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0eb0" w14:paraId="b9d0eb0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443F76">
        <w:rPr>
          <w:rFonts w:cs="Times New Roman" w:hAnsi="Times New Roman" w:ascii="Times New Roman"/>
          <w:sz w:val="24"/>
          <w:szCs w:val="24"/>
        </w:rPr>
        <w:t>1834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443F76">
        <w:rPr>
          <w:rFonts w:cs="Times New Roman" w:hAnsi="Times New Roman" w:ascii="Times New Roman"/>
          <w:sz w:val="24"/>
          <w:szCs w:val="24"/>
        </w:rPr>
        <w:t>46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300D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300D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0DED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300DED">
        <w:rPr>
          <w:rFonts w:cs="Times New Roman" w:hAnsi="Times New Roman" w:ascii="Times New Roman"/>
          <w:sz w:val="24"/>
          <w:szCs w:val="24"/>
        </w:rPr>
        <w:t>j sutkinji</w:t>
      </w:r>
      <w:r w:rsidRPr="00300DED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443F76">
        <w:rPr>
          <w:rFonts w:hAnsi="Times New Roman" w:ascii="Times New Roman"/>
          <w:b/>
          <w:sz w:val="24"/>
          <w:szCs w:val="24"/>
        </w:rPr>
        <w:t>AFIRMACIJA VUKOVAR d.o.o. „u stečaju“, Vukovar, Andrije Hebranga 1, MBS: 030102594, OIB: 88507640325</w:t>
      </w:r>
      <w:r w:rsidRPr="00300DED">
        <w:rPr>
          <w:rFonts w:cs="Times New Roman" w:hAnsi="Times New Roman" w:ascii="Times New Roman"/>
          <w:sz w:val="24"/>
          <w:szCs w:val="24"/>
        </w:rPr>
        <w:t xml:space="preserve">, dana </w:t>
      </w:r>
      <w:r w:rsidR="00443F76">
        <w:rPr>
          <w:rFonts w:cs="Times New Roman" w:hAnsi="Times New Roman" w:ascii="Times New Roman"/>
          <w:sz w:val="24"/>
          <w:szCs w:val="24"/>
        </w:rPr>
        <w:t>20. listopada</w:t>
      </w:r>
      <w:r w:rsidR="00B2529F" w:rsidRPr="00300DED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300DED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 w:rsidRPr="00300DED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300DED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443F76">
        <w:rPr>
          <w:rFonts w:hAnsi="Times New Roman" w:ascii="Times New Roman"/>
          <w:b/>
          <w:sz w:val="24"/>
          <w:szCs w:val="24"/>
        </w:rPr>
        <w:t xml:space="preserve">AFIRMACIJA VUKOVAR d.o.o. „u stečaju“, Vukovar, Andrije Hebranga 1, MBS: 030102594, OIB: 88507640325 i </w:t>
      </w:r>
      <w:r w:rsidR="00D911B7" w:rsidRPr="00D911B7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C430DF" w:rsidR="00443F76">
      <w:pPr>
        <w:pStyle w:val="Odlomakpopisa"/>
        <w:numPr>
          <w:ilvl w:val="0"/>
          <w:numId w:val="12"/>
        </w:numPr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</w:t>
      </w:r>
      <w:r w:rsidR="00443F76">
        <w:t>Vukovar</w:t>
      </w:r>
      <w:r>
        <w:t xml:space="preserve"> Općinskog suda Vukovar </w:t>
      </w:r>
    </w:p>
    <w:p w:rsidRDefault="00B63567" w:rsidP="00443F76" w:rsidR="00B63567">
      <w:pPr>
        <w:pStyle w:val="Odlomakpopisa"/>
        <w:ind w:left="1425"/>
      </w:pPr>
      <w:r w:rsidRPr="008D3997">
        <w:t xml:space="preserve">z.k.ul. br. </w:t>
      </w:r>
      <w:r w:rsidR="00443F76">
        <w:t xml:space="preserve">2252 </w:t>
      </w:r>
      <w:proofErr w:type="spellStart"/>
      <w:r w:rsidR="00443F76">
        <w:t>kč</w:t>
      </w:r>
      <w:proofErr w:type="spellEnd"/>
      <w:r w:rsidR="00443F76">
        <w:t>. br. 1855 u naravi kuća roj 10 u ulici Lenjinovo šetalište i dvorište, ukupne površine zemljišne čestice od 362 m2.</w:t>
      </w:r>
    </w:p>
    <w:p w:rsidRDefault="00C430DF" w:rsidP="00B63567" w:rsidR="00C430DF" w:rsidRPr="008D3997"/>
    <w:p w:rsidRDefault="00C430DF" w:rsidP="00443F76" w:rsidR="00C430DF" w:rsidRPr="008D3997">
      <w:r>
        <w:t xml:space="preserve">Na navedenoj nekretnini upisano je založno pravo za korist </w:t>
      </w:r>
      <w:proofErr w:type="spellStart"/>
      <w:r w:rsidR="00443F76">
        <w:t>Imex</w:t>
      </w:r>
      <w:proofErr w:type="spellEnd"/>
      <w:r w:rsidR="00443F76">
        <w:t xml:space="preserve"> banka d.d. Split.</w:t>
      </w: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443F76">
        <w:rPr>
          <w:rFonts w:cs="Times New Roman" w:hAnsi="Times New Roman" w:ascii="Times New Roman"/>
          <w:sz w:val="24"/>
          <w:szCs w:val="24"/>
        </w:rPr>
        <w:t xml:space="preserve">Vukovar  </w:t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</w:t>
      </w:r>
      <w:r w:rsidR="00443F76">
        <w:rPr>
          <w:rFonts w:cs="Times New Roman" w:hAnsi="Times New Roman" w:ascii="Times New Roman"/>
          <w:sz w:val="24"/>
          <w:szCs w:val="24"/>
        </w:rPr>
        <w:t>ukovar</w:t>
      </w:r>
      <w:r w:rsidR="00D911B7"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C430DF" w:rsidP="00D911B7" w:rsidR="00C430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C430DF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43F76">
        <w:rPr>
          <w:rFonts w:cs="Times New Roman" w:hAnsi="Times New Roman" w:ascii="Times New Roman"/>
          <w:sz w:val="24"/>
          <w:szCs w:val="24"/>
        </w:rPr>
        <w:t>12. listopada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443F76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443F76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443F76" w:rsidR="00443F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1834/16-46</w:t>
      </w: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F76" w:rsidP="00C430DF" w:rsidR="00443F76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443F76">
        <w:rPr>
          <w:rFonts w:cs="Times New Roman" w:hAnsi="Times New Roman" w:ascii="Times New Roman"/>
          <w:sz w:val="24"/>
          <w:szCs w:val="24"/>
        </w:rPr>
        <w:t>20. listopada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43F76" w:rsidP="000F5616" w:rsidR="00443F7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C85A8F" w:rsidP="00443F76" w:rsidR="00B63567" w:rsidRP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1.  </w:t>
      </w:r>
      <w:proofErr w:type="spellStart"/>
      <w:r w:rsidR="00443F76">
        <w:rPr>
          <w:rFonts w:cs="Times New Roman" w:hAnsi="Times New Roman" w:ascii="Times New Roman"/>
          <w:sz w:val="24"/>
          <w:szCs w:val="24"/>
        </w:rPr>
        <w:t>Imex</w:t>
      </w:r>
      <w:proofErr w:type="spellEnd"/>
      <w:r w:rsidR="00443F76">
        <w:rPr>
          <w:rFonts w:cs="Times New Roman" w:hAnsi="Times New Roman" w:ascii="Times New Roman"/>
          <w:sz w:val="24"/>
          <w:szCs w:val="24"/>
        </w:rPr>
        <w:t xml:space="preserve"> banka d.d. Split, Tolstojeva 6</w:t>
      </w:r>
    </w:p>
    <w:p w:rsidRDefault="00443F76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63567"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>
        <w:rPr>
          <w:rFonts w:hAnsi="Times New Roman" w:ascii="Times New Roman"/>
          <w:sz w:val="24"/>
          <w:szCs w:val="24"/>
        </w:rPr>
        <w:t>12.10</w:t>
      </w:r>
      <w:r w:rsidR="00B63567">
        <w:rPr>
          <w:rFonts w:hAnsi="Times New Roman" w:ascii="Times New Roman"/>
          <w:sz w:val="24"/>
          <w:szCs w:val="24"/>
        </w:rPr>
        <w:t xml:space="preserve">.2017. g. </w:t>
      </w:r>
      <w:r w:rsidR="00C430DF">
        <w:rPr>
          <w:rFonts w:hAnsi="Times New Roman" w:ascii="Times New Roman"/>
          <w:sz w:val="24"/>
          <w:szCs w:val="24"/>
        </w:rPr>
        <w:t xml:space="preserve">(str. </w:t>
      </w:r>
      <w:r>
        <w:rPr>
          <w:rFonts w:hAnsi="Times New Roman" w:ascii="Times New Roman"/>
          <w:sz w:val="24"/>
          <w:szCs w:val="24"/>
        </w:rPr>
        <w:t>207</w:t>
      </w:r>
      <w:r w:rsidR="00C430DF">
        <w:rPr>
          <w:rFonts w:hAnsi="Times New Roman" w:ascii="Times New Roman"/>
          <w:sz w:val="24"/>
          <w:szCs w:val="24"/>
        </w:rPr>
        <w:t xml:space="preserve"> spisa)</w:t>
      </w:r>
    </w:p>
    <w:p w:rsidRDefault="00443F76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Vukovar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443F76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20.11.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141E7D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95B" w:rsidP="000F5616" w:rsidR="00AC395B">
      <w:r>
        <w:separator/>
      </w:r>
    </w:p>
  </w:endnote>
  <w:endnote w:id="0" w:type="continuationSeparator">
    <w:p w:rsidRDefault="00AC395B" w:rsidP="000F5616" w:rsidR="00AC3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95B" w:rsidP="000F5616" w:rsidR="00AC395B">
      <w:r>
        <w:separator/>
      </w:r>
    </w:p>
  </w:footnote>
  <w:footnote w:id="0" w:type="continuationSeparator">
    <w:p w:rsidRDefault="00AC395B" w:rsidP="000F5616" w:rsidR="00AC3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E7D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9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1E7D"/>
    <w:rsid w:val="0014644E"/>
    <w:rsid w:val="002756C9"/>
    <w:rsid w:val="00282C7B"/>
    <w:rsid w:val="00300DED"/>
    <w:rsid w:val="00345FED"/>
    <w:rsid w:val="003D333A"/>
    <w:rsid w:val="00443F76"/>
    <w:rsid w:val="004944A1"/>
    <w:rsid w:val="004C49E9"/>
    <w:rsid w:val="00505487"/>
    <w:rsid w:val="00547936"/>
    <w:rsid w:val="005A07F2"/>
    <w:rsid w:val="005E60C7"/>
    <w:rsid w:val="006F3A01"/>
    <w:rsid w:val="007F308F"/>
    <w:rsid w:val="008C444A"/>
    <w:rsid w:val="0090747F"/>
    <w:rsid w:val="009C068D"/>
    <w:rsid w:val="00A15F6A"/>
    <w:rsid w:val="00A57F13"/>
    <w:rsid w:val="00A73B42"/>
    <w:rsid w:val="00AC395B"/>
    <w:rsid w:val="00B14A26"/>
    <w:rsid w:val="00B2529F"/>
    <w:rsid w:val="00B35539"/>
    <w:rsid w:val="00B63567"/>
    <w:rsid w:val="00B666B2"/>
    <w:rsid w:val="00C34E59"/>
    <w:rsid w:val="00C430DF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  <w:rsid w:val="00FC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1842</properties:Characters>
  <properties:Lines>102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2017-10-20T08:00:00Z</dcterms:created>
  <dc:creator>Danijela Sekulić</dc:creator>
  <cp:lastModifiedBy>Danijela Sekulić</cp:lastModifiedBy>
  <cp:lastPrinted>2017-10-20T08:00:00Z</cp:lastPrinted>
  <dcterms:modified xmlns:xsi="http://www.w3.org/2001/XMLSchema-instance" xsi:type="dcterms:W3CDTF">2017-10-20T08:01:00Z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