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30ce" w14:paraId="24330ce" w:rsidRDefault="00235A3D" w:rsidP="00235A3D" w:rsidR="00235A3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A3D" w:rsidP="00235A3D" w:rsidR="00235A3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35A3D" w:rsidP="00235A3D" w:rsidR="00235A3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35A3D" w:rsidP="00235A3D" w:rsidR="00235A3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35A3D" w:rsidP="00235A3D" w:rsidR="00235A3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35A3D" w:rsidP="00235A3D" w:rsidR="00235A3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35A3D" w:rsidP="00235A3D" w:rsidR="00235A3D" w:rsidRPr="005D578C">
      <w:pPr>
        <w:jc w:val="center"/>
        <w:rPr>
          <w:rFonts w:cs="Times New Roman" w:eastAsia="Times New Roman"/>
          <w:szCs w:val="24"/>
        </w:rPr>
      </w:pPr>
    </w:p>
    <w:p w:rsidRDefault="00235A3D" w:rsidP="00235A3D" w:rsidR="00235A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35A3D" w:rsidP="00235A3D" w:rsidR="00235A3D" w:rsidRPr="005D578C">
      <w:pPr>
        <w:rPr>
          <w:rFonts w:cs="Times New Roman" w:eastAsia="Times New Roman"/>
          <w:szCs w:val="24"/>
        </w:rPr>
      </w:pPr>
    </w:p>
    <w:p w:rsidRDefault="00235A3D" w:rsidP="00235A3D" w:rsidR="00235A3D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</w:t>
      </w:r>
      <w:r w:rsidR="00517106">
        <w:rPr>
          <w:rFonts w:cs="Times New Roman" w:eastAsia="Times New Roman"/>
          <w:szCs w:val="24"/>
        </w:rPr>
        <w:t>ŠKOLA NOGOMETA PARK AVENIJA</w:t>
      </w:r>
      <w:r>
        <w:rPr>
          <w:rFonts w:cs="Times New Roman" w:eastAsia="Times New Roman"/>
          <w:szCs w:val="24"/>
        </w:rPr>
        <w:t xml:space="preserve">, Pula, </w:t>
      </w:r>
      <w:r w:rsidR="00517106">
        <w:rPr>
          <w:rFonts w:cs="Times New Roman" w:eastAsia="Times New Roman"/>
          <w:szCs w:val="24"/>
        </w:rPr>
        <w:t>Bulevar E. Kardelja 56</w:t>
      </w:r>
      <w:r>
        <w:rPr>
          <w:rFonts w:cs="Times New Roman" w:eastAsia="Times New Roman"/>
          <w:szCs w:val="24"/>
        </w:rPr>
        <w:t xml:space="preserve">, OIB </w:t>
      </w:r>
      <w:r w:rsidR="00517106">
        <w:rPr>
          <w:rFonts w:cs="Times New Roman" w:eastAsia="Times New Roman"/>
          <w:szCs w:val="24"/>
        </w:rPr>
        <w:t>51459585672,</w:t>
      </w:r>
      <w:r>
        <w:rPr>
          <w:rFonts w:cs="Times New Roman" w:eastAsia="Times New Roman"/>
          <w:szCs w:val="24"/>
        </w:rPr>
        <w:t xml:space="preserve"> reg. br. 00001248, 19. travnja 2016.</w:t>
      </w:r>
    </w:p>
    <w:p w:rsidRDefault="00235A3D" w:rsidP="00235A3D" w:rsidR="00235A3D" w:rsidRPr="005D578C">
      <w:pPr>
        <w:rPr>
          <w:rFonts w:cs="Times New Roman" w:eastAsia="Times New Roman"/>
          <w:szCs w:val="24"/>
        </w:rPr>
      </w:pPr>
    </w:p>
    <w:p w:rsidRDefault="00235A3D" w:rsidP="00235A3D" w:rsidR="00235A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35A3D" w:rsidP="00235A3D" w:rsidR="00235A3D" w:rsidRPr="005D578C">
      <w:pPr>
        <w:rPr>
          <w:rFonts w:cs="Times New Roman" w:eastAsia="Times New Roman"/>
          <w:szCs w:val="24"/>
        </w:rPr>
      </w:pPr>
    </w:p>
    <w:p w:rsidRDefault="00235A3D" w:rsidP="00235A3D" w:rsidR="00235A3D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ŠKOLA NOGOMETA PARK AVENIJA, Pula, Bulevar E. Kardelja 56, OIB 51459585672, reg. br. 18000001.</w:t>
      </w:r>
    </w:p>
    <w:p w:rsidRDefault="00235A3D" w:rsidP="00235A3D" w:rsidR="00235A3D" w:rsidRPr="005D578C">
      <w:pPr>
        <w:ind w:firstLine="709"/>
        <w:rPr>
          <w:rFonts w:cs="Times New Roman" w:eastAsia="Times New Roman"/>
          <w:szCs w:val="24"/>
        </w:rPr>
      </w:pPr>
    </w:p>
    <w:p w:rsidRDefault="00235A3D" w:rsidP="00235A3D" w:rsidR="00235A3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9E37CF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235A3D" w:rsidP="00235A3D" w:rsidR="00235A3D">
      <w:pPr>
        <w:ind w:firstLine="708"/>
        <w:rPr>
          <w:rFonts w:cs="Times New Roman" w:eastAsia="Times New Roman"/>
          <w:szCs w:val="20"/>
        </w:rPr>
      </w:pPr>
    </w:p>
    <w:p w:rsidRDefault="00235A3D" w:rsidP="00235A3D" w:rsidR="00235A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ŠKOLA NOGOMETA PARK AVENIJA, Pula, Bulevar E. Kardelja 56, OIB 51459585672, reg. br. 18000001.</w:t>
      </w:r>
    </w:p>
    <w:p w:rsidRDefault="00235A3D" w:rsidP="00235A3D" w:rsidR="00235A3D">
      <w:pPr>
        <w:ind w:firstLine="709"/>
        <w:rPr>
          <w:rFonts w:cs="Times New Roman" w:eastAsia="Times New Roman"/>
          <w:szCs w:val="24"/>
        </w:rPr>
      </w:pPr>
    </w:p>
    <w:p w:rsidRDefault="00235A3D" w:rsidP="00235A3D" w:rsidR="00235A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ŠKOLA NOGOMETA PARK AVENIJA, Pula, Bulevar E. Kardelja 56, OIB 51459585672, reg. br. 18000001, iz Registra udruga u Republici Hrvatskoj.</w:t>
      </w:r>
    </w:p>
    <w:p w:rsidRDefault="00235A3D" w:rsidP="00235A3D" w:rsidR="00235A3D">
      <w:pPr>
        <w:rPr>
          <w:rFonts w:cs="Times New Roman" w:eastAsia="Times New Roman"/>
          <w:szCs w:val="24"/>
        </w:rPr>
      </w:pPr>
    </w:p>
    <w:p w:rsidRDefault="00235A3D" w:rsidP="00235A3D" w:rsidR="00235A3D" w:rsidRPr="005D578C">
      <w:pPr>
        <w:rPr>
          <w:rFonts w:cs="Times New Roman" w:eastAsia="Times New Roman"/>
          <w:szCs w:val="24"/>
        </w:rPr>
      </w:pPr>
    </w:p>
    <w:p w:rsidRDefault="00235A3D" w:rsidP="00235A3D" w:rsidR="00235A3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35A3D" w:rsidP="00235A3D" w:rsidR="00235A3D">
      <w:pPr>
        <w:ind w:firstLine="708"/>
        <w:rPr>
          <w:rFonts w:cs="Times New Roman" w:eastAsia="Times New Roman"/>
          <w:szCs w:val="24"/>
        </w:rPr>
      </w:pPr>
    </w:p>
    <w:p w:rsidRDefault="00235A3D" w:rsidP="00235A3D" w:rsidR="00235A3D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ŠKOLA NOGOMETA PARK AVENIJA,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St-328/2015-3 od 24.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7. prosinca 2015. objavio oglas posl. br. 11 St-328/2015-4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</w:t>
      </w:r>
      <w:r w:rsidRPr="00F10AAD">
        <w:rPr>
          <w:rFonts w:cs="Times New Roman" w:eastAsia="Times New Roman"/>
          <w:szCs w:val="24"/>
        </w:rPr>
        <w:lastRenderedPageBreak/>
        <w:t>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35A3D" w:rsidP="00235A3D" w:rsidR="00235A3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35A3D" w:rsidP="00235A3D" w:rsidR="00235A3D" w:rsidRPr="005D578C">
      <w:pPr>
        <w:rPr>
          <w:rFonts w:cs="Times New Roman" w:eastAsia="Times New Roman"/>
          <w:szCs w:val="24"/>
        </w:rPr>
      </w:pPr>
    </w:p>
    <w:p w:rsidRDefault="00235A3D" w:rsidP="00235A3D" w:rsidR="00235A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19.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35A3D" w:rsidP="00235A3D" w:rsidR="00235A3D" w:rsidRPr="005D578C">
      <w:pPr>
        <w:jc w:val="center"/>
        <w:rPr>
          <w:rFonts w:cs="Times New Roman" w:eastAsia="Times New Roman"/>
          <w:szCs w:val="24"/>
        </w:rPr>
      </w:pPr>
    </w:p>
    <w:p w:rsidRDefault="00235A3D" w:rsidP="00235A3D" w:rsidR="00235A3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35A3D" w:rsidP="00235A3D" w:rsidR="00235A3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517106">
        <w:rPr>
          <w:rFonts w:cs="Times New Roman" w:eastAsia="Times New Roman"/>
          <w:szCs w:val="24"/>
        </w:rPr>
        <w:t>, v. r.</w:t>
      </w:r>
    </w:p>
    <w:p w:rsidRDefault="00235A3D" w:rsidP="00235A3D" w:rsidR="00235A3D">
      <w:pPr>
        <w:jc w:val="left"/>
        <w:rPr>
          <w:rFonts w:cs="Times New Roman" w:eastAsia="Times New Roman"/>
          <w:szCs w:val="24"/>
        </w:rPr>
      </w:pPr>
    </w:p>
    <w:p w:rsidRDefault="00235A3D" w:rsidP="00235A3D" w:rsidR="00235A3D" w:rsidRPr="005D578C">
      <w:pPr>
        <w:jc w:val="left"/>
        <w:rPr>
          <w:rFonts w:cs="Times New Roman" w:eastAsia="Times New Roman"/>
          <w:szCs w:val="24"/>
        </w:rPr>
      </w:pPr>
    </w:p>
    <w:p w:rsidRDefault="00235A3D" w:rsidP="00235A3D" w:rsidR="00235A3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35A3D" w:rsidP="00235A3D" w:rsidR="00235A3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235A3D" w:rsidP="00235A3D" w:rsidR="00235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35A3D" w:rsidP="00235A3D" w:rsidR="00235A3D">
      <w:pPr>
        <w:rPr>
          <w:rFonts w:cs="Times New Roman" w:eastAsia="Times New Roman"/>
          <w:szCs w:val="24"/>
        </w:rPr>
      </w:pPr>
    </w:p>
    <w:p w:rsidRDefault="00235A3D" w:rsidP="00235A3D" w:rsidR="00235A3D" w:rsidRPr="005D578C">
      <w:pPr>
        <w:rPr>
          <w:rFonts w:cs="Times New Roman" w:eastAsia="Times New Roman"/>
          <w:szCs w:val="24"/>
        </w:rPr>
      </w:pPr>
    </w:p>
    <w:p w:rsidRDefault="00235A3D" w:rsidP="00235A3D" w:rsidR="00235A3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35A3D" w:rsidP="00235A3D" w:rsidR="00235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35A3D" w:rsidP="00235A3D" w:rsidR="00235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ŠKOLA NOGOMETA PARK AVENIJA, Pula, Bulevar E. Kardelja 56, </w:t>
      </w:r>
    </w:p>
    <w:p w:rsidRDefault="00235A3D" w:rsidP="00235A3D" w:rsidR="00235A3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235A3D" w:rsidP="00235A3D" w:rsidR="00235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35A3D" w:rsidP="00235A3D" w:rsidR="00235A3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235A3D" w:rsidP="00235A3D" w:rsidR="00235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235A3D" w:rsidP="00235A3D" w:rsidR="00235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235A3D" w:rsidP="00235A3D" w:rsidR="00235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235A3D" w:rsidP="00235A3D" w:rsidR="00235A3D"/>
    <w:p w:rsidRDefault="00235A3D" w:rsidP="00235A3D" w:rsidR="00235A3D"/>
    <w:p w:rsidRDefault="00235A3D" w:rsidP="00235A3D" w:rsidR="00235A3D"/>
    <w:p w:rsidRDefault="00235A3D" w:rsidP="00235A3D" w:rsidR="00235A3D"/>
    <w:p w:rsidRDefault="00235A3D" w:rsidP="00235A3D" w:rsidR="00235A3D"/>
    <w:p w:rsidRDefault="00235A3D" w:rsidP="00235A3D" w:rsidR="00235A3D"/>
    <w:p w:rsidRDefault="00235A3D" w:rsidP="00235A3D" w:rsidR="00235A3D"/>
    <w:p w:rsidRDefault="00235A3D" w:rsidP="00235A3D" w:rsidR="00235A3D"/>
    <w:p w:rsidRDefault="00235A3D" w:rsidP="00235A3D" w:rsidR="00235A3D"/>
    <w:p w:rsidRDefault="00235A3D" w:rsidP="00235A3D" w:rsidR="00235A3D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855" w:rsidP="00235A3D" w:rsidR="00667855">
      <w:r>
        <w:separator/>
      </w:r>
    </w:p>
  </w:endnote>
  <w:endnote w:id="0" w:type="continuationSeparator">
    <w:p w:rsidRDefault="00667855" w:rsidP="00235A3D" w:rsidR="00667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855" w:rsidP="00235A3D" w:rsidR="00667855">
      <w:r>
        <w:separator/>
      </w:r>
    </w:p>
  </w:footnote>
  <w:footnote w:id="0" w:type="continuationSeparator">
    <w:p w:rsidRDefault="00667855" w:rsidP="00235A3D" w:rsidR="006678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855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537B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</w:t>
    </w:r>
    <w:r w:rsidR="00235A3D">
      <w:rPr>
        <w:szCs w:val="24"/>
      </w:rPr>
      <w:t>328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855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</w:t>
    </w:r>
    <w:r w:rsidR="00235A3D">
      <w:rPr>
        <w:szCs w:val="24"/>
      </w:rPr>
      <w:t>328/</w:t>
    </w:r>
    <w:r>
      <w:rPr>
        <w:szCs w:val="24"/>
      </w:rPr>
      <w:t>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1EB"/>
    <w:rsid w:val="00235A3D"/>
    <w:rsid w:val="004F5027"/>
    <w:rsid w:val="00517106"/>
    <w:rsid w:val="005537BA"/>
    <w:rsid w:val="00667855"/>
    <w:rsid w:val="00BC51E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5A3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5A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35A3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5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5A3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5A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5A3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7B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37B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37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37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5A3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5A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35A3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5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5A3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5A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5A3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7B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37B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37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37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St-328/2015</izvorni_sadrzaj>
    <derivirana_varijabla naziv="DomainObject.Predmet.OznakaBroj_1">St-328/2015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PARK AVENIJA, PULA</izvorni_sadrzaj>
    <derivirana_varijabla naziv="DomainObject.Predmet.ProtustrankaFormated_1">  ŠKOLA NOGOMETA PARK AVENIJA, PULA</derivirana_varijabla>
  </DomainObject.Predmet.ProtustrankaFormated>
  <DomainObject.Predmet.ProtustrankaFormatedOIB>
    <izvorni_sadrzaj>  ŠKOLA NOGOMETA PARK AVENIJA, PULA, OIB 51459585672</izvorni_sadrzaj>
    <derivirana_varijabla naziv="DomainObject.Predmet.ProtustrankaFormatedOIB_1">  ŠKOLA NOGOMETA PARK AVENIJA, PULA, OIB 51459585672</derivirana_varijabla>
  </DomainObject.Predmet.ProtustrankaFormatedOIB>
  <DomainObject.Predmet.ProtustrankaFormatedWithAdress>
    <izvorni_sadrzaj> ŠKOLA NOGOMETA PARK AVENIJA, PULA, Bulevar E. Kardelja 56, 52100 Pula</izvorni_sadrzaj>
    <derivirana_varijabla naziv="DomainObject.Predmet.ProtustrankaFormatedWithAdress_1"> ŠKOLA NOGOMETA PARK AVENIJA, PULA, Bulevar E. Kardelja 56, 52100 Pula</derivirana_varijabla>
  </DomainObject.Predmet.ProtustrankaFormatedWithAdress>
  <DomainObject.Predmet.ProtustrankaFormatedWithAdressOIB>
    <izvorni_sadrzaj> ŠKOLA NOGOMETA PARK AVENIJA, PULA, OIB 51459585672, Bulevar E. Kardelja 56, 52100 Pula</izvorni_sadrzaj>
    <derivirana_varijabla naziv="DomainObject.Predmet.ProtustrankaFormatedWithAdressOIB_1"> ŠKOLA NOGOMETA PARK AVENIJA, PULA, OIB 51459585672, Bulevar E. Kardelja 56, 52100 Pula</derivirana_varijabla>
  </DomainObject.Predmet.ProtustrankaFormatedWithAdressOIB>
  <DomainObject.Predmet.ProtustrankaWithAdress>
    <izvorni_sadrzaj>ŠKOLA NOGOMETA PARK AVENIJA, PULA Bulevar E. Kardelja 56, 52100 Pula</izvorni_sadrzaj>
    <derivirana_varijabla naziv="DomainObject.Predmet.ProtustrankaWithAdress_1">ŠKOLA NOGOMETA PARK AVENIJA, PULA Bulevar E. Kardelja 56, 52100 Pula</derivirana_varijabla>
  </DomainObject.Predmet.ProtustrankaWithAdress>
  <DomainObject.Predmet.ProtustrankaWithAdressOIB>
    <izvorni_sadrzaj>ŠKOLA NOGOMETA PARK AVENIJA, PULA, OIB 51459585672, Bulevar E. Kardelja 56, 52100 Pula</izvorni_sadrzaj>
    <derivirana_varijabla naziv="DomainObject.Predmet.ProtustrankaWithAdressOIB_1">ŠKOLA NOGOMETA PARK AVENIJA, PULA, OIB 51459585672, Bulevar E. Kardelja 56, 52100 Pula</derivirana_varijabla>
  </DomainObject.Predmet.ProtustrankaWithAdressOIB>
  <DomainObject.Predmet.ProtustrankaNazivFormated>
    <izvorni_sadrzaj>ŠKOLA NOGOMETA PARK AVENIJA, PULA</izvorni_sadrzaj>
    <derivirana_varijabla naziv="DomainObject.Predmet.ProtustrankaNazivFormated_1">ŠKOLA NOGOMETA PARK AVENIJA, PULA</derivirana_varijabla>
  </DomainObject.Predmet.ProtustrankaNazivFormated>
  <DomainObject.Predmet.ProtustrankaNazivFormatedOIB>
    <izvorni_sadrzaj>ŠKOLA NOGOMETA PARK AVENIJA, PULA, OIB 51459585672</izvorni_sadrzaj>
    <derivirana_varijabla naziv="DomainObject.Predmet.ProtustrankaNazivFormatedOIB_1">ŠKOLA NOGOMETA PARK AVENIJA, PULA, OIB 51459585672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ŠKOLA NOGOMETA PARK AVENIJA, PULA</item>
    </izvorni_sadrzaj>
    <derivirana_varijabla naziv="DomainObject.Predmet.ProtuStrankaListFormated_1">
      <item>ŠKOLA NOGOMETA PARK AVENIJA, PULA</item>
    </derivirana_varijabla>
  </DomainObject.Predmet.ProtuStrankaListFormated>
  <DomainObject.Predmet.ProtuStrankaListFormatedOIB>
    <izvorni_sadrzaj>
      <item>ŠKOLA NOGOMETA PARK AVENIJA, PULA, OIB 51459585672</item>
    </izvorni_sadrzaj>
    <derivirana_varijabla naziv="DomainObject.Predmet.ProtuStrankaListFormatedOIB_1">
      <item>ŠKOLA NOGOMETA PARK AVENIJA, PULA, OIB 51459585672</item>
    </derivirana_varijabla>
  </DomainObject.Predmet.ProtuStrankaListFormatedOIB>
  <DomainObject.Predmet.ProtuStrankaListFormatedWithAdress>
    <izvorni_sadrzaj>
      <item>ŠKOLA NOGOMETA PARK AVENIJA, PULA, Bulevar E. Kardelja 56, 52100 Pula</item>
    </izvorni_sadrzaj>
    <derivirana_varijabla naziv="DomainObject.Predmet.ProtuStrankaListFormatedWithAdress_1">
      <item>ŠKOLA NOGOMETA PARK AVENIJA, PULA, Bulevar E. Kardelja 56, 52100 Pula</item>
    </derivirana_varijabla>
  </DomainObject.Predmet.ProtuStrankaListFormatedWithAdress>
  <DomainObject.Predmet.ProtuStrankaListFormatedWithAdressOIB>
    <izvorni_sadrzaj>
      <item>ŠKOLA NOGOMETA PARK AVENIJA, PULA, OIB 51459585672, Bulevar E. Kardelja 56, 52100 Pula</item>
    </izvorni_sadrzaj>
    <derivirana_varijabla naziv="DomainObject.Predmet.ProtuStrankaListFormatedWithAdressOIB_1">
      <item>ŠKOLA NOGOMETA PARK AVENIJA, PULA, OIB 51459585672, Bulevar E. Kardelja 56, 52100 Pula</item>
    </derivirana_varijabla>
  </DomainObject.Predmet.ProtuStrankaListFormatedWithAdressOIB>
  <DomainObject.Predmet.ProtuStrankaListNazivFormated>
    <izvorni_sadrzaj>
      <item>ŠKOLA NOGOMETA PARK AVENIJA, PULA</item>
    </izvorni_sadrzaj>
    <derivirana_varijabla naziv="DomainObject.Predmet.ProtuStrankaListNazivFormated_1">
      <item>ŠKOLA NOGOMETA PARK AVENIJA, PULA</item>
    </derivirana_varijabla>
  </DomainObject.Predmet.ProtuStrankaListNazivFormated>
  <DomainObject.Predmet.ProtuStrankaListNazivFormatedOIB>
    <izvorni_sadrzaj>
      <item>ŠKOLA NOGOMETA PARK AVENIJA, PULA, OIB 51459585672</item>
    </izvorni_sadrzaj>
    <derivirana_varijabla naziv="DomainObject.Predmet.ProtuStrankaListNazivFormatedOIB_1">
      <item>ŠKOLA NOGOMETA PARK AVENIJA, PULA, OIB 51459585672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ŠKOLA NOGOMETA PARK AVENIJA, PULA</izvorni_sadrzaj>
    <derivirana_varijabla naziv="DomainObject.Predmet.ProtustrankaIDrugi_1">ŠKOLA NOGOMETA PARK AVENIJA,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ŠKOLA NOGOMETA PARK AVENIJA, PULA, OIB 51459585672, Bulevar E. Kardelja 56, 52100 Pula</izvorni_sadrzaj>
    <derivirana_varijabla naziv="DomainObject.Predmet.ProtustrankaIDrugiAdressOIB_1">ŠKOLA NOGOMETA PARK AVENIJA, PULA, OIB 51459585672, Bulevar E. Kardelja 56,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ŠKOLA NOGOMETA PARK AVENIJA, PULA</item>
    </izvorni_sadrzaj>
    <derivirana_varijabla naziv="DomainObject.Predmet.SudioniciListNaziv_1">
      <item>FINANCIJSKA AGENCIJA, RC RIJEKA, PODRUŽNICA PULA, PULA</item>
      <item>ŠKOLA NOGOMETA PARK AVENIJA,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ŠKOLA NOGOMETA PARK AVENIJA, PULA, OIB 51459585672, Bulevar E. Kardelja 56,52100 Pula</item>
    </izvorni_sadrzaj>
    <derivirana_varijabla naziv="DomainObject.Predmet.SudioniciListAdressOIB_1">
      <item>FINANCIJSKA AGENCIJA, RC RIJEKA, PODRUŽNICA PULA, PULA, OIB 85821130368, Giardini 5,52100 Pula</item>
      <item>ŠKOLA NOGOMETA PARK AVENIJA, PULA, OIB 51459585672, Bulevar E. Kardelja 56,52100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51459585672</item>
    </izvorni_sadrzaj>
    <derivirana_varijabla naziv="DomainObject.Predmet.SudioniciListNazivOIB_1">
      <item>, OIB 85821130368</item>
      <item>, OIB 51459585672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3740</properties:Characters>
  <properties:Lines>94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2016-04-18T11:17:00Z</dcterms:created>
  <dc:creator>Mihaela Kaligari</dc:creator>
  <dc:description/>
  <cp:keywords/>
  <cp:lastModifiedBy>Jasmina Matika</cp:lastModifiedBy>
  <cp:lastPrinted>2016-04-19T12:45:00Z</cp:lastPrinted>
  <dcterms:modified xmlns:xsi="http://www.w3.org/2001/XMLSchema-instance" xsi:type="dcterms:W3CDTF">2016-04-19T12:49:00Z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