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df42" w14:paraId="77ddf42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E15A10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9C3EE6">
        <w:rPr>
          <w:b/>
        </w:rPr>
        <w:t>4</w:t>
      </w:r>
      <w:r w:rsidR="00DF6561">
        <w:rPr>
          <w:b/>
        </w:rPr>
        <w:t>37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Podružnice </w:t>
      </w:r>
      <w:r w:rsidR="00D37D5B">
        <w:t>Zagreb, Trg Svibanjskih žrtava 1995. 1</w:t>
      </w:r>
      <w:r w:rsidR="00EA3711" w:rsidRPr="002D1830">
        <w:t xml:space="preserve">, za pokretanje skraćenog stečajnog postupka nad dužnikom </w:t>
      </w:r>
      <w:r w:rsidR="005C34B3">
        <w:t xml:space="preserve">OTVORENA UDRUGA ZA FITNES I TERETANU, Samobor, </w:t>
      </w:r>
      <w:proofErr w:type="spellStart"/>
      <w:r w:rsidR="005C34B3">
        <w:t>Langova</w:t>
      </w:r>
      <w:proofErr w:type="spellEnd"/>
      <w:r w:rsidR="005C34B3">
        <w:t xml:space="preserve"> 41, OIB: 73387780085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</w:t>
      </w:r>
      <w:r w:rsidR="006C2707">
        <w:rPr>
          <w:bCs/>
        </w:rPr>
        <w:t xml:space="preserve">dužnika </w:t>
      </w:r>
      <w:r w:rsidR="005F2316">
        <w:t xml:space="preserve">OTVORENA UDRUGA ZA FITNES I TERETANU, Samobor, </w:t>
      </w:r>
      <w:proofErr w:type="spellStart"/>
      <w:r w:rsidR="005F2316">
        <w:t>Langova</w:t>
      </w:r>
      <w:proofErr w:type="spellEnd"/>
      <w:r w:rsidR="005F2316">
        <w:t xml:space="preserve"> 41, OIB: 73387780085 </w:t>
      </w:r>
      <w:r w:rsidRPr="002D1830">
        <w:t xml:space="preserve">iznosi </w:t>
      </w:r>
      <w:r w:rsidR="005F2316">
        <w:t>23.588,83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A72A65">
        <w:t>ju</w:t>
      </w:r>
      <w:r w:rsidR="00F96366">
        <w:t xml:space="preserve"> </w:t>
      </w:r>
      <w:r w:rsidR="00F96366" w:rsidRPr="0068625A">
        <w:t>se predsjedni</w:t>
      </w:r>
      <w:r w:rsidR="0062775A">
        <w:t>ca</w:t>
      </w:r>
      <w:r w:rsidRPr="0068625A">
        <w:t xml:space="preserve"> udruge dužnika </w:t>
      </w:r>
      <w:r w:rsidR="0062775A">
        <w:t xml:space="preserve">Tihana Kuhar </w:t>
      </w:r>
      <w:r w:rsidR="00A72A65">
        <w:t>i tajni</w:t>
      </w:r>
      <w:r w:rsidR="0062775A">
        <w:t>ca</w:t>
      </w:r>
      <w:r w:rsidR="00A72A65">
        <w:t xml:space="preserve"> udruge </w:t>
      </w:r>
      <w:r w:rsidR="0062775A">
        <w:t>Vanja Rađenović Fijan</w:t>
      </w:r>
      <w:r w:rsidR="00A72A65">
        <w:t>,</w:t>
      </w:r>
      <w:r w:rsidRPr="0068625A">
        <w:t xml:space="preserve"> </w:t>
      </w:r>
      <w:r w:rsidR="0084700D" w:rsidRPr="0068625A">
        <w:t>odnosno novoizabrane osobe za zastupanje udruge</w:t>
      </w:r>
      <w:r w:rsidR="0062775A">
        <w:t xml:space="preserve">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 xml:space="preserve">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735844">
        <w:rPr>
          <w:b/>
        </w:rPr>
        <w:t>4</w:t>
      </w:r>
      <w:r w:rsidR="0062775A">
        <w:rPr>
          <w:b/>
        </w:rPr>
        <w:t>37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IV. Ako osobe iz točke II, ovlaštene za zastupanje dužnika po zakonu,  u roku od 15 dana od dana objave ovog oglasa na mrežnoj stranici e-Oglasna ploča sudova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2BF" w:rsidR="00E342BF">
      <w:r>
        <w:separator/>
      </w:r>
    </w:p>
  </w:endnote>
  <w:endnote w:id="0" w:type="continuationSeparator">
    <w:p w:rsidRDefault="00E342BF" w:rsidR="00E3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2BF" w:rsidR="00E342BF">
      <w:r>
        <w:separator/>
      </w:r>
    </w:p>
  </w:footnote>
  <w:footnote w:id="0" w:type="continuationSeparator">
    <w:p w:rsidRDefault="00E342BF" w:rsidR="00E34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308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62CC"/>
    <w:rsid w:val="000E762A"/>
    <w:rsid w:val="000F61EA"/>
    <w:rsid w:val="00102060"/>
    <w:rsid w:val="00106A56"/>
    <w:rsid w:val="0011144C"/>
    <w:rsid w:val="0011475A"/>
    <w:rsid w:val="001170AF"/>
    <w:rsid w:val="0012539F"/>
    <w:rsid w:val="00143387"/>
    <w:rsid w:val="001437B2"/>
    <w:rsid w:val="0016762E"/>
    <w:rsid w:val="00173F18"/>
    <w:rsid w:val="00177EC7"/>
    <w:rsid w:val="00180559"/>
    <w:rsid w:val="00184137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200587"/>
    <w:rsid w:val="00204273"/>
    <w:rsid w:val="00204C74"/>
    <w:rsid w:val="002063E3"/>
    <w:rsid w:val="00206DCA"/>
    <w:rsid w:val="0021117B"/>
    <w:rsid w:val="00224AFF"/>
    <w:rsid w:val="002358E7"/>
    <w:rsid w:val="002430DD"/>
    <w:rsid w:val="00247F1E"/>
    <w:rsid w:val="0025000D"/>
    <w:rsid w:val="00253AE3"/>
    <w:rsid w:val="0025737A"/>
    <w:rsid w:val="002662C7"/>
    <w:rsid w:val="00267D26"/>
    <w:rsid w:val="00272004"/>
    <w:rsid w:val="0028507D"/>
    <w:rsid w:val="00292575"/>
    <w:rsid w:val="00294C75"/>
    <w:rsid w:val="002A1B0C"/>
    <w:rsid w:val="002A2AF5"/>
    <w:rsid w:val="002A36D6"/>
    <w:rsid w:val="002A3BEF"/>
    <w:rsid w:val="002B15A8"/>
    <w:rsid w:val="002B4041"/>
    <w:rsid w:val="002B423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3F69"/>
    <w:rsid w:val="00444C9E"/>
    <w:rsid w:val="00451991"/>
    <w:rsid w:val="004529FC"/>
    <w:rsid w:val="004638F5"/>
    <w:rsid w:val="0046632E"/>
    <w:rsid w:val="00476EB4"/>
    <w:rsid w:val="00482F57"/>
    <w:rsid w:val="00484B20"/>
    <w:rsid w:val="00484C41"/>
    <w:rsid w:val="0048554A"/>
    <w:rsid w:val="004863EF"/>
    <w:rsid w:val="0048747B"/>
    <w:rsid w:val="004973FC"/>
    <w:rsid w:val="004A0D7B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A3417"/>
    <w:rsid w:val="005B1166"/>
    <w:rsid w:val="005B59B6"/>
    <w:rsid w:val="005B76E3"/>
    <w:rsid w:val="005C01B9"/>
    <w:rsid w:val="005C0B17"/>
    <w:rsid w:val="005C34B3"/>
    <w:rsid w:val="005D2A79"/>
    <w:rsid w:val="005D5275"/>
    <w:rsid w:val="005D6A38"/>
    <w:rsid w:val="005D7A2F"/>
    <w:rsid w:val="005D7EC1"/>
    <w:rsid w:val="005E0CFB"/>
    <w:rsid w:val="005E55B1"/>
    <w:rsid w:val="005F2316"/>
    <w:rsid w:val="00603FE9"/>
    <w:rsid w:val="0060619F"/>
    <w:rsid w:val="006078AC"/>
    <w:rsid w:val="00613D0A"/>
    <w:rsid w:val="006207DD"/>
    <w:rsid w:val="0062775A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1938"/>
    <w:rsid w:val="00664D11"/>
    <w:rsid w:val="00666402"/>
    <w:rsid w:val="00671125"/>
    <w:rsid w:val="00674856"/>
    <w:rsid w:val="00674936"/>
    <w:rsid w:val="00675F3D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2707"/>
    <w:rsid w:val="006C36CE"/>
    <w:rsid w:val="006C4658"/>
    <w:rsid w:val="006C4FDF"/>
    <w:rsid w:val="006C6E8F"/>
    <w:rsid w:val="006D49C9"/>
    <w:rsid w:val="006E006D"/>
    <w:rsid w:val="006E4C3F"/>
    <w:rsid w:val="006F212A"/>
    <w:rsid w:val="00711561"/>
    <w:rsid w:val="00720026"/>
    <w:rsid w:val="0073010A"/>
    <w:rsid w:val="00734726"/>
    <w:rsid w:val="00735844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E7376"/>
    <w:rsid w:val="007F1C41"/>
    <w:rsid w:val="007F27FA"/>
    <w:rsid w:val="007F4714"/>
    <w:rsid w:val="007F6415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25DC"/>
    <w:rsid w:val="00922E56"/>
    <w:rsid w:val="00924B01"/>
    <w:rsid w:val="009273C2"/>
    <w:rsid w:val="00930B0A"/>
    <w:rsid w:val="00934E9B"/>
    <w:rsid w:val="00936874"/>
    <w:rsid w:val="00937840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670C"/>
    <w:rsid w:val="009C6A92"/>
    <w:rsid w:val="009E00E5"/>
    <w:rsid w:val="009E5D6D"/>
    <w:rsid w:val="009F0B91"/>
    <w:rsid w:val="009F6E9E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2A65"/>
    <w:rsid w:val="00A73C21"/>
    <w:rsid w:val="00A76FD5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E308E"/>
    <w:rsid w:val="00AE7B4B"/>
    <w:rsid w:val="00B01505"/>
    <w:rsid w:val="00B11756"/>
    <w:rsid w:val="00B1346D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DF6561"/>
    <w:rsid w:val="00E014CF"/>
    <w:rsid w:val="00E0373A"/>
    <w:rsid w:val="00E117B7"/>
    <w:rsid w:val="00E15A10"/>
    <w:rsid w:val="00E20CDD"/>
    <w:rsid w:val="00E23AF8"/>
    <w:rsid w:val="00E25028"/>
    <w:rsid w:val="00E342BF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6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2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6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2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St-1437/2016</izvorni_sadrzaj>
    <derivirana_varijabla naziv="DomainObject.Predmet.OznakaBroj_1">St-1437/2016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Otvorena udruga za fitnes i teretanu</izvorni_sadrzaj>
    <derivirana_varijabla naziv="DomainObject.Predmet.ProtustrankaFormated_1">  Otvorena udruga za fitnes i teretanu</derivirana_varijabla>
  </DomainObject.Predmet.ProtustrankaFormated>
  <DomainObject.Predmet.ProtustrankaFormatedOIB>
    <izvorni_sadrzaj>  Otvorena udruga za fitnes i teretanu, OIB 73387780085</izvorni_sadrzaj>
    <derivirana_varijabla naziv="DomainObject.Predmet.ProtustrankaFormatedOIB_1">  Otvorena udruga za fitnes i teretanu, OIB 73387780085</derivirana_varijabla>
  </DomainObject.Predmet.ProtustrankaFormatedOIB>
  <DomainObject.Predmet.ProtustrankaFormatedWithAdress>
    <izvorni_sadrzaj> Otvorena udruga za fitnes i teretanu, Langova 41, 10430 Samobor</izvorni_sadrzaj>
    <derivirana_varijabla naziv="DomainObject.Predmet.ProtustrankaFormatedWithAdress_1"> Otvorena udruga za fitnes i teretanu, Langova 41, 10430 Samobor</derivirana_varijabla>
  </DomainObject.Predmet.ProtustrankaFormatedWithAdress>
  <DomainObject.Predmet.ProtustrankaFormatedWithAdressOIB>
    <izvorni_sadrzaj> Otvorena udruga za fitnes i teretanu, OIB 73387780085, Langova 41, 10430 Samobor</izvorni_sadrzaj>
    <derivirana_varijabla naziv="DomainObject.Predmet.ProtustrankaFormatedWithAdressOIB_1"> Otvorena udruga za fitnes i teretanu, OIB 73387780085, Langova 41, 10430 Samobor</derivirana_varijabla>
  </DomainObject.Predmet.ProtustrankaFormatedWithAdressOIB>
  <DomainObject.Predmet.ProtustrankaWithAdress>
    <izvorni_sadrzaj>Otvorena udruga za fitnes i teretanu Langova 41, 10430 Samobor</izvorni_sadrzaj>
    <derivirana_varijabla naziv="DomainObject.Predmet.ProtustrankaWithAdress_1">Otvorena udruga za fitnes i teretanu Langova 41, 10430 Samobor</derivirana_varijabla>
  </DomainObject.Predmet.ProtustrankaWithAdress>
  <DomainObject.Predmet.ProtustrankaWithAdressOIB>
    <izvorni_sadrzaj>Otvorena udruga za fitnes i teretanu, OIB 73387780085, Langova 41, 10430 Samobor</izvorni_sadrzaj>
    <derivirana_varijabla naziv="DomainObject.Predmet.ProtustrankaWithAdressOIB_1">Otvorena udruga za fitnes i teretanu, OIB 73387780085, Langova 41, 10430 Samobor</derivirana_varijabla>
  </DomainObject.Predmet.ProtustrankaWithAdressOIB>
  <DomainObject.Predmet.ProtustrankaNazivFormated>
    <izvorni_sadrzaj>Otvorena udruga za fitnes i teretanu</izvorni_sadrzaj>
    <derivirana_varijabla naziv="DomainObject.Predmet.ProtustrankaNazivFormated_1">Otvorena udruga za fitnes i teretanu</derivirana_varijabla>
  </DomainObject.Predmet.ProtustrankaNazivFormated>
  <DomainObject.Predmet.ProtustrankaNazivFormatedOIB>
    <izvorni_sadrzaj>Otvorena udruga za fitnes i teretanu, OIB 73387780085</izvorni_sadrzaj>
    <derivirana_varijabla naziv="DomainObject.Predmet.ProtustrankaNazivFormatedOIB_1">Otvorena udruga za fitnes i teretanu, OIB 73387780085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Otvorena udruga za fitnes i teretanu</item>
    </izvorni_sadrzaj>
    <derivirana_varijabla naziv="DomainObject.Predmet.ProtuStrankaListFormated_1">
      <item>Otvorena udruga za fitnes i teretanu</item>
    </derivirana_varijabla>
  </DomainObject.Predmet.ProtuStrankaListFormated>
  <DomainObject.Predmet.ProtuStrankaListFormatedOIB>
    <izvorni_sadrzaj>
      <item>Otvorena udruga za fitnes i teretanu, OIB 73387780085</item>
    </izvorni_sadrzaj>
    <derivirana_varijabla naziv="DomainObject.Predmet.ProtuStrankaListFormatedOIB_1">
      <item>Otvorena udruga za fitnes i teretanu, OIB 73387780085</item>
    </derivirana_varijabla>
  </DomainObject.Predmet.ProtuStrankaListFormatedOIB>
  <DomainObject.Predmet.ProtuStrankaListFormatedWithAdress>
    <izvorni_sadrzaj>
      <item>Otvorena udruga za fitnes i teretanu, Langova 41, 10430 Samobor</item>
    </izvorni_sadrzaj>
    <derivirana_varijabla naziv="DomainObject.Predmet.ProtuStrankaListFormatedWithAdress_1">
      <item>Otvorena udruga za fitnes i teretanu, Langova 41, 10430 Samobor</item>
    </derivirana_varijabla>
  </DomainObject.Predmet.ProtuStrankaListFormatedWithAdress>
  <DomainObject.Predmet.ProtuStrankaListFormatedWithAdressOIB>
    <izvorni_sadrzaj>
      <item>Otvorena udruga za fitnes i teretanu, OIB 73387780085, Langova 41, 10430 Samobor</item>
    </izvorni_sadrzaj>
    <derivirana_varijabla naziv="DomainObject.Predmet.ProtuStrankaListFormatedWithAdressOIB_1">
      <item>Otvorena udruga za fitnes i teretanu, OIB 73387780085, Langova 41, 10430 Samobor</item>
    </derivirana_varijabla>
  </DomainObject.Predmet.ProtuStrankaListFormatedWithAdressOIB>
  <DomainObject.Predmet.ProtuStrankaListNazivFormated>
    <izvorni_sadrzaj>
      <item>Otvorena udruga za fitnes i teretanu</item>
    </izvorni_sadrzaj>
    <derivirana_varijabla naziv="DomainObject.Predmet.ProtuStrankaListNazivFormated_1">
      <item>Otvorena udruga za fitnes i teretanu</item>
    </derivirana_varijabla>
  </DomainObject.Predmet.ProtuStrankaListNazivFormated>
  <DomainObject.Predmet.ProtuStrankaListNazivFormatedOIB>
    <izvorni_sadrzaj>
      <item>Otvorena udruga za fitnes i teretanu, OIB 73387780085</item>
    </izvorni_sadrzaj>
    <derivirana_varijabla naziv="DomainObject.Predmet.ProtuStrankaListNazivFormatedOIB_1">
      <item>Otvorena udruga za fitnes i teretanu, OIB 73387780085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Otvorena udruga za fitnes i teretanu</izvorni_sadrzaj>
    <derivirana_varijabla naziv="DomainObject.Predmet.ProtustrankaIDrugi_1">Otvorena udruga za fitnes i teretanu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Otvorena udruga za fitnes i teretanu, OIB 73387780085, Langova 41, 10430 Samobor</izvorni_sadrzaj>
    <derivirana_varijabla naziv="DomainObject.Predmet.ProtustrankaIDrugiAdressOIB_1">Otvorena udruga za fitnes i teretanu, OIB 73387780085, Langova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Otvorena udruga za fitnes i teretanu</item>
      <item>FINA Regionalni centar Zagreb</item>
    </izvorni_sadrzaj>
    <derivirana_varijabla naziv="DomainObject.Predmet.SudioniciListNaziv_1">
      <item>Otvorena udruga za fitnes i teretanu</item>
      <item>FINA Regionalni centar Zagreb</item>
    </derivirana_varijabla>
  </DomainObject.Predmet.SudioniciListNaziv>
  <DomainObject.Predmet.SudioniciListAdressOIB>
    <izvorni_sadrzaj>
      <item>Otvorena udruga za fitnes i teretanu, OIB 73387780085, Langova 41,10430 Samobor</item>
      <item>FINA Regionalni centar Zagreb, OIB 85821130368, Trg svibanjskih žrtava 1995. 1,10000 Zagreb</item>
    </izvorni_sadrzaj>
    <derivirana_varijabla naziv="DomainObject.Predmet.SudioniciListAdressOIB_1">
      <item>Otvorena udruga za fitnes i teretanu, OIB 73387780085, Langova 41,10430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73387780085</item>
      <item>, OIB 85821130368</item>
    </izvorni_sadrzaj>
    <derivirana_varijabla naziv="DomainObject.Predmet.SudioniciListNazivOIB_1">
      <item>, OIB 73387780085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154B3-96DB-421D-8A03-452AD8598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2167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2016-05-31T10:28:00Z</dcterms:created>
  <dc:creator>Korisnik</dc:creator>
  <cp:keywords/>
  <cp:lastModifiedBy>wsadmin</cp:lastModifiedBy>
  <cp:lastPrinted>2016-05-30T08:09:00Z</cp:lastPrinted>
  <dcterms:modified xmlns:xsi="http://www.w3.org/2001/XMLSchema-instance" xsi:type="dcterms:W3CDTF">2016-05-31T11:10:00Z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