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8086" w14:paraId="6248086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93131" w:rsidP="00B542FA" w:rsidR="00B93131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0502FA">
        <w:rPr>
          <w:sz w:val="24"/>
          <w:szCs w:val="24"/>
        </w:rPr>
        <w:t>67. St-6416</w:t>
      </w:r>
      <w:r w:rsidR="003653F4">
        <w:rPr>
          <w:sz w:val="24"/>
          <w:szCs w:val="24"/>
        </w:rPr>
        <w:t>/16</w:t>
      </w:r>
      <w:r w:rsidR="00870771">
        <w:rPr>
          <w:sz w:val="24"/>
          <w:szCs w:val="24"/>
        </w:rPr>
        <w:t>-57</w:t>
      </w:r>
      <w:r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0502FA" w:rsidR="00142285" w:rsidRPr="00C87F20">
      <w:pPr>
        <w:ind w:firstLine="720"/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0502FA" w:rsidRPr="000502FA">
        <w:rPr>
          <w:bCs/>
          <w:sz w:val="24"/>
          <w:szCs w:val="24"/>
        </w:rPr>
        <w:t>AGRO PRIJEVOZ d.o.o. u stečaju, Križ, Milke Trnine 17, OIB: 84686920145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0502FA">
        <w:rPr>
          <w:sz w:val="24"/>
          <w:szCs w:val="24"/>
        </w:rPr>
        <w:t>22. kolovoza</w:t>
      </w:r>
      <w:r w:rsidR="001A78EF">
        <w:rPr>
          <w:sz w:val="24"/>
          <w:szCs w:val="24"/>
        </w:rPr>
        <w:t xml:space="preserve"> 2017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0502FA" w:rsidRPr="000502FA">
        <w:rPr>
          <w:bCs/>
          <w:sz w:val="24"/>
          <w:szCs w:val="24"/>
        </w:rPr>
        <w:t>AGRO PRIJEVOZ d.o.o. u stečaju, Križ, Milke Trnine 17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0502FA">
        <w:rPr>
          <w:sz w:val="24"/>
          <w:szCs w:val="24"/>
        </w:rPr>
        <w:br/>
        <w:t>5</w:t>
      </w:r>
      <w:r w:rsidR="00F90FCB">
        <w:rPr>
          <w:sz w:val="24"/>
          <w:szCs w:val="24"/>
        </w:rPr>
        <w:t xml:space="preserve">. </w:t>
      </w:r>
      <w:r w:rsidR="000502FA">
        <w:rPr>
          <w:sz w:val="24"/>
          <w:szCs w:val="24"/>
        </w:rPr>
        <w:t>listopad 2017. u 9.3</w:t>
      </w:r>
      <w:r w:rsidR="001A78EF">
        <w:rPr>
          <w:sz w:val="24"/>
          <w:szCs w:val="24"/>
        </w:rPr>
        <w:t>0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0502FA">
        <w:rPr>
          <w:sz w:val="24"/>
          <w:szCs w:val="24"/>
        </w:rPr>
        <w:t>84/II (ulična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1A78EF" w:rsidR="00490AD9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1A78EF" w:rsidP="001A78EF" w:rsidR="001A78EF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načinu i uvjetima unovčenja stečajne mase.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0502FA" w:rsidRPr="000502FA">
        <w:rPr>
          <w:sz w:val="24"/>
          <w:szCs w:val="24"/>
        </w:rPr>
        <w:t>22. kolovoza 2017</w:t>
      </w:r>
      <w:r w:rsidR="000502FA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870771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870771" w:rsidP="00BA7734" w:rsidR="00870771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</w:t>
      </w:r>
      <w:r w:rsidRPr="00BA7734">
        <w:rPr>
          <w:sz w:val="24"/>
          <w:szCs w:val="24"/>
        </w:rPr>
        <w:t xml:space="preserve"> </w:t>
      </w:r>
    </w:p>
    <w:p w:rsidRDefault="00870771" w:rsidP="00BA7734" w:rsidR="00870771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P="00870771" w:rsidR="00935ABA" w:rsidRPr="001A78EF">
      <w:pPr>
        <w:ind w:left="720"/>
        <w:rPr>
          <w:sz w:val="24"/>
          <w:szCs w:val="24"/>
        </w:rPr>
      </w:pPr>
    </w:p>
    <w:sectPr w:rsidR="00935ABA" w:rsidRPr="001A78E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02FA"/>
    <w:rsid w:val="0005202C"/>
    <w:rsid w:val="000A333B"/>
    <w:rsid w:val="00120429"/>
    <w:rsid w:val="00142285"/>
    <w:rsid w:val="001A78EF"/>
    <w:rsid w:val="002052AA"/>
    <w:rsid w:val="00221B3D"/>
    <w:rsid w:val="0034708C"/>
    <w:rsid w:val="003653F4"/>
    <w:rsid w:val="00456351"/>
    <w:rsid w:val="00490AD9"/>
    <w:rsid w:val="00577C20"/>
    <w:rsid w:val="00670F5E"/>
    <w:rsid w:val="007B2F69"/>
    <w:rsid w:val="007C516D"/>
    <w:rsid w:val="00855FE6"/>
    <w:rsid w:val="00870771"/>
    <w:rsid w:val="008A286D"/>
    <w:rsid w:val="008F612B"/>
    <w:rsid w:val="00935ABA"/>
    <w:rsid w:val="009E3951"/>
    <w:rsid w:val="00B07129"/>
    <w:rsid w:val="00B93131"/>
    <w:rsid w:val="00BF0374"/>
    <w:rsid w:val="00C00CB9"/>
    <w:rsid w:val="00C87F20"/>
    <w:rsid w:val="00C93F5A"/>
    <w:rsid w:val="00D65985"/>
    <w:rsid w:val="00DE777C"/>
    <w:rsid w:val="00E81382"/>
    <w:rsid w:val="00ED038F"/>
    <w:rsid w:val="00F663AB"/>
    <w:rsid w:val="00F90FC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7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7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7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7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7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7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7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7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dostavljen u ref.2.3.17.</izvorni_sadrzaj>
    <derivirana_varijabla naziv="DomainObject.Predmet.Opis_1">orginal spisa dostavljen u ref.2.3.17.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izvorni_sadrzaj>
    <derivirana_varijabla naziv="DomainObject.Predmet.SudioniciListNazivOIB_1"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822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2017-08-22T09:06:00Z</dcterms:created>
  <dc:creator>nmarkovic</dc:creator>
  <cp:lastModifiedBy>Katica Franjić</cp:lastModifiedBy>
  <cp:lastPrinted>2017-08-22T10:58:00Z</cp:lastPrinted>
  <dcterms:modified xmlns:xsi="http://www.w3.org/2001/XMLSchema-instance" xsi:type="dcterms:W3CDTF">2017-08-22T10:58:00Z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