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1a773" w14:paraId="a81a773" w:rsidRDefault="00C75245" w:rsidP="00C75245" w:rsidR="00C75245" w:rsidRPr="00F31CAD">
      <w:pPr>
        <w:ind w:firstLine="708"/>
        <w15:collapsed w:val="false"/>
        <w:rPr>
          <w:rFonts w:cs="Times New Roman"/>
          <w:szCs w:val="24"/>
        </w:rPr>
      </w:pPr>
      <w:bookmarkStart w:name="_GoBack" w:id="0"/>
      <w:bookmarkEnd w:id="0"/>
      <w:r w:rsidRPr="00F31CAD">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F31CAD">
      <w:pPr>
        <w:rPr>
          <w:rFonts w:cs="Times New Roman"/>
          <w:szCs w:val="24"/>
        </w:rPr>
      </w:pPr>
      <w:r w:rsidRPr="00F31CAD">
        <w:rPr>
          <w:rFonts w:cs="Times New Roman" w:eastAsia="MS Mincho"/>
          <w:szCs w:val="24"/>
        </w:rPr>
        <w:t>REPUBLIKA HRVATSKA</w:t>
      </w:r>
    </w:p>
    <w:p w:rsidRDefault="00C75245" w:rsidP="00C75245" w:rsidR="00C75245" w:rsidRPr="00F31CAD">
      <w:pPr>
        <w:rPr>
          <w:rFonts w:cs="Times New Roman"/>
          <w:szCs w:val="24"/>
        </w:rPr>
      </w:pPr>
      <w:r w:rsidRPr="00F31CAD">
        <w:rPr>
          <w:rFonts w:cs="Times New Roman" w:eastAsia="MS Mincho"/>
          <w:szCs w:val="24"/>
        </w:rPr>
        <w:t>TRGOVAČKI SUD U RIJECI</w:t>
      </w:r>
    </w:p>
    <w:p w:rsidRDefault="00C75245" w:rsidP="00C75245" w:rsidR="00C75245" w:rsidRPr="00F31CAD">
      <w:pPr>
        <w:rPr>
          <w:rFonts w:cs="Times New Roman" w:eastAsia="MS Mincho"/>
          <w:szCs w:val="24"/>
        </w:rPr>
      </w:pPr>
      <w:r w:rsidRPr="00F31CAD">
        <w:rPr>
          <w:rFonts w:cs="Times New Roman" w:eastAsia="MS Mincho"/>
          <w:szCs w:val="24"/>
        </w:rPr>
        <w:t xml:space="preserve">      Rijeka, Zadarska 1 i 3</w:t>
      </w:r>
    </w:p>
    <w:p w:rsidRDefault="0058732F" w:rsidP="0058732F" w:rsidR="0058732F">
      <w:pPr>
        <w:jc w:val="both"/>
        <w:rPr>
          <w:rFonts w:cs="Times New Roman"/>
          <w:szCs w:val="24"/>
        </w:rPr>
      </w:pPr>
    </w:p>
    <w:p w:rsidRDefault="00E20C10" w:rsidP="0058732F" w:rsidR="00EB29E8">
      <w:pPr>
        <w:jc w:val="both"/>
        <w:rPr>
          <w:bCs/>
        </w:rPr>
      </w:pPr>
      <w:r>
        <w:rPr>
          <w:rFonts w:cs="Times New Roman"/>
          <w:szCs w:val="24"/>
        </w:rPr>
        <w:br/>
      </w:r>
      <w:r w:rsidR="0058732F">
        <w:rPr>
          <w:bCs/>
        </w:rPr>
        <w:tab/>
      </w:r>
      <w:r w:rsidR="0058732F">
        <w:rPr>
          <w:bCs/>
        </w:rPr>
        <w:tab/>
      </w:r>
      <w:r w:rsidR="0058732F">
        <w:rPr>
          <w:bCs/>
        </w:rPr>
        <w:tab/>
      </w:r>
      <w:r w:rsidR="00EB29E8">
        <w:rPr>
          <w:bCs/>
        </w:rPr>
        <w:t>U</w:t>
      </w:r>
      <w:r w:rsidR="0058732F">
        <w:rPr>
          <w:bCs/>
        </w:rPr>
        <w:t xml:space="preserve"> </w:t>
      </w:r>
      <w:r w:rsidR="00EB29E8">
        <w:rPr>
          <w:bCs/>
        </w:rPr>
        <w:t xml:space="preserve"> I M E   R E P U B L I K E   H R V A T S K E </w:t>
      </w:r>
    </w:p>
    <w:p w:rsidRDefault="00EB29E8" w:rsidP="00EB29E8" w:rsidR="00EB29E8">
      <w:pPr>
        <w:jc w:val="center"/>
      </w:pPr>
      <w:r>
        <w:rPr>
          <w:bCs/>
        </w:rPr>
        <w:t>R J E Š E N J E</w:t>
      </w:r>
    </w:p>
    <w:p w:rsidRDefault="00EB29E8" w:rsidP="00EB29E8" w:rsidR="00EB29E8"/>
    <w:p w:rsidRDefault="0058732F" w:rsidP="00EB29E8" w:rsidR="0058732F"/>
    <w:p w:rsidRDefault="00EB29E8" w:rsidP="00EB29E8" w:rsidR="00EB29E8">
      <w:pPr>
        <w:jc w:val="both"/>
      </w:pPr>
      <w:r>
        <w:tab/>
        <w:t xml:space="preserve">Trgovački sud u Rijeci, po stečajnom sucu Veri Jelenović, u stečajnom postupku nad imovinom dužnika pojedinca DORIAN JANKO iz Labina, Marcilnica 7, OIB: </w:t>
      </w:r>
      <w:r>
        <w:rPr>
          <w:bCs/>
        </w:rPr>
        <w:t xml:space="preserve">42775234500, vl. obrta za trgovinu </w:t>
      </w:r>
      <w:r>
        <w:t>" D T R A D E"</w:t>
      </w:r>
      <w:r>
        <w:rPr>
          <w:bCs/>
        </w:rPr>
        <w:t>, Labin, Marcilnica 7</w:t>
      </w:r>
      <w:r>
        <w:t xml:space="preserve">, dana 27. ožujka 2018. </w:t>
      </w:r>
    </w:p>
    <w:p w:rsidRDefault="00EB29E8" w:rsidP="00EB29E8" w:rsidR="00EB29E8">
      <w:pPr>
        <w:jc w:val="center"/>
        <w:rPr>
          <w:bCs/>
        </w:rPr>
      </w:pPr>
    </w:p>
    <w:p w:rsidRDefault="00EB29E8" w:rsidP="00EB29E8" w:rsidR="00EB29E8">
      <w:pPr>
        <w:jc w:val="center"/>
      </w:pPr>
      <w:r>
        <w:t>r i j e š i o  j e</w:t>
      </w:r>
    </w:p>
    <w:p w:rsidRDefault="00EB29E8" w:rsidP="00EB29E8" w:rsidR="00EB29E8"/>
    <w:p w:rsidRDefault="00EB29E8" w:rsidP="00EB29E8" w:rsidR="00EB29E8">
      <w:pPr>
        <w:jc w:val="both"/>
      </w:pPr>
      <w:r>
        <w:t xml:space="preserve">I. Obustavlja se i zaključuje stečajni postupak nad </w:t>
      </w:r>
      <w:r>
        <w:rPr>
          <w:bCs/>
        </w:rPr>
        <w:t xml:space="preserve">imovinom dužnika pojedinca </w:t>
      </w:r>
      <w:r w:rsidR="0058732F">
        <w:t xml:space="preserve">DORIAN JANKO iz Labina, Marcilnica 7, OIB: </w:t>
      </w:r>
      <w:r w:rsidR="0058732F">
        <w:rPr>
          <w:bCs/>
        </w:rPr>
        <w:t xml:space="preserve">42775234500, vl. obrta za trgovinu </w:t>
      </w:r>
      <w:r w:rsidR="0058732F">
        <w:t>" D T R A D E"</w:t>
      </w:r>
      <w:r w:rsidR="0058732F">
        <w:rPr>
          <w:bCs/>
        </w:rPr>
        <w:t>, Labin, Marcilnica 7</w:t>
      </w:r>
      <w:r>
        <w:rPr>
          <w:bCs/>
        </w:rPr>
        <w:t>.</w:t>
      </w:r>
      <w:r>
        <w:t xml:space="preserve"> </w:t>
      </w:r>
    </w:p>
    <w:p w:rsidRDefault="00EB29E8" w:rsidP="00EB29E8" w:rsidR="00EB29E8">
      <w:pPr>
        <w:jc w:val="both"/>
      </w:pPr>
      <w:r>
        <w:t>II. Odluka o obustavi i zaključenju stečajnog postup</w:t>
      </w:r>
      <w:r w:rsidR="0058732F">
        <w:t>ka nad dužnikom objaviti će se na mrežnoj stranici e-Oglasna ploča sudova</w:t>
      </w:r>
      <w:r>
        <w:t>.</w:t>
      </w:r>
    </w:p>
    <w:p w:rsidRDefault="00EB29E8" w:rsidP="00EB29E8" w:rsidR="00EB29E8">
      <w:pPr>
        <w:jc w:val="both"/>
      </w:pPr>
      <w:r>
        <w:t>III. Po pravomoćnosti rješenja će se dužnik brisati iz Obrtnog registra Republike Hrvatske.</w:t>
      </w:r>
    </w:p>
    <w:p w:rsidRDefault="00EB29E8" w:rsidP="00EB29E8" w:rsidR="00EB29E8">
      <w:pPr>
        <w:pStyle w:val="Naslov2"/>
      </w:pPr>
    </w:p>
    <w:p w:rsidRDefault="00EB29E8" w:rsidP="0058732F" w:rsidR="00EB29E8">
      <w:pPr>
        <w:pStyle w:val="Naslov2"/>
        <w:jc w:val="center"/>
        <w:rPr>
          <w:b w:val="false"/>
          <w:bCs w:val="false"/>
        </w:rPr>
      </w:pPr>
      <w:r w:rsidRPr="0058732F">
        <w:rPr>
          <w:b w:val="false"/>
          <w:bCs w:val="false"/>
        </w:rPr>
        <w:t>Obrazloženje</w:t>
      </w:r>
    </w:p>
    <w:p w:rsidRDefault="0058732F" w:rsidP="0058732F" w:rsidR="0058732F" w:rsidRPr="0058732F"/>
    <w:p w:rsidRDefault="0058732F" w:rsidP="00EB29E8" w:rsidR="00EB29E8">
      <w:pPr>
        <w:jc w:val="both"/>
      </w:pPr>
      <w:r>
        <w:tab/>
      </w:r>
      <w:r w:rsidR="00EB29E8">
        <w:t>Rješenjem ovog suda poslovni broj 14 St-</w:t>
      </w:r>
      <w:r>
        <w:t>748/2013</w:t>
      </w:r>
      <w:r w:rsidR="00EB29E8">
        <w:t xml:space="preserve"> od </w:t>
      </w:r>
      <w:r>
        <w:t>10. lipnja 2015.</w:t>
      </w:r>
      <w:r w:rsidR="00EB29E8">
        <w:t xml:space="preserve"> otvoren je stečajni postupak nad </w:t>
      </w:r>
      <w:r w:rsidR="00EB29E8">
        <w:rPr>
          <w:bCs/>
        </w:rPr>
        <w:t xml:space="preserve">imovinom dužnika pojedinca </w:t>
      </w:r>
      <w:r>
        <w:t xml:space="preserve">DORIAN JANKO iz Labina, Marcilnica 7, OIB: </w:t>
      </w:r>
      <w:r>
        <w:rPr>
          <w:bCs/>
        </w:rPr>
        <w:t xml:space="preserve">42775234500, vl. obrta za trgovinu </w:t>
      </w:r>
      <w:r>
        <w:t>" D T R A D E"</w:t>
      </w:r>
      <w:r>
        <w:rPr>
          <w:bCs/>
        </w:rPr>
        <w:t>, Labin, Marcilnica 7</w:t>
      </w:r>
      <w:r w:rsidR="00EB29E8">
        <w:t>.</w:t>
      </w:r>
    </w:p>
    <w:p w:rsidRDefault="00EB29E8" w:rsidP="00EB29E8" w:rsidR="00EB29E8">
      <w:pPr>
        <w:jc w:val="both"/>
      </w:pPr>
      <w:r>
        <w:tab/>
      </w:r>
      <w:r w:rsidR="0058732F">
        <w:t>Podneskom od 29.</w:t>
      </w:r>
      <w:r w:rsidR="0058732F">
        <w:rPr>
          <w:bCs/>
        </w:rPr>
        <w:t xml:space="preserve"> prosinca 2017. </w:t>
      </w:r>
      <w:r>
        <w:t xml:space="preserve">je stečajni upravitelj naveo kako dužnikova raspoloživa stečajna masa nije dostatna za podmirenje </w:t>
      </w:r>
      <w:r w:rsidR="0058732F">
        <w:t>troškova stečajnog postupka</w:t>
      </w:r>
      <w:r>
        <w:t>. Stoga je predložio stečajnom sucu obustavu i zaključenje stečajnog postupka.</w:t>
      </w:r>
    </w:p>
    <w:p w:rsidRDefault="00EB29E8" w:rsidP="00EB29E8" w:rsidR="00EB29E8">
      <w:pPr>
        <w:jc w:val="both"/>
      </w:pPr>
      <w:r>
        <w:tab/>
        <w:t xml:space="preserve">Člankom 203. stavak 1. i 2.  Stečajnog zakona </w:t>
      </w:r>
      <w:r>
        <w:rPr>
          <w:bCs/>
        </w:rPr>
        <w:t>(dalje: SZ, objavljen u NN 44/96, 29/99, 129/00, 123/03, 82/06, 116/10, 25/12, 133/12, 71/15, 104/17)</w:t>
      </w:r>
      <w:r>
        <w:t xml:space="preserve">  propisano je da će stečajni sudac obustaviti i zaključiti postupak ako se nakon otvaranja stečajnog postupka pokaže da stečajna masa nije dostatna ni za pokriće troškova postupka, te da će prije donošenja takvog rješenja stečajni sudac pribaviti mišljenje vjerovnika stečajne mase, stečajnog upravitelja i skupštine vjerovnika. </w:t>
      </w:r>
    </w:p>
    <w:p w:rsidRDefault="00EB29E8" w:rsidP="00EB29E8" w:rsidR="00EB29E8">
      <w:pPr>
        <w:jc w:val="both"/>
      </w:pPr>
      <w:r>
        <w:tab/>
        <w:t xml:space="preserve">Na skupštini vjerovnika određenoj za dan </w:t>
      </w:r>
      <w:r w:rsidR="0058732F">
        <w:t>27. ožujka 2018.</w:t>
      </w:r>
      <w:r>
        <w:t xml:space="preserve"> stečajni se vjerovnici nisu protivili obustavi i zaključenju stečajnog postupka u skladu sa člankom 203. SZ-a, a istoj skupštini nisu pristupili vjerovnici stečajne mase.</w:t>
      </w:r>
    </w:p>
    <w:p w:rsidRDefault="00EB29E8" w:rsidP="00EB29E8" w:rsidR="00EB29E8">
      <w:pPr>
        <w:jc w:val="both"/>
      </w:pPr>
      <w:r>
        <w:tab/>
        <w:t xml:space="preserve">Kako se dakle, nakon otvaranja stečajnog postupka pokazalo da stečajna masa nije dostatna ni za pokriće troškova postupka,  valjalo je, a na temelju čl. </w:t>
      </w:r>
      <w:smartTag w:element="metricconverter" w:uri="urn:schemas-microsoft-com:office:smarttags">
        <w:smartTagPr>
          <w:attr w:val="203. st" w:name="ProductID"/>
        </w:smartTagPr>
        <w:r>
          <w:t>203. st</w:t>
        </w:r>
      </w:smartTag>
      <w:r>
        <w:t>. 1. SZ-a obustaviti i zaključiti stečajni postupak nad stečajnim dužnikom i odlučiti kao u izreci ovog rješenja.</w:t>
      </w:r>
    </w:p>
    <w:p w:rsidRDefault="00EB29E8" w:rsidP="00EB29E8" w:rsidR="00EB29E8">
      <w:pPr>
        <w:jc w:val="center"/>
      </w:pPr>
      <w:r>
        <w:t xml:space="preserve">Rijeka, </w:t>
      </w:r>
      <w:r w:rsidR="0058732F">
        <w:t>27. ožujka 2018.</w:t>
      </w:r>
    </w:p>
    <w:p w:rsidRDefault="0058732F" w:rsidP="00EB29E8" w:rsidR="0058732F">
      <w:pPr>
        <w:jc w:val="center"/>
      </w:pPr>
    </w:p>
    <w:p w:rsidRDefault="00EB29E8" w:rsidP="00EB29E8" w:rsidR="00EB29E8">
      <w:pPr>
        <w:jc w:val="both"/>
      </w:pPr>
      <w:r>
        <w:t xml:space="preserve">                                                                                                 Stečajni sudac</w:t>
      </w:r>
    </w:p>
    <w:p w:rsidRDefault="00EB29E8" w:rsidP="00EB29E8" w:rsidR="00EB29E8">
      <w:pPr>
        <w:jc w:val="both"/>
      </w:pPr>
      <w:r>
        <w:t xml:space="preserve">                                                                                                 Vera Jelenović </w:t>
      </w:r>
    </w:p>
    <w:p w:rsidRDefault="00EB29E8" w:rsidP="00EB29E8" w:rsidR="00EB29E8">
      <w:pPr>
        <w:jc w:val="both"/>
      </w:pPr>
    </w:p>
    <w:p w:rsidRDefault="00EB29E8" w:rsidP="00EB29E8" w:rsidR="00EB29E8">
      <w:pPr>
        <w:jc w:val="both"/>
        <w:rPr>
          <w:b/>
        </w:rPr>
      </w:pPr>
    </w:p>
    <w:p w:rsidRDefault="00EB29E8" w:rsidP="00EB29E8" w:rsidR="00EB29E8">
      <w:pPr>
        <w:jc w:val="both"/>
      </w:pPr>
    </w:p>
    <w:p w:rsidRDefault="00EB29E8" w:rsidP="00EB29E8" w:rsidR="00EB29E8">
      <w:pPr>
        <w:jc w:val="both"/>
      </w:pPr>
      <w:r>
        <w:t>UPUTA O PRAVNOM LIJEKU:</w:t>
      </w:r>
    </w:p>
    <w:p w:rsidRDefault="00EB29E8" w:rsidP="00EB29E8" w:rsidR="00EB29E8">
      <w:pPr>
        <w:jc w:val="both"/>
      </w:pPr>
      <w:r>
        <w:tab/>
        <w:t xml:space="preserve">Protiv  ovog  rješenja nezadovoljna stranka može podnijeti žalbu u roku od 8 dana od   dana primitka istog. </w:t>
      </w:r>
      <w:r w:rsidR="0058732F">
        <w:t xml:space="preserve">Rješenje se smatra dostavljenim istekom osmoga dana oda dana objave rješenja na mrežnoj stranici e-Oglasna ploča sudova. </w:t>
      </w:r>
      <w:r>
        <w:t>Žalba  se podnosi putem ovog  suda u tri  istovjetna primjerka, a o žalbi odlučuje Visoki trgovački sud  Republike  Hrvatske.</w:t>
      </w: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r>
        <w:tab/>
      </w:r>
      <w:r>
        <w:tab/>
      </w:r>
      <w:r>
        <w:tab/>
      </w:r>
      <w:r>
        <w:tab/>
      </w:r>
      <w:r>
        <w:tab/>
      </w:r>
      <w:r>
        <w:tab/>
      </w:r>
      <w:r>
        <w:tab/>
      </w:r>
      <w:r>
        <w:tab/>
      </w:r>
    </w:p>
    <w:p w:rsidRDefault="00EB29E8" w:rsidP="00EB29E8" w:rsidR="00EB29E8">
      <w:pPr>
        <w:jc w:val="both"/>
      </w:pPr>
    </w:p>
    <w:p w:rsidRDefault="00EB29E8" w:rsidP="00EB29E8" w:rsidR="00EB29E8">
      <w:pPr>
        <w:jc w:val="both"/>
      </w:pPr>
    </w:p>
    <w:p w:rsidRDefault="00EB29E8" w:rsidP="00EB29E8" w:rsidR="00EB29E8">
      <w:pPr>
        <w:jc w:val="both"/>
      </w:pPr>
      <w:r>
        <w:t xml:space="preserve"> </w:t>
      </w: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p w:rsidRDefault="00EB29E8" w:rsidP="00EB29E8" w:rsidR="00EB29E8">
      <w:pPr>
        <w:jc w:val="both"/>
      </w:pPr>
    </w:p>
    <w:sectPr w:rsidR="00EB29E8">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2663" w:rsidP="00C75245" w:rsidR="00DD2663">
      <w:r>
        <w:separator/>
      </w:r>
    </w:p>
  </w:endnote>
  <w:endnote w:id="0" w:type="continuationSeparator">
    <w:p w:rsidRDefault="00DD2663" w:rsidP="00C75245" w:rsidR="00DD26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D54725">
          <w:rPr>
            <w:noProof/>
          </w:rPr>
          <w:t>1</w:t>
        </w:r>
        <w:r>
          <w:fldChar w:fldCharType="end"/>
        </w:r>
      </w:p>
    </w:sdtContent>
  </w:sdt>
  <w:p w:rsidRDefault="00D54725"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2663" w:rsidP="00C75245" w:rsidR="00DD2663">
      <w:r>
        <w:separator/>
      </w:r>
    </w:p>
  </w:footnote>
  <w:footnote w:id="0" w:type="continuationSeparator">
    <w:p w:rsidRDefault="00DD2663" w:rsidP="00C75245" w:rsidR="00DD26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EB29E8" w:rsidR="0014093D">
    <w:pPr>
      <w:pStyle w:val="Zaglavlje"/>
      <w:jc w:val="right"/>
    </w:pPr>
    <w:r>
      <w:t>Poslovni broj 14. St</w:t>
    </w:r>
    <w:r w:rsidR="008F410A">
      <w:t>-</w:t>
    </w:r>
    <w:r w:rsidR="00EB29E8">
      <w:t>748</w:t>
    </w:r>
    <w:r w:rsidR="008F410A">
      <w:t>/201</w:t>
    </w:r>
    <w:r w:rsidR="00EB29E8">
      <w:t>3</w:t>
    </w:r>
    <w:r w:rsidR="008F410A">
      <w:t>-</w:t>
    </w:r>
    <w:r w:rsidR="00EB29E8">
      <w:t>70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41565A"/>
    <w:rsid w:val="0058732F"/>
    <w:rsid w:val="0072559B"/>
    <w:rsid w:val="00744572"/>
    <w:rsid w:val="007B500B"/>
    <w:rsid w:val="008F410A"/>
    <w:rsid w:val="00A811AD"/>
    <w:rsid w:val="00AF7AF2"/>
    <w:rsid w:val="00B54D90"/>
    <w:rsid w:val="00BA0277"/>
    <w:rsid w:val="00C75245"/>
    <w:rsid w:val="00D54725"/>
    <w:rsid w:val="00D930A1"/>
    <w:rsid w:val="00DD2663"/>
    <w:rsid w:val="00E20C10"/>
    <w:rsid w:val="00EB29E8"/>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D54725"/>
    <w:rPr>
      <w:color w:val="808080"/>
      <w:bdr w:space="0" w:sz="0" w:color="auto" w:val="none"/>
      <w:shd w:fill="auto" w:color="auto" w:val="clear"/>
    </w:rPr>
  </w:style>
  <w:style w:customStyle="true" w:styleId="eSPISCCParagraphDefaultFont" w:type="character">
    <w:name w:val="eSPIS_CC_Paragraph Default Font"/>
    <w:basedOn w:val="Zadanifontodlomka"/>
    <w:rsid w:val="00D5472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54725"/>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5472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5472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D54725"/>
    <w:rPr>
      <w:color w:val="808080"/>
      <w:bdr w:color="auto" w:space="0" w:sz="0" w:val="none"/>
      <w:shd w:color="auto" w:fill="auto" w:val="clear"/>
    </w:rPr>
  </w:style>
  <w:style w:customStyle="1" w:styleId="eSPISCCParagraphDefaultFont" w:type="character">
    <w:name w:val="eSPIS_CC_Paragraph Default Font"/>
    <w:basedOn w:val="Zadanifontodlomka"/>
    <w:rsid w:val="00D5472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54725"/>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5472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5472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82602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784224184">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748</izvorni_sadrzaj>
    <derivirana_varijabla naziv="DomainObject.Predmet.Broj_1">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2013.</izvorni_sadrzaj>
    <derivirana_varijabla naziv="DomainObject.Predmet.DatumOsnivanja_1">15.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St-748/2013</izvorni_sadrzaj>
    <derivirana_varijabla naziv="DomainObject.Predmet.OznakaBroj_1">St-748/2013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DORIAN JANKO  Labin</izvorni_sadrzaj>
    <derivirana_varijabla naziv="DomainObject.Predmet.ProtustrankaFormated_1">  DORIAN JANKO  Labin</derivirana_varijabla>
  </DomainObject.Predmet.ProtustrankaFormated>
  <DomainObject.Predmet.ProtustrankaFormatedOIB>
    <izvorni_sadrzaj>  DORIAN JANKO  Labin, OIB 42775234500</izvorni_sadrzaj>
    <derivirana_varijabla naziv="DomainObject.Predmet.ProtustrankaFormatedOIB_1">  DORIAN JANKO  Labin, OIB 42775234500</derivirana_varijabla>
  </DomainObject.Predmet.ProtustrankaFormatedOIB>
  <DomainObject.Predmet.ProtustrankaFormatedWithAdress>
    <izvorni_sadrzaj> DORIAN JANKO  Labin, Marcilnica 7, 52 220 Labin</izvorni_sadrzaj>
    <derivirana_varijabla naziv="DomainObject.Predmet.ProtustrankaFormatedWithAdress_1"> DORIAN JANKO  Labin, Marcilnica 7, 52 220 Labin</derivirana_varijabla>
  </DomainObject.Predmet.ProtustrankaFormatedWithAdress>
  <DomainObject.Predmet.ProtustrankaFormatedWithAdressOIB>
    <izvorni_sadrzaj> DORIAN JANKO  Labin, OIB 42775234500, Marcilnica 7, 52 220 Labin</izvorni_sadrzaj>
    <derivirana_varijabla naziv="DomainObject.Predmet.ProtustrankaFormatedWithAdressOIB_1"> DORIAN JANKO  Labin, OIB 42775234500, Marcilnica 7, 52 220 Labin</derivirana_varijabla>
  </DomainObject.Predmet.ProtustrankaFormatedWithAdressOIB>
  <DomainObject.Predmet.ProtustrankaWithAdress>
    <izvorni_sadrzaj>DORIAN JANKO  Labin Marcilnica 7, 52 220 Labin</izvorni_sadrzaj>
    <derivirana_varijabla naziv="DomainObject.Predmet.ProtustrankaWithAdress_1">DORIAN JANKO  Labin Marcilnica 7, 52 220 Labin</derivirana_varijabla>
  </DomainObject.Predmet.ProtustrankaWithAdress>
  <DomainObject.Predmet.ProtustrankaWithAdressOIB>
    <izvorni_sadrzaj>DORIAN JANKO  Labin, OIB 42775234500, Marcilnica 7, 52 220 Labin</izvorni_sadrzaj>
    <derivirana_varijabla naziv="DomainObject.Predmet.ProtustrankaWithAdressOIB_1">DORIAN JANKO  Labin, OIB 42775234500, Marcilnica 7, 52 220 Labin</derivirana_varijabla>
  </DomainObject.Predmet.ProtustrankaWithAdressOIB>
  <DomainObject.Predmet.ProtustrankaNazivFormated>
    <izvorni_sadrzaj>DORIAN JANKO  Labin</izvorni_sadrzaj>
    <derivirana_varijabla naziv="DomainObject.Predmet.ProtustrankaNazivFormated_1">DORIAN JANKO  Labin</derivirana_varijabla>
  </DomainObject.Predmet.ProtustrankaNazivFormated>
  <DomainObject.Predmet.ProtustrankaNazivFormatedOIB>
    <izvorni_sadrzaj>DORIAN JANKO  Labin, OIB 42775234500</izvorni_sadrzaj>
    <derivirana_varijabla naziv="DomainObject.Predmet.ProtustrankaNazivFormatedOIB_1">DORIAN JANKO  Labin, OIB 42775234500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DORIAN JANKO  Labin</item>
    </izvorni_sadrzaj>
    <derivirana_varijabla naziv="DomainObject.Predmet.ProtuStrankaListFormated_1">
      <item>DORIAN JANKO  Labin</item>
    </derivirana_varijabla>
  </DomainObject.Predmet.ProtuStrankaListFormated>
  <DomainObject.Predmet.ProtuStrankaListFormatedOIB>
    <izvorni_sadrzaj>
      <item>DORIAN JANKO  Labin, OIB 42775234500</item>
    </izvorni_sadrzaj>
    <derivirana_varijabla naziv="DomainObject.Predmet.ProtuStrankaListFormatedOIB_1">
      <item>DORIAN JANKO  Labin, OIB 42775234500</item>
    </derivirana_varijabla>
  </DomainObject.Predmet.ProtuStrankaListFormatedOIB>
  <DomainObject.Predmet.ProtuStrankaListFormatedWithAdress>
    <izvorni_sadrzaj>
      <item>DORIAN JANKO  Labin, Marcilnica 7, 52 220 Labin</item>
    </izvorni_sadrzaj>
    <derivirana_varijabla naziv="DomainObject.Predmet.ProtuStrankaListFormatedWithAdress_1">
      <item>DORIAN JANKO  Labin, Marcilnica 7, 52 220 Labin</item>
    </derivirana_varijabla>
  </DomainObject.Predmet.ProtuStrankaListFormatedWithAdress>
  <DomainObject.Predmet.ProtuStrankaListFormatedWithAdressOIB>
    <izvorni_sadrzaj>
      <item>DORIAN JANKO  Labin, OIB 42775234500, Marcilnica 7, 52 220 Labin</item>
    </izvorni_sadrzaj>
    <derivirana_varijabla naziv="DomainObject.Predmet.ProtuStrankaListFormatedWithAdressOIB_1">
      <item>DORIAN JANKO  Labin, OIB 42775234500, Marcilnica 7, 52 220 Labin</item>
    </derivirana_varijabla>
  </DomainObject.Predmet.ProtuStrankaListFormatedWithAdressOIB>
  <DomainObject.Predmet.ProtuStrankaListNazivFormated>
    <izvorni_sadrzaj>
      <item>DORIAN JANKO  Labin</item>
    </izvorni_sadrzaj>
    <derivirana_varijabla naziv="DomainObject.Predmet.ProtuStrankaListNazivFormated_1">
      <item>DORIAN JANKO  Labin</item>
    </derivirana_varijabla>
  </DomainObject.Predmet.ProtuStrankaListNazivFormated>
  <DomainObject.Predmet.ProtuStrankaListNazivFormatedOIB>
    <izvorni_sadrzaj>
      <item>DORIAN JANKO  Labin, OIB 42775234500</item>
    </izvorni_sadrzaj>
    <derivirana_varijabla naziv="DomainObject.Predmet.ProtuStrankaListNazivFormatedOIB_1">
      <item>DORIAN JANKO  Labin, OIB 42775234500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DORIAN JANKO  Labin</izvorni_sadrzaj>
    <derivirana_varijabla naziv="DomainObject.Predmet.ProtustrankaIDrugi_1">DORIAN JANKO  Labin</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DORIAN JANKO  Labin, OIB 42775234500, Marcilnica 7, 52 220 Labin</izvorni_sadrzaj>
    <derivirana_varijabla naziv="DomainObject.Predmet.ProtustrankaIDrugiAdressOIB_1">DORIAN JANKO  Labin, OIB 42775234500, Marcilnica 7,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DORIAN JANKO  Labin</item>
      <item>FINA  Pula</item>
    </izvorni_sadrzaj>
    <derivirana_varijabla naziv="DomainObject.Predmet.SudioniciListNaziv_1">
      <item>DORIAN JANKO  Labin</item>
      <item>FINA  Pula</item>
    </derivirana_varijabla>
  </DomainObject.Predmet.SudioniciListNaziv>
  <DomainObject.Predmet.SudioniciListAdressOIB>
    <izvorni_sadrzaj>
      <item>DORIAN JANKO  Labin, OIB 42775234500, Marcilnica 7,52 220 Labin</item>
      <item>FINA  Pula, OIB 85821130368, Giardini 5,52 100 Pula</item>
    </izvorni_sadrzaj>
    <derivirana_varijabla naziv="DomainObject.Predmet.SudioniciListAdressOIB_1">
      <item>DORIAN JANKO  Labin, OIB 42775234500, Marcilnica 7,52 220 Labin</item>
      <item>FINA  Pula, OIB 85821130368, Giardini 5,52 100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42775234500</item>
      <item>, OIB 85821130368</item>
    </izvorni_sadrzaj>
    <derivirana_varijabla naziv="DomainObject.Predmet.SudioniciListNazivOIB_1">
      <item>, OIB 42775234500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4DC95C-F0F5-4BF3-9181-47DC7A2730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439</properties:Words>
  <properties:Characters>2257</properties:Characters>
  <properties:Lines>93</properties:Lines>
  <properties:Paragraphs>21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2018-03-27T09:36:00Z</dcterms:created>
  <dc:creator>Danijela Fumić</dc:creator>
  <cp:lastModifiedBy>Danijela Fumić</cp:lastModifiedBy>
  <dcterms:modified xmlns:xsi="http://www.w3.org/2001/XMLSchema-instance" xsi:type="dcterms:W3CDTF">2018-03-27T09:37:00Z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(748 2013 obustava.docx)</vt:lpwstr>
  </prop:property>
  <prop:property name="CC_coloring" pid="4" fmtid="{D5CDD505-2E9C-101B-9397-08002B2CF9AE}">
    <vt:bool>false</vt:bool>
  </prop:property>
  <prop:property name="BrojStranica" pid="5" fmtid="{D5CDD505-2E9C-101B-9397-08002B2CF9AE}">
    <vt:i4>2</vt:i4>
  </prop:property>
</prop:Properties>
</file>