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9072" w14:paraId="72a907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8614B5">
        <w:t>5149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376115" w:rsidP="00780919" w:rsidR="00376115">
      <w:pPr>
        <w:jc w:val="both"/>
      </w:pPr>
      <w:r w:rsidRPr="00376115">
        <w:t>Trgovački sud u Zagrebu, po sucu Maji Jurovicki, u stečajnom postupku u povodu prijedloga predlagatelja FINANCIJSKE AGENCIJE, Zagreb, Ulica grada Vukovara 70, OIB: 85821130368, za otvaranje stečajnog postupka nad dužnikom KRANAM d.o.o., OIB: 93453822932, MBS: 080289730, Zagreb, Jordanovac 71a, 04. rujna 2017.</w:t>
      </w:r>
    </w:p>
    <w:p w:rsidRDefault="00F42D40" w:rsidP="00780919" w:rsidR="00F42D40" w:rsidRPr="00376115">
      <w:pPr>
        <w:jc w:val="both"/>
      </w:pPr>
      <w:r>
        <w:tab/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>Otvara se stečajni postupak nad dužnikom</w:t>
      </w:r>
      <w:r w:rsidR="008614B5">
        <w:t xml:space="preserve"> </w:t>
      </w:r>
      <w:r w:rsidR="008614B5" w:rsidRPr="008614B5">
        <w:t>KRANAM d.o.o., OIB: 93453822932, MBS: 080289730, Zagreb, Jordanovac 71a</w:t>
      </w:r>
      <w:r w:rsidR="001519CE">
        <w:rPr>
          <w:lang w:val="pt-BR"/>
        </w:rPr>
        <w:t>.</w:t>
      </w:r>
      <w:r w:rsidR="00E57CD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8E6EB5">
        <w:t xml:space="preserve">04. rujna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8E6EB5">
        <w:t>14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CF5CCF">
        <w:t>Nikola Jakir</w:t>
      </w:r>
      <w:r w:rsidR="00EB2CFA">
        <w:t>, OIB:</w:t>
      </w:r>
      <w:r w:rsidR="00CF5CCF">
        <w:t>35440503043</w:t>
      </w:r>
      <w:r w:rsidR="00EB2CFA">
        <w:t xml:space="preserve">, Zagreb, </w:t>
      </w:r>
      <w:r w:rsidR="00CF5CCF">
        <w:t>Vojina Bakića 10.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275BAD" w:rsidRPr="00275BAD">
        <w:t>KRANAM d.o.o., OIB: 93453822932, MBS: 080289730, Zagreb, Jordanovac 71a</w:t>
      </w:r>
      <w:r w:rsidR="00275BAD">
        <w:t>.</w:t>
      </w:r>
    </w:p>
    <w:p w:rsidRDefault="00275BAD" w:rsidP="00152F9B" w:rsidR="00275BAD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75BAD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75BAD" w:rsidRPr="00275BAD">
        <w:t xml:space="preserve"> KRANAM d.o.o., OIB: 93453822932, MBS: 080289730, Zagreb, Jordanovac 71a</w:t>
      </w:r>
      <w:r w:rsidR="00275BAD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5C061E">
        <w:t>203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5C061E">
        <w:t xml:space="preserve">41.915.923,26 </w:t>
      </w:r>
      <w:r w:rsidR="00DB441F" w:rsidRPr="003D592F">
        <w:t>kn</w:t>
      </w:r>
      <w:r w:rsidR="005C061E">
        <w:t>, kao i da dužnik ima 2 zaposlenika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A0467B">
        <w:t>13</w:t>
      </w:r>
      <w:r w:rsidR="004F25DE">
        <w:t>.</w:t>
      </w:r>
      <w:r w:rsidR="00475B50">
        <w:t xml:space="preserve"> </w:t>
      </w:r>
      <w:r w:rsidR="00A0467B">
        <w:t>travnj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2E2DB0" w:rsidP="001602A5" w:rsidR="00DB441F">
      <w:pPr>
        <w:jc w:val="both"/>
      </w:pPr>
      <w:r>
        <w:t>08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 xml:space="preserve">Prema odredbi čl. 132. st. 1. </w:t>
      </w:r>
      <w:r w:rsidR="00090162">
        <w:t xml:space="preserve">133. </w:t>
      </w:r>
      <w:r w:rsidR="00DB441F">
        <w:t>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090162">
        <w:t>22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0A180E">
        <w:t>22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0A180E">
        <w:t>04. rujn</w:t>
      </w:r>
      <w:r w:rsidR="005C2E60">
        <w:t xml:space="preserve">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DD0F2C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DD0F2C" w:rsidP="004F5146" w:rsidR="00DD0F2C">
      <w:pPr>
        <w:jc w:val="right"/>
      </w:pPr>
      <w:r>
        <w:t>za točnost otpravka-ovlašteni službenik</w:t>
      </w:r>
    </w:p>
    <w:p w:rsidRDefault="00DD0F2C" w:rsidP="004F5146" w:rsidR="00DD0F2C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D0F2C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5C061E">
          <w:t>5149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7C22"/>
    <w:rsid w:val="00090162"/>
    <w:rsid w:val="000A180E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23149C"/>
    <w:rsid w:val="00237B9E"/>
    <w:rsid w:val="00255162"/>
    <w:rsid w:val="00274B49"/>
    <w:rsid w:val="00275BAD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3447"/>
    <w:rsid w:val="00376115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9076B"/>
    <w:rsid w:val="005966D9"/>
    <w:rsid w:val="005A7F3D"/>
    <w:rsid w:val="005B6D46"/>
    <w:rsid w:val="005C061E"/>
    <w:rsid w:val="005C1600"/>
    <w:rsid w:val="005C2E60"/>
    <w:rsid w:val="005C7C4C"/>
    <w:rsid w:val="005D3DE4"/>
    <w:rsid w:val="005F7440"/>
    <w:rsid w:val="00603A21"/>
    <w:rsid w:val="00616F59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14B5"/>
    <w:rsid w:val="008A306D"/>
    <w:rsid w:val="008C661C"/>
    <w:rsid w:val="008E127C"/>
    <w:rsid w:val="008E59F9"/>
    <w:rsid w:val="008E6EB5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0467B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221D6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CF5CCF"/>
    <w:rsid w:val="00D067DD"/>
    <w:rsid w:val="00D26467"/>
    <w:rsid w:val="00D63665"/>
    <w:rsid w:val="00D71FFD"/>
    <w:rsid w:val="00D85CC6"/>
    <w:rsid w:val="00DA687B"/>
    <w:rsid w:val="00DB1188"/>
    <w:rsid w:val="00DB441F"/>
    <w:rsid w:val="00DD0F2C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5149</izvorni_sadrzaj>
    <derivirana_varijabla naziv="DomainObject.Predmet.Broj_1">5149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St-5149/2016</izvorni_sadrzaj>
    <derivirana_varijabla naziv="DomainObject.Predmet.OznakaBroj_1">St-5149/2016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KRANAM d.o.o. zastupanog po punomoćniku Damir Krstanović</izvorni_sadrzaj>
    <derivirana_varijabla naziv="DomainObject.Predmet.ProtustrankaFormated_1">  KRANAM d.o.o. zastupanog po punomoćniku Damir Krstanović</derivirana_varijabla>
  </DomainObject.Predmet.ProtustrankaFormated>
  <DomainObject.Predmet.ProtustrankaFormatedOIB>
    <izvorni_sadrzaj>  KRANAM d.o.o., OIB 93453822932 zastupanog po punomoćniku Damir Krstanović</izvorni_sadrzaj>
    <derivirana_varijabla naziv="DomainObject.Predmet.ProtustrankaFormatedOIB_1">  KRANAM d.o.o., OIB 93453822932 zastupanog po punomoćniku Damir Krstanović</derivirana_varijabla>
  </DomainObject.Predmet.ProtustrankaFormatedOIB>
  <DomainObject.Predmet.ProtustrankaFormatedWithAdress>
    <izvorni_sadrzaj> KRANAM d.o.o., Jordanovac 71/a, 10000 Zagreb zastupanog po punomoćniku Damir Krstanović</izvorni_sadrzaj>
    <derivirana_varijabla naziv="DomainObject.Predmet.ProtustrankaFormatedWithAdress_1"> KRANAM d.o.o., Jordanovac 71/a, 10000 Zagreb zastupanog po punomoćniku Damir Krstanović</derivirana_varijabla>
  </DomainObject.Predmet.ProtustrankaFormatedWithAdress>
  <DomainObject.Predmet.ProtustrankaFormatedWithAdressOIB>
    <izvorni_sadrzaj> KRANAM d.o.o., OIB 93453822932, Jordanovac 71/a, 10000 Zagreb zastupanog po punomoćniku Damir Krstanović</izvorni_sadrzaj>
    <derivirana_varijabla naziv="DomainObject.Predmet.ProtustrankaFormatedWithAdressOIB_1"> KRANAM d.o.o., OIB 93453822932, Jordanovac 71/a, 10000 Zagreb zastupanog po punomoćniku Damir Krstanović</derivirana_varijabla>
  </DomainObject.Predmet.ProtustrankaFormatedWithAdressOIB>
  <DomainObject.Predmet.ProtustrankaWithAdress>
    <izvorni_sadrzaj>KRANAM d.o.o. Jordanovac 71/a, 10000 Zagreb</izvorni_sadrzaj>
    <derivirana_varijabla naziv="DomainObject.Predmet.ProtustrankaWithAdress_1">KRANAM d.o.o. Jordanovac 71/a, 10000 Zagreb</derivirana_varijabla>
  </DomainObject.Predmet.ProtustrankaWithAdress>
  <DomainObject.Predmet.ProtustrankaWithAdressOIB>
    <izvorni_sadrzaj>KRANAM d.o.o., OIB 93453822932, Jordanovac 71/a, 10000 Zagreb</izvorni_sadrzaj>
    <derivirana_varijabla naziv="DomainObject.Predmet.ProtustrankaWithAdressOIB_1">KRANAM d.o.o., OIB 93453822932, Jordanovac 71/a, 10000 Zagreb</derivirana_varijabla>
  </DomainObject.Predmet.ProtustrankaWithAdressOIB>
  <DomainObject.Predmet.ProtustrankaNazivFormated>
    <izvorni_sadrzaj>KRANAM d.o.o.</izvorni_sadrzaj>
    <derivirana_varijabla naziv="DomainObject.Predmet.ProtustrankaNazivFormated_1">KRANAM d.o.o.</derivirana_varijabla>
  </DomainObject.Predmet.ProtustrankaNazivFormated>
  <DomainObject.Predmet.ProtustrankaNazivFormatedOIB>
    <izvorni_sadrzaj>KRANAM d.o.o., OIB 93453822932</izvorni_sadrzaj>
    <derivirana_varijabla naziv="DomainObject.Predmet.ProtustrankaNazivFormatedOIB_1">KRANAM d.o.o., OIB 93453822932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Krstanović</izvorni_sadrzaj>
    <derivirana_varijabla naziv="DomainObject.Predmet.StrankaFormated_1">  FINA Regionalni centar Zagreb; Damir Krstanović</derivirana_varijabla>
  </DomainObject.Predmet.StrankaFormated>
  <DomainObject.Predmet.StrankaFormatedOIB>
    <izvorni_sadrzaj>  FINA Regionalni centar Zagreb, OIB 85821130368; Damir Krstanović, OIB 09873051314</izvorni_sadrzaj>
    <derivirana_varijabla naziv="DomainObject.Predmet.StrankaFormatedOIB_1">  FINA Regionalni centar Zagreb, OIB 85821130368; Damir Krstanović, OIB 09873051314</derivirana_varijabla>
  </DomainObject.Predmet.StrankaFormatedOIB>
  <DomainObject.Predmet.StrankaFormatedWithAdress>
    <izvorni_sadrzaj> FINA Regionalni centar Zagreb, Trg svibanjskih žrtava 1995. 1, 10000 Zagreb; Damir Krstanović, Isce 1, 10000 Zagreb</izvorni_sadrzaj>
    <derivirana_varijabla naziv="DomainObject.Predmet.StrankaFormatedWithAdress_1"> FINA Regionalni centar Zagreb, Trg svibanjskih žrtava 1995. 1, 10000 Zagreb; Damir Krstanović, Isce 1, 10000 Zagreb</derivirana_varijabla>
  </DomainObject.Predmet.StrankaFormatedWithAdress>
  <DomainObject.Predmet.StrankaFormatedWithAdressOIB>
    <izvorni_sadrzaj> FINA Regionalni centar Zagreb, OIB 85821130368, Trg svibanjskih žrtava 1995. 1, 10000 Zagreb; Damir Krstanović, OIB 09873051314, Isce 1, 10000 Zagreb</izvorni_sadrzaj>
    <derivirana_varijabla naziv="DomainObject.Predmet.StrankaFormatedWithAdressOIB_1"> FINA Regionalni centar Zagreb, OIB 85821130368, Trg svibanjskih žrtava 1995. 1, 10000 Zagreb; Damir Krstanović, OIB 09873051314, Isce 1, 10000 Zagreb</derivirana_varijabla>
  </DomainObject.Predmet.StrankaFormatedWithAdressOIB>
  <DomainObject.Predmet.StrankaWithAdress>
    <izvorni_sadrzaj>FINA Regionalni centar Zagreb Trg svibanjskih žrtava 1995. 1,10000 Zagreb,Damir Krstanović Isce 1,10000 Zagreb</izvorni_sadrzaj>
    <derivirana_varijabla naziv="DomainObject.Predmet.StrankaWithAdress_1">FINA Regionalni centar Zagreb Trg svibanjskih žrtava 1995. 1,10000 Zagreb,Damir Krstanović Isce 1,10000 Zagreb</derivirana_varijabla>
  </DomainObject.Predmet.StrankaWithAdress>
  <DomainObject.Predmet.StrankaWithAdressOIB>
    <izvorni_sadrzaj>FINA Regionalni centar Zagreb, OIB 85821130368, Trg svibanjskih žrtava 1995. 1,10000 Zagreb,Damir Krstanović, OIB 09873051314, Isce 1,10000 Zagreb</izvorni_sadrzaj>
    <derivirana_varijabla naziv="DomainObject.Predmet.StrankaWithAdressOIB_1">FINA Regionalni centar Zagreb, OIB 85821130368, Trg svibanjskih žrtava 1995. 1,10000 Zagreb,Damir Krstanović, OIB 09873051314, Isce 1,10000 Zagreb</derivirana_varijabla>
  </DomainObject.Predmet.StrankaWithAdressOIB>
  <DomainObject.Predmet.StrankaNazivFormated>
    <izvorni_sadrzaj>FINA Regionalni centar Zagreb,Damir Krstanović</izvorni_sadrzaj>
    <derivirana_varijabla naziv="DomainObject.Predmet.StrankaNazivFormated_1">FINA Regionalni centar Zagreb,Damir Krstanović</derivirana_varijabla>
  </DomainObject.Predmet.StrankaNazivFormated>
  <DomainObject.Predmet.StrankaNazivFormatedOIB>
    <izvorni_sadrzaj>FINA Regionalni centar Zagreb, OIB 85821130368,Damir Krstanović, OIB 09873051314</izvorni_sadrzaj>
    <derivirana_varijabla naziv="DomainObject.Predmet.StrankaNazivFormatedOIB_1">FINA Regionalni centar Zagreb, OIB 85821130368,Damir Krstanović, OIB 09873051314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Damir Krstanović</item>
    </izvorni_sadrzaj>
    <derivirana_varijabla naziv="DomainObject.Predmet.StrankaListFormated_1">
      <item>FINA Regionalni centar Zagreb</item>
      <item>Damir Krstanović</item>
    </derivirana_varijabla>
  </DomainObject.Predmet.StrankaListFormated>
  <DomainObject.Predmet.StrankaListFormatedOIB>
    <izvorni_sadrzaj>
      <item>FINA Regionalni centar Zagreb, OIB 85821130368</item>
      <item>Damir Krstanović, OIB 09873051314</item>
    </izvorni_sadrzaj>
    <derivirana_varijabla naziv="DomainObject.Predmet.StrankaListFormatedOIB_1">
      <item>FINA Regionalni centar Zagreb, OIB 85821130368</item>
      <item>Damir Krstanović, OIB 09873051314</item>
    </derivirana_varijabla>
  </DomainObject.Predmet.StrankaListFormatedOIB>
  <DomainObject.Predmet.StrankaListFormatedWithAdress>
    <izvorni_sadrzaj>
      <item>FINA Regionalni centar Zagreb, Trg svibanjskih žrtava 1995. 1, 10000 Zagreb</item>
      <item>Damir Krstanović, Isce 1, 10000 Zagreb</item>
    </izvorni_sadrzaj>
    <derivirana_varijabla naziv="DomainObject.Predmet.StrankaListFormatedWithAdress_1">
      <item>FINA Regionalni centar Zagreb, Trg svibanjskih žrtava 1995. 1, 10000 Zagreb</item>
      <item>Damir Krstanović, Isce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Krstanović, OIB 09873051314, Isce 1, 10000 Zagreb</item>
    </izvorni_sadrzaj>
    <derivirana_varijabla naziv="DomainObject.Predmet.StrankaListFormatedWithAdressOIB_1">
      <item>FINA Regionalni centar Zagreb, OIB 85821130368, Trg svibanjskih žrtava 1995. 1, 10000 Zagreb</item>
      <item>Damir Krstanović, OIB 09873051314, Isce 1, 10000 Zagreb</item>
    </derivirana_varijabla>
  </DomainObject.Predmet.StrankaListFormatedWithAdressOIB>
  <DomainObject.Predmet.StrankaListNazivFormated>
    <izvorni_sadrzaj>
      <item>FINA Regionalni centar Zagreb</item>
      <item>Damir Krstanović</item>
    </izvorni_sadrzaj>
    <derivirana_varijabla naziv="DomainObject.Predmet.StrankaListNazivFormated_1">
      <item>FINA Regionalni centar Zagreb</item>
      <item>Damir Krstanović</item>
    </derivirana_varijabla>
  </DomainObject.Predmet.StrankaListNazivFormated>
  <DomainObject.Predmet.StrankaListNazivFormatedOIB>
    <izvorni_sadrzaj>
      <item>FINA Regionalni centar Zagreb, OIB 85821130368</item>
      <item>Damir Krstanović, OIB 09873051314</item>
    </izvorni_sadrzaj>
    <derivirana_varijabla naziv="DomainObject.Predmet.StrankaListNazivFormatedOIB_1">
      <item>FINA Regionalni centar Zagreb, OIB 85821130368</item>
      <item>Damir Krstanović, OIB 09873051314</item>
    </derivirana_varijabla>
  </DomainObject.Predmet.StrankaListNazivFormatedOIB>
  <DomainObject.Predmet.ProtuStrankaListFormated>
    <izvorni_sadrzaj>
      <item>KRANAM d.o.o. zastupanog po punomoćniku Damir Krstanović</item>
    </izvorni_sadrzaj>
    <derivirana_varijabla naziv="DomainObject.Predmet.ProtuStrankaListFormated_1">
      <item>KRANAM d.o.o. zastupanog po punomoćniku Damir Krstanović</item>
    </derivirana_varijabla>
  </DomainObject.Predmet.ProtuStrankaListFormated>
  <DomainObject.Predmet.ProtuStrankaListFormatedOIB>
    <izvorni_sadrzaj>
      <item>KRANAM d.o.o., OIB 93453822932 zastupanog po punomoćniku Damir Krstanović</item>
    </izvorni_sadrzaj>
    <derivirana_varijabla naziv="DomainObject.Predmet.ProtuStrankaListFormatedOIB_1">
      <item>KRANAM d.o.o., OIB 93453822932 zastupanog po punomoćniku Damir Krstanović</item>
    </derivirana_varijabla>
  </DomainObject.Predmet.ProtuStrankaListFormatedOIB>
  <DomainObject.Predmet.ProtuStrankaListFormatedWithAdress>
    <izvorni_sadrzaj>
      <item>KRANAM d.o.o., Jordanovac 71/a, 10000 Zagreb zastupanog po punomoćniku Damir Krstanović</item>
    </izvorni_sadrzaj>
    <derivirana_varijabla naziv="DomainObject.Predmet.ProtuStrankaListFormatedWithAdress_1">
      <item>KRANAM d.o.o., Jordanovac 71/a, 10000 Zagreb zastupanog po punomoćniku Damir Krstanović</item>
    </derivirana_varijabla>
  </DomainObject.Predmet.ProtuStrankaListFormatedWithAdress>
  <DomainObject.Predmet.ProtuStrankaListFormatedWithAdressOIB>
    <izvorni_sadrzaj>
      <item>KRANAM d.o.o., OIB 93453822932, Jordanovac 71/a, 10000 Zagreb zastupanog po punomoćniku Damir Krstanović</item>
    </izvorni_sadrzaj>
    <derivirana_varijabla naziv="DomainObject.Predmet.ProtuStrankaListFormatedWithAdressOIB_1">
      <item>KRANAM d.o.o., OIB 93453822932, Jordanovac 71/a, 10000 Zagreb zastupanog po punomoćniku Damir Krstanović</item>
    </derivirana_varijabla>
  </DomainObject.Predmet.ProtuStrankaListFormatedWithAdressOIB>
  <DomainObject.Predmet.ProtuStrankaListNazivFormated>
    <izvorni_sadrzaj>
      <item>KRANAM d.o.o.</item>
    </izvorni_sadrzaj>
    <derivirana_varijabla naziv="DomainObject.Predmet.ProtuStrankaListNazivFormated_1">
      <item>KRANAM d.o.o.</item>
    </derivirana_varijabla>
  </DomainObject.Predmet.ProtuStrankaListNazivFormated>
  <DomainObject.Predmet.ProtuStrankaListNazivFormatedOIB>
    <izvorni_sadrzaj>
      <item>KRANAM d.o.o., OIB 93453822932</item>
    </izvorni_sadrzaj>
    <derivirana_varijabla naziv="DomainObject.Predmet.ProtuStrankaListNazivFormatedOIB_1">
      <item>KRANAM d.o.o., OIB 93453822932</item>
    </derivirana_varijabla>
  </DomainObject.Predmet.ProtuStrankaListNazivFormatedOIB>
  <DomainObject.Predmet.OstaliListFormated>
    <izvorni_sadrzaj>
      <item>Damir Krstanović punomoćnik sudionika u postupku KRANAM d.o.o.</item>
    </izvorni_sadrzaj>
    <derivirana_varijabla naziv="DomainObject.Predmet.OstaliListFormated_1">
      <item>Damir Krstanović punomoćnik sudionika u postupku KRANAM d.o.o.</item>
    </derivirana_varijabla>
  </DomainObject.Predmet.OstaliListFormated>
  <DomainObject.Predmet.OstaliListFormatedOIB>
    <izvorni_sadrzaj>
      <item>Damir Krstanović, OIB 09873051314 punomoćnik sudionika u postupku KRANAM d.o.o.</item>
    </izvorni_sadrzaj>
    <derivirana_varijabla naziv="DomainObject.Predmet.OstaliListFormatedOIB_1">
      <item>Damir Krstanović, OIB 09873051314 punomoćnik sudionika u postupku KRANAM d.o.o.</item>
    </derivirana_varijabla>
  </DomainObject.Predmet.OstaliListFormatedOIB>
  <DomainObject.Predmet.OstaliListFormatedWithAdress>
    <izvorni_sadrzaj>
      <item>Damir Krstanović, Isce 1, 10000 Zagreb punomoćnik sudionika u postupku KRANAM d.o.o.</item>
    </izvorni_sadrzaj>
    <derivirana_varijabla naziv="DomainObject.Predmet.OstaliListFormatedWithAdress_1">
      <item>Damir Krstanović, Isce 1, 10000 Zagreb punomoćnik sudionika u postupku KRANAM d.o.o.</item>
    </derivirana_varijabla>
  </DomainObject.Predmet.OstaliListFormatedWithAdress>
  <DomainObject.Predmet.OstaliListFormatedWithAdressOIB>
    <izvorni_sadrzaj>
      <item>Damir Krstanović, OIB 09873051314, Isce 1, 10000 Zagreb punomoćnik sudionika u postupku KRANAM d.o.o.</item>
    </izvorni_sadrzaj>
    <derivirana_varijabla naziv="DomainObject.Predmet.OstaliListFormatedWithAdressOIB_1">
      <item>Damir Krstanović, OIB 09873051314, Isce 1, 10000 Zagreb punomoćnik sudionika u postupku KRANAM d.o.o.</item>
    </derivirana_varijabla>
  </DomainObject.Predmet.OstaliListFormatedWithAdressOIB>
  <DomainObject.Predmet.OstaliListNazivFormated>
    <izvorni_sadrzaj>
      <item>Damir Krstanović</item>
    </izvorni_sadrzaj>
    <derivirana_varijabla naziv="DomainObject.Predmet.OstaliListNazivFormated_1">
      <item>Damir Krstanović</item>
    </derivirana_varijabla>
  </DomainObject.Predmet.OstaliListNazivFormated>
  <DomainObject.Predmet.OstaliListNazivFormatedOIB>
    <izvorni_sadrzaj>
      <item>Damir Krstanović, OIB 09873051314</item>
    </izvorni_sadrzaj>
    <derivirana_varijabla naziv="DomainObject.Predmet.OstaliListNazivFormatedOIB_1">
      <item>Damir Krstanović, OIB 09873051314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KRANAM d.o.o.</izvorni_sadrzaj>
    <derivirana_varijabla naziv="DomainObject.Predmet.ProtustrankaIDrugi_1">KRANAM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KRANAM d.o.o., OIB 93453822932, Jordanovac 71/a, 10000 Zagreb</izvorni_sadrzaj>
    <derivirana_varijabla naziv="DomainObject.Predmet.ProtustrankaIDrugiAdressOIB_1">KRANAM d.o.o., OIB 93453822932, Jordanovac 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KRANAM d.o.o.</item>
      <item>Damir Krstanović</item>
      <item>Damir Krstanović</item>
    </izvorni_sadrzaj>
    <derivirana_varijabla naziv="DomainObject.Predmet.SudioniciListNaziv_1">
      <item>FINA Regionalni centar Zagreb</item>
      <item>KRANAM d.o.o.</item>
      <item>Damir Krstanović</item>
      <item>Damir Krstanović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KRANAM d.o.o., OIB 93453822932, Jordanovac 71/a,10000 Zagreb</item>
      <item>Damir Krstanović, OIB 09873051314, Isce 1,10000 Zagreb</item>
      <item>Damir Krstanović, OIB 09873051314, Isce 1,10000 Zagreb</item>
    </izvorni_sadrzaj>
    <derivirana_varijabla naziv="DomainObject.Predmet.SudioniciListAdressOIB_1">
      <item>FINA Regionalni centar Zagreb, OIB 85821130368, Trg svibanjskih žrtava 1995. 1,10000 Zagreb</item>
      <item>KRANAM d.o.o., OIB 93453822932, Jordanovac 71/a,10000 Zagreb</item>
      <item>Damir Krstanović, OIB 09873051314, Isce 1,10000 Zagreb</item>
      <item>Damir Krstanović, OIB 09873051314, Isce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93453822932</item>
      <item>, OIB 09873051314</item>
      <item>, OIB 09873051314</item>
    </izvorni_sadrzaj>
    <derivirana_varijabla naziv="DomainObject.Predmet.SudioniciListNazivOIB_1">
      <item>, OIB 85821130368</item>
      <item>, OIB 93453822932</item>
      <item>, OIB 09873051314</item>
      <item>, OIB 09873051314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E3D0E-E63E-4DBE-AB15-96B9C467F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4878</properties:Characters>
  <properties:Lines>107</properties:Lines>
  <properties:Paragraphs>33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2017-09-04T08:19:00Z</dcterms:created>
  <dc:creator>gzubak</dc:creator>
  <cp:lastModifiedBy>Mirjana Gašparić</cp:lastModifiedBy>
  <cp:lastPrinted>2017-06-13T08:54:00Z</cp:lastPrinted>
  <dcterms:modified xmlns:xsi="http://www.w3.org/2001/XMLSchema-instance" xsi:type="dcterms:W3CDTF">2017-09-04T10:58:00Z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