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F493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D56EB9">
                    <w:rPr>
                      <w:sz w:val="22"/>
                      <w:szCs w:val="22"/>
                    </w:rPr>
                    <w:t>3</w:t>
                  </w:r>
                  <w:r w:rsidR="00BE369E">
                    <w:rPr>
                      <w:sz w:val="22"/>
                      <w:szCs w:val="22"/>
                    </w:rPr>
                    <w:t>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8F4938">
                    <w:rPr>
                      <w:sz w:val="22"/>
                      <w:szCs w:val="22"/>
                    </w:rPr>
                    <w:t>-15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e974ec" w14:paraId="5e974e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56EB9">
        <w:t>SKY MOBIL d.o.o. OIB: 18101501125, MBS: 080988236, Zagreb, Ulica grada Vukovara 269D</w:t>
      </w:r>
      <w:r w:rsidR="00FB086F">
        <w:t>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D56EB9">
        <w:t>SKY MOBIL d.o.o. OIB: 18101501125, MBS: 080988236, Zagreb, Ulica grada Vukovara 269D,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D56EB9">
        <w:t>3</w:t>
      </w:r>
      <w:r w:rsidR="00BE369E">
        <w:t>5</w:t>
      </w:r>
      <w:r w:rsidRPr="00BB04F8">
        <w:t xml:space="preserve">17 kod Hrvatske poštanske banke iznos od </w:t>
      </w:r>
      <w:r w:rsidR="00BE369E">
        <w:t>20</w:t>
      </w:r>
      <w:r w:rsidR="00F93219">
        <w:t>.000</w:t>
      </w:r>
      <w:r w:rsidR="00E72A89">
        <w:t>,00</w:t>
      </w:r>
      <w:r w:rsidRPr="00BB04F8">
        <w:t xml:space="preserve"> kn </w:t>
      </w:r>
      <w:r>
        <w:t>(</w:t>
      </w:r>
      <w:r w:rsidR="00BE369E">
        <w:t>dvadeset</w:t>
      </w:r>
      <w:r w:rsidR="0033681B">
        <w:t>tisuća</w:t>
      </w:r>
      <w:r w:rsidR="00563EAD">
        <w:t>kune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D56EB9">
        <w:t>6</w:t>
      </w:r>
      <w:r w:rsidR="00E72A89">
        <w:t>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D56EB9">
        <w:t>10.811.149,30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</w:t>
      </w:r>
      <w:r w:rsidR="00D56EB9">
        <w:t>1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BE369E">
        <w:t>20.000</w:t>
      </w:r>
      <w:r w:rsidR="00E72A89">
        <w:t>,00</w:t>
      </w:r>
      <w:r>
        <w:t xml:space="preserve"> kn i to </w:t>
      </w:r>
      <w:r w:rsidR="00F93219">
        <w:t xml:space="preserve">materijalni troškovi, izrada pečata, otvaranje i vođenje žiro računa, poštarina u iznosu od </w:t>
      </w:r>
      <w:r w:rsidR="00BE369E">
        <w:t>1</w:t>
      </w:r>
      <w:r w:rsidR="00F93219">
        <w:t xml:space="preserve">.500,00 kn, knjigovodstvene usluge </w:t>
      </w:r>
      <w:r w:rsidR="00BE369E">
        <w:t xml:space="preserve">u iznosu od </w:t>
      </w:r>
      <w:r w:rsidR="00F93219">
        <w:t>2.000,00 kn, nagrada stečajnom upravitelju u iznosu od 1</w:t>
      </w:r>
      <w:r w:rsidR="00BE369E">
        <w:t>0</w:t>
      </w:r>
      <w:r w:rsidR="00F93219">
        <w:t xml:space="preserve">.000,00 kn, </w:t>
      </w:r>
      <w:r w:rsidR="00BE369E">
        <w:t>trošak budućih parnica u iznosu od 5.000,00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93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D56EB9">
      <w:t>3</w:t>
    </w:r>
    <w:r w:rsidR="00BE369E">
      <w:t>5</w:t>
    </w:r>
    <w:r>
      <w:t>/2017</w:t>
    </w:r>
    <w:r w:rsidR="00332C29">
      <w:t>-</w:t>
    </w:r>
    <w:r w:rsidR="008F4938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F4938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9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9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9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9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9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9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St-1135/2017</izvorni_sadrzaj>
    <derivirana_varijabla naziv="DomainObject.Predmet.OznakaBroj_1">St-1135/2017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SKY MOBIL d.o.o.</izvorni_sadrzaj>
    <derivirana_varijabla naziv="DomainObject.Predmet.ProtustrankaFormated_1">  SKY MOBIL d.o.o.</derivirana_varijabla>
  </DomainObject.Predmet.ProtustrankaFormated>
  <DomainObject.Predmet.ProtustrankaFormatedOIB>
    <izvorni_sadrzaj>  SKY MOBIL d.o.o., OIB 18101501125</izvorni_sadrzaj>
    <derivirana_varijabla naziv="DomainObject.Predmet.ProtustrankaFormatedOIB_1">  SKY MOBIL d.o.o., OIB 18101501125</derivirana_varijabla>
  </DomainObject.Predmet.ProtustrankaFormatedOIB>
  <DomainObject.Predmet.ProtustrankaFormatedWithAdress>
    <izvorni_sadrzaj> SKY MOBIL d.o.o., Ulica grada Vukovara 269 d, 10000 Zagreb</izvorni_sadrzaj>
    <derivirana_varijabla naziv="DomainObject.Predmet.ProtustrankaFormatedWithAdress_1"> SKY MOBIL d.o.o., Ulica grada Vukovara 269 d, 10000 Zagreb</derivirana_varijabla>
  </DomainObject.Predmet.ProtustrankaFormatedWithAdress>
  <DomainObject.Predmet.ProtustrankaFormatedWithAdressOIB>
    <izvorni_sadrzaj> SKY MOBIL d.o.o., OIB 18101501125, Ulica grada Vukovara 269 d, 10000 Zagreb</izvorni_sadrzaj>
    <derivirana_varijabla naziv="DomainObject.Predmet.ProtustrankaFormatedWithAdressOIB_1"> SKY MOBIL d.o.o., OIB 18101501125, Ulica grada Vukovara 269 d, 10000 Zagreb</derivirana_varijabla>
  </DomainObject.Predmet.ProtustrankaFormatedWithAdressOIB>
  <DomainObject.Predmet.ProtustrankaWithAdress>
    <izvorni_sadrzaj>SKY MOBIL d.o.o. Ulica grada Vukovara 269 d, 10000 Zagreb</izvorni_sadrzaj>
    <derivirana_varijabla naziv="DomainObject.Predmet.ProtustrankaWithAdress_1">SKY MOBIL d.o.o. Ulica grada Vukovara 269 d, 10000 Zagreb</derivirana_varijabla>
  </DomainObject.Predmet.ProtustrankaWithAdress>
  <DomainObject.Predmet.ProtustrankaWithAdressOIB>
    <izvorni_sadrzaj>SKY MOBIL d.o.o., OIB 18101501125, Ulica grada Vukovara 269 d, 10000 Zagreb</izvorni_sadrzaj>
    <derivirana_varijabla naziv="DomainObject.Predmet.ProtustrankaWithAdressOIB_1">SKY MOBIL d.o.o., OIB 18101501125, Ulica grada Vukovara 269 d, 10000 Zagreb</derivirana_varijabla>
  </DomainObject.Predmet.ProtustrankaWithAdressOIB>
  <DomainObject.Predmet.ProtustrankaNazivFormated>
    <izvorni_sadrzaj>SKY MOBIL d.o.o.</izvorni_sadrzaj>
    <derivirana_varijabla naziv="DomainObject.Predmet.ProtustrankaNazivFormated_1">SKY MOBIL d.o.o.</derivirana_varijabla>
  </DomainObject.Predmet.ProtustrankaNazivFormated>
  <DomainObject.Predmet.ProtustrankaNazivFormatedOIB>
    <izvorni_sadrzaj>SKY MOBIL d.o.o., OIB 18101501125</izvorni_sadrzaj>
    <derivirana_varijabla naziv="DomainObject.Predmet.ProtustrankaNazivFormatedOIB_1">SKY MOBIL d.o.o., OIB 18101501125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 MOBIL d.o.o.</item>
    </izvorni_sadrzaj>
    <derivirana_varijabla naziv="DomainObject.Predmet.ProtuStrankaListFormated_1">
      <item>SKY MOBIL d.o.o.</item>
    </derivirana_varijabla>
  </DomainObject.Predmet.ProtuStrankaListFormated>
  <DomainObject.Predmet.ProtuStrankaListFormatedOIB>
    <izvorni_sadrzaj>
      <item>SKY MOBIL d.o.o., OIB 18101501125</item>
    </izvorni_sadrzaj>
    <derivirana_varijabla naziv="DomainObject.Predmet.ProtuStrankaListFormatedOIB_1">
      <item>SKY MOBIL d.o.o., OIB 18101501125</item>
    </derivirana_varijabla>
  </DomainObject.Predmet.ProtuStrankaListFormatedOIB>
  <DomainObject.Predmet.ProtuStrankaListFormatedWithAdress>
    <izvorni_sadrzaj>
      <item>SKY MOBIL d.o.o., Ulica grada Vukovara 269 d, 10000 Zagreb</item>
    </izvorni_sadrzaj>
    <derivirana_varijabla naziv="DomainObject.Predmet.ProtuStrankaListFormatedWithAdress_1">
      <item>SKY MOBIL d.o.o., Ulica grada Vukovara 269 d, 10000 Zagreb</item>
    </derivirana_varijabla>
  </DomainObject.Predmet.ProtuStrankaListFormatedWithAdress>
  <DomainObject.Predmet.ProtuStrankaListFormatedWithAdressOIB>
    <izvorni_sadrzaj>
      <item>SKY MOBIL d.o.o., OIB 18101501125, Ulica grada Vukovara 269 d, 10000 Zagreb</item>
    </izvorni_sadrzaj>
    <derivirana_varijabla naziv="DomainObject.Predmet.ProtuStrankaListFormatedWithAdressOIB_1">
      <item>SKY MOBIL d.o.o., OIB 18101501125, Ulica grada Vukovara 269 d, 10000 Zagreb</item>
    </derivirana_varijabla>
  </DomainObject.Predmet.ProtuStrankaListFormatedWithAdressOIB>
  <DomainObject.Predmet.ProtuStrankaListNazivFormated>
    <izvorni_sadrzaj>
      <item>SKY MOBIL d.o.o.</item>
    </izvorni_sadrzaj>
    <derivirana_varijabla naziv="DomainObject.Predmet.ProtuStrankaListNazivFormated_1">
      <item>SKY MOBIL d.o.o.</item>
    </derivirana_varijabla>
  </DomainObject.Predmet.ProtuStrankaListNazivFormated>
  <DomainObject.Predmet.ProtuStrankaListNazivFormatedOIB>
    <izvorni_sadrzaj>
      <item>SKY MOBIL d.o.o., OIB 18101501125</item>
    </izvorni_sadrzaj>
    <derivirana_varijabla naziv="DomainObject.Predmet.ProtuStrankaListNazivFormatedOIB_1">
      <item>SKY MOBIL d.o.o., OIB 18101501125</item>
    </derivirana_varijabla>
  </DomainObject.Predmet.ProtuStrankaListNazivFormatedOIB>
  <DomainObject.Predmet.OstaliListFormated>
    <izvorni_sadrzaj>
      <item>Dušan Rakić</item>
      <item>ŽDO</item>
    </izvorni_sadrzaj>
    <derivirana_varijabla naziv="DomainObject.Predmet.OstaliListFormated_1">
      <item>Dušan Rakić</item>
      <item>ŽDO</item>
    </derivirana_varijabla>
  </DomainObject.Predmet.OstaliListFormated>
  <DomainObject.Predmet.OstaliListFormatedOIB>
    <izvorni_sadrzaj>
      <item>Dušan Rakić, OIB 55656052825</item>
      <item>ŽDO</item>
    </izvorni_sadrzaj>
    <derivirana_varijabla naziv="DomainObject.Predmet.OstaliListFormatedOIB_1">
      <item>Dušan Rakić, OIB 55656052825</item>
      <item>ŽDO</item>
    </derivirana_varijabla>
  </DomainObject.Predmet.OstaliListFormatedOIB>
  <DomainObject.Predmet.OstaliListFormatedWithAdress>
    <izvorni_sadrzaj>
      <item>Dušan Rakić, Đorđa Stratimirovića 55, Titel</item>
      <item>ŽDO</item>
    </izvorni_sadrzaj>
    <derivirana_varijabla naziv="DomainObject.Predmet.OstaliListFormatedWithAdress_1">
      <item>Dušan Rakić, Đorđa Stratimirovića 55, Titel</item>
      <item>ŽDO</item>
    </derivirana_varijabla>
  </DomainObject.Predmet.OstaliListFormatedWithAdress>
  <DomainObject.Predmet.OstaliListFormatedWithAdressOIB>
    <izvorni_sadrzaj>
      <item>Dušan Rakić, OIB 55656052825, Đorđa Stratimirovića 55, Titel</item>
      <item>ŽDO</item>
    </izvorni_sadrzaj>
    <derivirana_varijabla naziv="DomainObject.Predmet.OstaliListFormatedWithAdressOIB_1">
      <item>Dušan Rakić, OIB 55656052825, Đorđa Stratimirovića 55, Titel</item>
      <item>ŽDO</item>
    </derivirana_varijabla>
  </DomainObject.Predmet.OstaliListFormatedWithAdressOIB>
  <DomainObject.Predmet.OstaliListNazivFormated>
    <izvorni_sadrzaj>
      <item>Dušan Rakić</item>
      <item>ŽDO</item>
    </izvorni_sadrzaj>
    <derivirana_varijabla naziv="DomainObject.Predmet.OstaliListNazivFormated_1">
      <item>Dušan Rakić</item>
      <item>ŽDO</item>
    </derivirana_varijabla>
  </DomainObject.Predmet.OstaliListNazivFormated>
  <DomainObject.Predmet.OstaliListNazivFormatedOIB>
    <izvorni_sadrzaj>
      <item>Dušan Rakić, OIB 55656052825</item>
      <item>ŽDO</item>
    </izvorni_sadrzaj>
    <derivirana_varijabla naziv="DomainObject.Predmet.OstaliListNazivFormatedOIB_1">
      <item>Dušan Rakić, OIB 55656052825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 MOBIL d.o.o.</izvorni_sadrzaj>
    <derivirana_varijabla naziv="DomainObject.Predmet.ProtustrankaIDrugi_1">SKY MOBIL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SKY MOBIL d.o.o., OIB 18101501125, Ulica grada Vukovara 269 d, 10000 Zagreb</izvorni_sadrzaj>
    <derivirana_varijabla naziv="DomainObject.Predmet.ProtustrankaIDrugiAdressOIB_1">SKY MOBIL d.o.o., OIB 18101501125,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MOBIL d.o.o.</item>
      <item>FINA Regionalni centar Zagreb</item>
      <item>Dušan Rakić</item>
      <item>ŽDO</item>
    </izvorni_sadrzaj>
    <derivirana_varijabla naziv="DomainObject.Predmet.SudioniciListNaziv_1">
      <item>SKY MOBIL d.o.o.</item>
      <item>FINA Regionalni centar Zagreb</item>
      <item>Dušan Rakić</item>
      <item>ŽDO</item>
    </derivirana_varijabla>
  </DomainObject.Predmet.SudioniciListNaziv>
  <DomainObject.Predmet.SudioniciListAdressOIB>
    <izvorni_sadrzaj>
      <item>SKY MOBIL d.o.o., OIB 18101501125, Ulica grada Vukovara 269 d,10000 Zagreb</item>
      <item>FINA Regionalni centar Zagreb, OIB 85821130368, Trg svibanjskih žrtava 1995. br. 1,10000 Zagreb</item>
      <item>Dušan Rakić, OIB 55656052825, Đorđa Stratimirovića 55,Titel</item>
      <item>ŽDO</item>
    </izvorni_sadrzaj>
    <derivirana_varijabla naziv="DomainObject.Predmet.SudioniciListAdressOIB_1">
      <item>SKY MOBIL d.o.o., OIB 18101501125, Ulica grada Vukovara 269 d,10000 Zagreb</item>
      <item>FINA Regionalni centar Zagreb, OIB 85821130368, Trg svibanjskih žrtava 1995. br. 1,10000 Zagreb</item>
      <item>Dušan Rakić, OIB 55656052825, Đorđa Stratimirovića 55,Titel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18101501125</item>
      <item>, OIB 85821130368</item>
      <item>, OIB 55656052825</item>
      <item>, OIB null</item>
    </izvorni_sadrzaj>
    <derivirana_varijabla naziv="DomainObject.Predmet.SudioniciListNazivOIB_1">
      <item>, OIB 18101501125</item>
      <item>, OIB 85821130368</item>
      <item>, OIB 55656052825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72C0C-0366-449B-B867-8B8C044D8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3325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2018-07-03T09:58:00Z</dcterms:created>
  <dc:creator>Snježana Andrijanić</dc:creator>
  <cp:lastModifiedBy>Snježana Andrijanić</cp:lastModifiedBy>
  <cp:lastPrinted>2018-07-03T09:58:00Z</cp:lastPrinted>
  <dcterms:modified xmlns:xsi="http://www.w3.org/2001/XMLSchema-instance" xsi:type="dcterms:W3CDTF">2018-07-03T12:36:00Z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St-1135-17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