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40f6b" w14:paraId="cc40f6b" w:rsidRDefault="005B5B91" w:rsidR="005A05A8" w:rsidRPr="00E73970">
      <w:pPr>
        <w15:collapsed w:val="false"/>
      </w:pPr>
      <w:r>
        <w:t xml:space="preserve">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05A8" w:rsidR="005A05A8" w:rsidRPr="00E73970"/>
    <w:p w:rsidRDefault="006F7B83" w:rsidR="005A05A8" w:rsidRPr="00E73970">
      <w:r w:rsidRPr="00E73970">
        <w:t xml:space="preserve">          </w:t>
      </w:r>
      <w:r w:rsidR="005A05A8" w:rsidRPr="00E73970">
        <w:t>R</w:t>
      </w:r>
      <w:r w:rsidRPr="00E73970">
        <w:t>epublika</w:t>
      </w:r>
      <w:r w:rsidR="005A05A8" w:rsidRPr="00E73970">
        <w:t xml:space="preserve"> H</w:t>
      </w:r>
      <w:r w:rsidRPr="00E73970">
        <w:t>rvatska</w:t>
      </w:r>
    </w:p>
    <w:p w:rsidRDefault="006F7B83" w:rsidR="002A2E27" w:rsidRPr="00E73970">
      <w:r w:rsidRPr="00E73970">
        <w:t>TRGOVAČKI SUD U ZAGREBU</w:t>
      </w:r>
    </w:p>
    <w:p w:rsidRDefault="006F7B83" w:rsidR="000870CB" w:rsidRPr="00E73970">
      <w:r w:rsidRPr="00E73970">
        <w:t xml:space="preserve">       </w:t>
      </w:r>
      <w:r w:rsidR="002A2E27" w:rsidRPr="00E73970">
        <w:t xml:space="preserve">Zagreb, </w:t>
      </w:r>
      <w:proofErr w:type="spellStart"/>
      <w:r w:rsidR="002A2E27" w:rsidRPr="00E73970">
        <w:t>Amruševa</w:t>
      </w:r>
      <w:proofErr w:type="spellEnd"/>
      <w:r w:rsidR="002A2E27" w:rsidRPr="00E73970">
        <w:t xml:space="preserve"> 2/II</w:t>
      </w:r>
      <w:r w:rsidR="005A05A8" w:rsidRPr="00E73970">
        <w:t xml:space="preserve">                                                           </w:t>
      </w:r>
      <w:r w:rsidR="005C4AA5" w:rsidRPr="00E73970">
        <w:t xml:space="preserve">    </w:t>
      </w:r>
      <w:r w:rsidR="000870CB" w:rsidRPr="00E73970">
        <w:t xml:space="preserve">  </w:t>
      </w:r>
    </w:p>
    <w:p w:rsidRDefault="000870CB" w:rsidP="00137C94" w:rsidR="00993142" w:rsidRPr="00E73970">
      <w:pPr>
        <w:jc w:val="right"/>
      </w:pPr>
      <w:r w:rsidRPr="00E73970">
        <w:t xml:space="preserve"> </w:t>
      </w:r>
      <w:proofErr w:type="spellStart"/>
      <w:r w:rsidR="002A2E27" w:rsidRPr="00E73970">
        <w:t>20</w:t>
      </w:r>
      <w:proofErr w:type="spellEnd"/>
      <w:r w:rsidRPr="00E73970">
        <w:t xml:space="preserve"> </w:t>
      </w:r>
      <w:r w:rsidR="005A05A8" w:rsidRPr="00E73970">
        <w:t>St-</w:t>
      </w:r>
      <w:proofErr w:type="spellStart"/>
      <w:r w:rsidR="00DF66DB">
        <w:t>884</w:t>
      </w:r>
      <w:proofErr w:type="spellEnd"/>
      <w:r w:rsidR="005B5B91">
        <w:t>/</w:t>
      </w:r>
      <w:proofErr w:type="spellStart"/>
      <w:r w:rsidR="00DF66DB">
        <w:t>11</w:t>
      </w:r>
      <w:proofErr w:type="spellEnd"/>
    </w:p>
    <w:p w:rsidRDefault="0047719D" w:rsidP="0047719D" w:rsidR="0047719D" w:rsidRPr="006C4C3A">
      <w:pPr>
        <w:jc w:val="center"/>
        <w:rPr>
          <w:b/>
          <w:bCs/>
        </w:rPr>
      </w:pPr>
      <w:r w:rsidRPr="006C4C3A">
        <w:t>R E P U B L I K A    H R V A T S K A</w:t>
      </w:r>
    </w:p>
    <w:p w:rsidRDefault="0047719D" w:rsidR="0047719D">
      <w:pPr>
        <w:jc w:val="center"/>
      </w:pPr>
    </w:p>
    <w:p w:rsidRDefault="005A05A8" w:rsidR="005A05A8" w:rsidRPr="00E73970">
      <w:pPr>
        <w:jc w:val="center"/>
      </w:pPr>
      <w:r w:rsidRPr="00E73970">
        <w:t>R J E Š E N J E</w:t>
      </w:r>
    </w:p>
    <w:p w:rsidRDefault="00FF587B" w:rsidR="00FF587B" w:rsidRPr="00E73970">
      <w:pPr>
        <w:jc w:val="center"/>
      </w:pPr>
    </w:p>
    <w:p w:rsidRDefault="005A05A8" w:rsidP="00137C94" w:rsidR="00FF587B">
      <w:pPr>
        <w:pStyle w:val="Tijeloteksta"/>
        <w:rPr>
          <w:szCs w:val="24"/>
        </w:rPr>
      </w:pPr>
      <w:r w:rsidRPr="00E73970">
        <w:rPr>
          <w:szCs w:val="24"/>
        </w:rPr>
        <w:tab/>
        <w:t>TRGOVAČKI SUD U ZAGREBU, po sucu</w:t>
      </w:r>
      <w:r w:rsidR="002A2E27" w:rsidRPr="00E73970">
        <w:rPr>
          <w:szCs w:val="24"/>
        </w:rPr>
        <w:t xml:space="preserve"> pojedincu</w:t>
      </w:r>
      <w:r w:rsidRPr="00E73970">
        <w:rPr>
          <w:szCs w:val="24"/>
        </w:rPr>
        <w:t xml:space="preserve"> Luciji Butigan, u stečajnom postupku nad </w:t>
      </w:r>
      <w:r w:rsidR="00DF66DB">
        <w:rPr>
          <w:szCs w:val="24"/>
        </w:rPr>
        <w:t>stečajnom</w:t>
      </w:r>
      <w:r w:rsidRPr="00E73970">
        <w:rPr>
          <w:szCs w:val="24"/>
        </w:rPr>
        <w:t xml:space="preserve"> </w:t>
      </w:r>
      <w:r w:rsidR="00DF66DB">
        <w:rPr>
          <w:szCs w:val="24"/>
        </w:rPr>
        <w:t>masom</w:t>
      </w:r>
      <w:r w:rsidR="001F2B41" w:rsidRPr="00E73970">
        <w:rPr>
          <w:szCs w:val="24"/>
        </w:rPr>
        <w:t xml:space="preserve"> </w:t>
      </w:r>
      <w:proofErr w:type="spellStart"/>
      <w:r w:rsidR="00DF66DB" w:rsidRPr="00D07A87">
        <w:rPr>
          <w:szCs w:val="24"/>
        </w:rPr>
        <w:t>VINITEX</w:t>
      </w:r>
      <w:proofErr w:type="spellEnd"/>
      <w:r w:rsidR="00DF66DB" w:rsidRPr="00D07A87">
        <w:rPr>
          <w:szCs w:val="24"/>
        </w:rPr>
        <w:t xml:space="preserve"> d.o.o., Zagreb, Sveti Duh </w:t>
      </w:r>
      <w:proofErr w:type="spellStart"/>
      <w:r w:rsidR="00DF66DB" w:rsidRPr="00D07A87">
        <w:rPr>
          <w:szCs w:val="24"/>
        </w:rPr>
        <w:t>98</w:t>
      </w:r>
      <w:proofErr w:type="spellEnd"/>
      <w:r w:rsidR="00DF66DB">
        <w:rPr>
          <w:szCs w:val="24"/>
        </w:rPr>
        <w:t>,</w:t>
      </w:r>
      <w:r w:rsidR="00043FC4" w:rsidRPr="00FC2610">
        <w:t xml:space="preserve"> </w:t>
      </w:r>
      <w:proofErr w:type="spellStart"/>
      <w:r w:rsidR="00043FC4" w:rsidRPr="00FC2610">
        <w:t>OIB</w:t>
      </w:r>
      <w:proofErr w:type="spellEnd"/>
      <w:r w:rsidR="00043FC4" w:rsidRPr="00FC2610">
        <w:t xml:space="preserve">: </w:t>
      </w:r>
      <w:proofErr w:type="spellStart"/>
      <w:r w:rsidR="00DF66DB" w:rsidRPr="00DF66DB">
        <w:t>08729764506</w:t>
      </w:r>
      <w:proofErr w:type="spellEnd"/>
      <w:r w:rsidR="00E06B5F" w:rsidRPr="00E73970">
        <w:rPr>
          <w:szCs w:val="24"/>
        </w:rPr>
        <w:t xml:space="preserve">, </w:t>
      </w:r>
      <w:r w:rsidR="001F2B41" w:rsidRPr="00E73970">
        <w:rPr>
          <w:szCs w:val="24"/>
        </w:rPr>
        <w:t xml:space="preserve">na </w:t>
      </w:r>
      <w:r w:rsidR="007D627C">
        <w:rPr>
          <w:szCs w:val="24"/>
        </w:rPr>
        <w:t xml:space="preserve">posebnom </w:t>
      </w:r>
      <w:r w:rsidR="001F2B41" w:rsidRPr="00E73970">
        <w:rPr>
          <w:szCs w:val="24"/>
        </w:rPr>
        <w:t xml:space="preserve">ispitnom </w:t>
      </w:r>
      <w:r w:rsidR="000870CB" w:rsidRPr="00E73970">
        <w:rPr>
          <w:szCs w:val="24"/>
        </w:rPr>
        <w:t>ročištu održanom dana</w:t>
      </w:r>
      <w:r w:rsidR="00E73970">
        <w:rPr>
          <w:szCs w:val="24"/>
        </w:rPr>
        <w:t xml:space="preserve"> </w:t>
      </w:r>
      <w:r w:rsidR="00043FC4">
        <w:rPr>
          <w:szCs w:val="24"/>
        </w:rPr>
        <w:t>8</w:t>
      </w:r>
      <w:r w:rsidR="00486721">
        <w:rPr>
          <w:szCs w:val="24"/>
        </w:rPr>
        <w:t xml:space="preserve">. </w:t>
      </w:r>
      <w:r w:rsidR="00DF66DB">
        <w:rPr>
          <w:szCs w:val="24"/>
        </w:rPr>
        <w:t>rujna</w:t>
      </w:r>
      <w:r w:rsidR="005B5B91">
        <w:rPr>
          <w:szCs w:val="24"/>
        </w:rPr>
        <w:t xml:space="preserve"> </w:t>
      </w:r>
      <w:proofErr w:type="spellStart"/>
      <w:r w:rsidR="005B5B91">
        <w:rPr>
          <w:szCs w:val="24"/>
        </w:rPr>
        <w:t>2016</w:t>
      </w:r>
      <w:proofErr w:type="spellEnd"/>
      <w:r w:rsidR="00EE07C2" w:rsidRPr="00E73970">
        <w:rPr>
          <w:szCs w:val="24"/>
        </w:rPr>
        <w:t>.</w:t>
      </w:r>
    </w:p>
    <w:p w:rsidRDefault="00043FC4" w:rsidP="00043FC4" w:rsidR="00043FC4" w:rsidRPr="00043FC4">
      <w:pPr>
        <w:pStyle w:val="Tijeloteksta-uvlaka3"/>
      </w:pPr>
    </w:p>
    <w:p w:rsidRDefault="005A05A8" w:rsidR="005A05A8" w:rsidRPr="00E73970">
      <w:pPr>
        <w:jc w:val="center"/>
      </w:pPr>
      <w:r w:rsidRPr="00E73970">
        <w:t xml:space="preserve">r i j e š i o    j e </w:t>
      </w:r>
    </w:p>
    <w:p w:rsidRDefault="005A05A8" w:rsidR="005A05A8" w:rsidRPr="00E73970">
      <w:pPr>
        <w:jc w:val="center"/>
      </w:pPr>
    </w:p>
    <w:p w:rsidRDefault="007D2903" w:rsidP="00043FC4" w:rsidR="00043FC4" w:rsidRPr="00DF66DB">
      <w:pPr>
        <w:jc w:val="both"/>
        <w:rPr>
          <w:bCs/>
        </w:rPr>
      </w:pPr>
      <w:r w:rsidRPr="00E73970">
        <w:t xml:space="preserve"> </w:t>
      </w:r>
      <w:r w:rsidR="00E70959" w:rsidRPr="00E73970">
        <w:rPr>
          <w:bCs/>
        </w:rPr>
        <w:t xml:space="preserve">I. </w:t>
      </w:r>
      <w:r w:rsidRPr="00E73970">
        <w:rPr>
          <w:bCs/>
        </w:rPr>
        <w:tab/>
      </w:r>
      <w:r w:rsidR="00DF66DB">
        <w:rPr>
          <w:bCs/>
        </w:rPr>
        <w:t>Utvrđena je  tražbina</w:t>
      </w:r>
      <w:r w:rsidR="00E70959" w:rsidRPr="00E73970">
        <w:rPr>
          <w:bCs/>
        </w:rPr>
        <w:t xml:space="preserve"> </w:t>
      </w:r>
      <w:r w:rsidR="00DF66DB">
        <w:rPr>
          <w:bCs/>
        </w:rPr>
        <w:t>nižeg isplatnog reda</w:t>
      </w:r>
      <w:r w:rsidR="00E70959" w:rsidRPr="00E73970">
        <w:rPr>
          <w:bCs/>
        </w:rPr>
        <w:t xml:space="preserve"> kako slijedi:</w:t>
      </w:r>
    </w:p>
    <w:p w:rsidRDefault="00E06B5F" w:rsidP="00486721" w:rsidR="00E06B5F">
      <w:pPr>
        <w:jc w:val="both"/>
        <w:rPr>
          <w:sz w:val="22"/>
          <w:szCs w:val="22"/>
        </w:rPr>
      </w:pPr>
    </w:p>
    <w:p w:rsidRDefault="00043FC4" w:rsidP="00043FC4" w:rsidR="00043FC4" w:rsidRPr="00DF66DB">
      <w:pPr>
        <w:ind w:firstLine="708"/>
        <w:jc w:val="both"/>
        <w:rPr>
          <w:sz w:val="22"/>
          <w:szCs w:val="22"/>
        </w:rPr>
      </w:pPr>
      <w:r w:rsidRPr="00DF66DB">
        <w:rPr>
          <w:color w:val="000000"/>
          <w:sz w:val="22"/>
          <w:szCs w:val="22"/>
        </w:rPr>
        <w:t xml:space="preserve">1. </w:t>
      </w:r>
      <w:r w:rsidR="00DF66DB" w:rsidRPr="00DF66DB">
        <w:rPr>
          <w:color w:val="000000"/>
          <w:sz w:val="22"/>
          <w:szCs w:val="22"/>
        </w:rPr>
        <w:t>RH, MINISTARSTVO FINANCIJA, Zagreb,</w:t>
      </w:r>
      <w:proofErr w:type="spellStart"/>
      <w:r w:rsidR="00DF66DB" w:rsidRPr="00DF66DB">
        <w:rPr>
          <w:color w:val="000000"/>
          <w:sz w:val="22"/>
          <w:szCs w:val="22"/>
        </w:rPr>
        <w:t>OIB</w:t>
      </w:r>
      <w:proofErr w:type="spellEnd"/>
      <w:r w:rsidR="00DF66DB" w:rsidRPr="00DF66DB">
        <w:rPr>
          <w:color w:val="000000"/>
          <w:sz w:val="22"/>
          <w:szCs w:val="22"/>
        </w:rPr>
        <w:t xml:space="preserve">: </w:t>
      </w:r>
      <w:proofErr w:type="spellStart"/>
      <w:r w:rsidR="00DF66DB" w:rsidRPr="00DF66DB">
        <w:rPr>
          <w:color w:val="000000"/>
          <w:sz w:val="22"/>
          <w:szCs w:val="22"/>
        </w:rPr>
        <w:t>18683136487</w:t>
      </w:r>
      <w:proofErr w:type="spellEnd"/>
      <w:r w:rsidRPr="00DF66DB">
        <w:rPr>
          <w:color w:val="000000"/>
          <w:sz w:val="22"/>
          <w:szCs w:val="22"/>
        </w:rPr>
        <w:t xml:space="preserve">                  </w:t>
      </w:r>
      <w:proofErr w:type="spellStart"/>
      <w:r w:rsidR="00DF66DB" w:rsidRPr="00DF66DB">
        <w:rPr>
          <w:sz w:val="22"/>
          <w:szCs w:val="22"/>
        </w:rPr>
        <w:t>32.813</w:t>
      </w:r>
      <w:proofErr w:type="spellEnd"/>
      <w:r w:rsidR="00DF66DB" w:rsidRPr="00DF66DB">
        <w:rPr>
          <w:sz w:val="22"/>
          <w:szCs w:val="22"/>
        </w:rPr>
        <w:t>,</w:t>
      </w:r>
      <w:proofErr w:type="spellStart"/>
      <w:r w:rsidR="00DF66DB" w:rsidRPr="00DF66DB">
        <w:rPr>
          <w:sz w:val="22"/>
          <w:szCs w:val="22"/>
        </w:rPr>
        <w:t>09</w:t>
      </w:r>
      <w:proofErr w:type="spellEnd"/>
      <w:r w:rsidR="00DF66DB" w:rsidRPr="00DF66DB">
        <w:rPr>
          <w:sz w:val="22"/>
          <w:szCs w:val="22"/>
        </w:rPr>
        <w:t xml:space="preserve"> </w:t>
      </w:r>
      <w:r w:rsidRPr="00DF66DB">
        <w:rPr>
          <w:sz w:val="22"/>
          <w:szCs w:val="22"/>
        </w:rPr>
        <w:t xml:space="preserve">kn </w:t>
      </w:r>
    </w:p>
    <w:p w:rsidRDefault="00043FC4" w:rsidP="00043FC4" w:rsidR="00043FC4">
      <w:pPr>
        <w:tabs>
          <w:tab w:pos="360" w:val="left"/>
        </w:tabs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043FC4" w:rsidP="00043FC4" w:rsidR="00043FC4">
      <w:pPr>
        <w:tabs>
          <w:tab w:pos="360" w:val="left"/>
        </w:tabs>
        <w:overflowPunct w:val="false"/>
        <w:autoSpaceDE w:val="false"/>
        <w:autoSpaceDN w:val="false"/>
        <w:adjustRightInd w:val="false"/>
        <w:ind w:left="360"/>
        <w:textAlignment w:val="baseline"/>
        <w:rPr>
          <w:color w:val="000000"/>
          <w:sz w:val="22"/>
          <w:szCs w:val="22"/>
        </w:rPr>
      </w:pPr>
    </w:p>
    <w:p w:rsidRDefault="00043FC4" w:rsidR="00043FC4">
      <w:pPr>
        <w:pStyle w:val="Naslov1"/>
        <w:rPr>
          <w:rFonts w:cs="Times New Roman" w:hAnsi="Times New Roman" w:ascii="Times New Roman"/>
          <w:b w:val="false"/>
          <w:sz w:val="24"/>
        </w:rPr>
      </w:pPr>
    </w:p>
    <w:p w:rsidRDefault="005A05A8" w:rsidR="005A05A8" w:rsidRPr="00E73970">
      <w:pPr>
        <w:pStyle w:val="Naslov1"/>
        <w:rPr>
          <w:rFonts w:cs="Times New Roman" w:hAnsi="Times New Roman" w:ascii="Times New Roman"/>
          <w:b w:val="false"/>
          <w:sz w:val="24"/>
        </w:rPr>
      </w:pPr>
      <w:r w:rsidRPr="00E73970">
        <w:rPr>
          <w:rFonts w:cs="Times New Roman" w:hAnsi="Times New Roman" w:ascii="Times New Roman"/>
          <w:b w:val="false"/>
          <w:sz w:val="24"/>
        </w:rPr>
        <w:t>Obrazloženje</w:t>
      </w:r>
    </w:p>
    <w:p w:rsidRDefault="00954AAC" w:rsidR="00954AAC" w:rsidRPr="00E73970">
      <w:pPr>
        <w:ind w:firstLine="720"/>
        <w:jc w:val="both"/>
      </w:pPr>
    </w:p>
    <w:p w:rsidRDefault="00954AAC" w:rsidP="00DF66DB" w:rsidR="00DF66DB">
      <w:pPr>
        <w:ind w:firstLine="720"/>
        <w:jc w:val="both"/>
      </w:pPr>
      <w:r w:rsidRPr="00E73970">
        <w:t xml:space="preserve">Na </w:t>
      </w:r>
      <w:r w:rsidR="00CC3160">
        <w:t xml:space="preserve">posebnom </w:t>
      </w:r>
      <w:r w:rsidRPr="00E73970">
        <w:t>ispitnom ročištu održanom dana</w:t>
      </w:r>
      <w:r w:rsidR="00EB5A87" w:rsidRPr="00E73970">
        <w:t xml:space="preserve"> </w:t>
      </w:r>
      <w:r w:rsidR="004C3D05">
        <w:t>8</w:t>
      </w:r>
      <w:r w:rsidR="00486721">
        <w:t xml:space="preserve">. </w:t>
      </w:r>
      <w:r w:rsidR="00DF66DB">
        <w:t>rujna</w:t>
      </w:r>
      <w:r w:rsidR="005B5B91">
        <w:t xml:space="preserve"> </w:t>
      </w:r>
      <w:proofErr w:type="spellStart"/>
      <w:r w:rsidR="005B5B91">
        <w:t>2016</w:t>
      </w:r>
      <w:proofErr w:type="spellEnd"/>
      <w:r w:rsidR="00CC3160">
        <w:t xml:space="preserve">. </w:t>
      </w:r>
      <w:r w:rsidR="00DF66DB">
        <w:t>ispitana</w:t>
      </w:r>
      <w:r w:rsidR="00486721">
        <w:t xml:space="preserve"> </w:t>
      </w:r>
      <w:r w:rsidR="00DF66DB">
        <w:t>je</w:t>
      </w:r>
      <w:r w:rsidR="005B5B91">
        <w:t xml:space="preserve">, </w:t>
      </w:r>
      <w:r w:rsidR="00DF66DB">
        <w:t xml:space="preserve">a po pozivu suda stečajnom upravitelju dostavljena prijavljena tražbina vjerovnika nižeg isplatnog reda. </w:t>
      </w:r>
    </w:p>
    <w:p w:rsidRDefault="00DF66DB" w:rsidP="00DF66DB" w:rsidR="00DF66DB" w:rsidRPr="00E73970">
      <w:pPr>
        <w:ind w:firstLine="720"/>
        <w:jc w:val="both"/>
      </w:pPr>
    </w:p>
    <w:p w:rsidRDefault="00954AAC" w:rsidP="00EE07C2" w:rsidR="00954AAC" w:rsidRPr="00E73970">
      <w:pPr>
        <w:ind w:firstLine="708"/>
        <w:jc w:val="both"/>
      </w:pPr>
      <w:r w:rsidRPr="00E73970">
        <w:t xml:space="preserve">Stečajni sudac sastavio je, sukladno članku </w:t>
      </w:r>
      <w:proofErr w:type="spellStart"/>
      <w:r w:rsidRPr="00E73970">
        <w:t>177</w:t>
      </w:r>
      <w:proofErr w:type="spellEnd"/>
      <w:r w:rsidRPr="00E73970">
        <w:t>. stavak 2. Stečajnog zakona</w:t>
      </w:r>
      <w:r w:rsidR="00EE07C2" w:rsidRPr="00E73970">
        <w:t xml:space="preserve"> (Narodne novine br. </w:t>
      </w:r>
      <w:proofErr w:type="spellStart"/>
      <w:r w:rsidR="006E49B0" w:rsidRPr="00E73970">
        <w:t>44</w:t>
      </w:r>
      <w:proofErr w:type="spellEnd"/>
      <w:r w:rsidR="006E49B0" w:rsidRPr="00E73970">
        <w:t>/</w:t>
      </w:r>
      <w:proofErr w:type="spellStart"/>
      <w:r w:rsidR="006E49B0" w:rsidRPr="00E73970">
        <w:t>96</w:t>
      </w:r>
      <w:proofErr w:type="spellEnd"/>
      <w:r w:rsidR="006E49B0" w:rsidRPr="00E73970">
        <w:t xml:space="preserve">, </w:t>
      </w:r>
      <w:proofErr w:type="spellStart"/>
      <w:r w:rsidR="006E49B0" w:rsidRPr="00E73970">
        <w:t>161</w:t>
      </w:r>
      <w:proofErr w:type="spellEnd"/>
      <w:r w:rsidR="006E49B0" w:rsidRPr="00E73970">
        <w:t>/</w:t>
      </w:r>
      <w:proofErr w:type="spellStart"/>
      <w:r w:rsidR="006E49B0" w:rsidRPr="00E73970">
        <w:t>98</w:t>
      </w:r>
      <w:proofErr w:type="spellEnd"/>
      <w:r w:rsidR="006E49B0" w:rsidRPr="00E73970">
        <w:t xml:space="preserve">, </w:t>
      </w:r>
      <w:proofErr w:type="spellStart"/>
      <w:r w:rsidR="006E49B0" w:rsidRPr="00E73970">
        <w:t>29</w:t>
      </w:r>
      <w:proofErr w:type="spellEnd"/>
      <w:r w:rsidR="006E49B0" w:rsidRPr="00E73970">
        <w:t>/</w:t>
      </w:r>
      <w:proofErr w:type="spellStart"/>
      <w:r w:rsidR="006E49B0" w:rsidRPr="00E73970">
        <w:t>99</w:t>
      </w:r>
      <w:proofErr w:type="spellEnd"/>
      <w:r w:rsidR="006E49B0" w:rsidRPr="00E73970">
        <w:t xml:space="preserve">, </w:t>
      </w:r>
      <w:proofErr w:type="spellStart"/>
      <w:r w:rsidR="006E49B0" w:rsidRPr="00E73970">
        <w:t>129</w:t>
      </w:r>
      <w:proofErr w:type="spellEnd"/>
      <w:r w:rsidR="006E49B0" w:rsidRPr="00E73970">
        <w:t>/</w:t>
      </w:r>
      <w:proofErr w:type="spellStart"/>
      <w:r w:rsidR="006E49B0" w:rsidRPr="00E73970">
        <w:t>00</w:t>
      </w:r>
      <w:proofErr w:type="spellEnd"/>
      <w:r w:rsidR="006E49B0" w:rsidRPr="00E73970">
        <w:t xml:space="preserve">, </w:t>
      </w:r>
      <w:proofErr w:type="spellStart"/>
      <w:r w:rsidR="006E49B0" w:rsidRPr="00E73970">
        <w:t>123</w:t>
      </w:r>
      <w:proofErr w:type="spellEnd"/>
      <w:r w:rsidR="006E49B0" w:rsidRPr="00E73970">
        <w:t>/</w:t>
      </w:r>
      <w:proofErr w:type="spellStart"/>
      <w:r w:rsidR="006E49B0" w:rsidRPr="00E73970">
        <w:t>03</w:t>
      </w:r>
      <w:proofErr w:type="spellEnd"/>
      <w:r w:rsidR="006E49B0" w:rsidRPr="00E73970">
        <w:t xml:space="preserve">, </w:t>
      </w:r>
      <w:proofErr w:type="spellStart"/>
      <w:r w:rsidR="006E49B0" w:rsidRPr="00E73970">
        <w:t>197</w:t>
      </w:r>
      <w:proofErr w:type="spellEnd"/>
      <w:r w:rsidR="006E49B0" w:rsidRPr="00E73970">
        <w:t>/</w:t>
      </w:r>
      <w:proofErr w:type="spellStart"/>
      <w:r w:rsidR="006E49B0" w:rsidRPr="00E73970">
        <w:t>03</w:t>
      </w:r>
      <w:proofErr w:type="spellEnd"/>
      <w:r w:rsidR="006E49B0" w:rsidRPr="00E73970">
        <w:t xml:space="preserve">, </w:t>
      </w:r>
      <w:proofErr w:type="spellStart"/>
      <w:r w:rsidR="006E49B0" w:rsidRPr="00E73970">
        <w:t>187</w:t>
      </w:r>
      <w:proofErr w:type="spellEnd"/>
      <w:r w:rsidR="006E49B0" w:rsidRPr="00E73970">
        <w:t>/</w:t>
      </w:r>
      <w:proofErr w:type="spellStart"/>
      <w:r w:rsidR="006E49B0" w:rsidRPr="00E73970">
        <w:t>04</w:t>
      </w:r>
      <w:proofErr w:type="spellEnd"/>
      <w:r w:rsidR="006E49B0" w:rsidRPr="00E73970">
        <w:t xml:space="preserve">, </w:t>
      </w:r>
      <w:proofErr w:type="spellStart"/>
      <w:r w:rsidR="006E49B0" w:rsidRPr="00E73970">
        <w:t>82</w:t>
      </w:r>
      <w:proofErr w:type="spellEnd"/>
      <w:r w:rsidR="006E49B0" w:rsidRPr="00E73970">
        <w:t>/</w:t>
      </w:r>
      <w:proofErr w:type="spellStart"/>
      <w:r w:rsidR="006E49B0" w:rsidRPr="00E73970">
        <w:t>06</w:t>
      </w:r>
      <w:proofErr w:type="spellEnd"/>
      <w:r w:rsidR="006E49B0" w:rsidRPr="00E73970">
        <w:t xml:space="preserve">, </w:t>
      </w:r>
      <w:proofErr w:type="spellStart"/>
      <w:r w:rsidR="006E49B0" w:rsidRPr="00E73970">
        <w:t>116</w:t>
      </w:r>
      <w:proofErr w:type="spellEnd"/>
      <w:r w:rsidR="006E49B0" w:rsidRPr="00E73970">
        <w:t>/</w:t>
      </w:r>
      <w:proofErr w:type="spellStart"/>
      <w:r w:rsidR="006E49B0" w:rsidRPr="00E73970">
        <w:t>10</w:t>
      </w:r>
      <w:proofErr w:type="spellEnd"/>
      <w:r w:rsidR="006E49B0" w:rsidRPr="00E73970">
        <w:t xml:space="preserve">, </w:t>
      </w:r>
      <w:proofErr w:type="spellStart"/>
      <w:r w:rsidR="006E49B0" w:rsidRPr="00E73970">
        <w:t>125</w:t>
      </w:r>
      <w:proofErr w:type="spellEnd"/>
      <w:r w:rsidR="006E49B0" w:rsidRPr="00E73970">
        <w:t>/</w:t>
      </w:r>
      <w:proofErr w:type="spellStart"/>
      <w:r w:rsidR="006E49B0" w:rsidRPr="00E73970">
        <w:t>12</w:t>
      </w:r>
      <w:proofErr w:type="spellEnd"/>
      <w:r w:rsidR="006E49B0" w:rsidRPr="00E73970">
        <w:t xml:space="preserve">, </w:t>
      </w:r>
      <w:proofErr w:type="spellStart"/>
      <w:r w:rsidR="006E49B0" w:rsidRPr="00E73970">
        <w:t>133</w:t>
      </w:r>
      <w:proofErr w:type="spellEnd"/>
      <w:r w:rsidR="006E49B0" w:rsidRPr="00E73970">
        <w:t>/</w:t>
      </w:r>
      <w:proofErr w:type="spellStart"/>
      <w:r w:rsidR="006E49B0" w:rsidRPr="00E73970">
        <w:t>12</w:t>
      </w:r>
      <w:proofErr w:type="spellEnd"/>
      <w:r w:rsidR="006E49B0" w:rsidRPr="00E73970">
        <w:t>;</w:t>
      </w:r>
      <w:r w:rsidR="00EE07C2" w:rsidRPr="00E73970">
        <w:t xml:space="preserve"> dalje: </w:t>
      </w:r>
      <w:proofErr w:type="spellStart"/>
      <w:r w:rsidR="00EE07C2" w:rsidRPr="00E73970">
        <w:t>SZ</w:t>
      </w:r>
      <w:proofErr w:type="spellEnd"/>
      <w:r w:rsidR="00EE07C2" w:rsidRPr="00E73970">
        <w:t>)</w:t>
      </w:r>
      <w:r w:rsidR="00DF66DB">
        <w:t>, tablicu ispitane tražbine</w:t>
      </w:r>
      <w:r w:rsidRPr="00E73970">
        <w:t xml:space="preserve">, a u koju </w:t>
      </w:r>
      <w:r w:rsidR="00DF66DB">
        <w:t>je</w:t>
      </w:r>
      <w:r w:rsidRPr="00E73970">
        <w:t xml:space="preserve"> za </w:t>
      </w:r>
      <w:r w:rsidR="00DF66DB">
        <w:t>prijavljenu tražbinu unio podatke</w:t>
      </w:r>
      <w:r w:rsidRPr="00E73970">
        <w:t xml:space="preserve"> o tome u kojoj </w:t>
      </w:r>
      <w:r w:rsidR="00DF66DB">
        <w:t>je mjeri tražbina utvrđena</w:t>
      </w:r>
      <w:r w:rsidRPr="00E73970">
        <w:t xml:space="preserve"> prema svom iznosu i svom redu</w:t>
      </w:r>
      <w:r w:rsidR="00486721">
        <w:t>.</w:t>
      </w:r>
    </w:p>
    <w:p w:rsidRDefault="00DF66DB" w:rsidP="00353B61" w:rsidR="00353B61" w:rsidRPr="00E73970">
      <w:pPr>
        <w:pStyle w:val="Tijeloteksta-uvlaka2"/>
      </w:pPr>
      <w:r>
        <w:t>Tražbinu</w:t>
      </w:r>
      <w:r w:rsidR="00486721">
        <w:t xml:space="preserve"> n</w:t>
      </w:r>
      <w:r>
        <w:t>avedenu</w:t>
      </w:r>
      <w:r w:rsidR="00353B61" w:rsidRPr="00E73970">
        <w:t xml:space="preserve"> u točki I. izreke stečajn</w:t>
      </w:r>
      <w:r w:rsidR="005B5B91">
        <w:t>i</w:t>
      </w:r>
      <w:r w:rsidR="00353B61" w:rsidRPr="00E73970">
        <w:t xml:space="preserve"> upravitel</w:t>
      </w:r>
      <w:r w:rsidR="005B5B91">
        <w:t>j</w:t>
      </w:r>
      <w:r w:rsidR="00353B61" w:rsidRPr="00E73970">
        <w:t xml:space="preserve"> nije ospor</w:t>
      </w:r>
      <w:r w:rsidR="005B5B91">
        <w:t>io</w:t>
      </w:r>
      <w:r w:rsidR="00486721">
        <w:t>, s</w:t>
      </w:r>
      <w:r w:rsidR="00353B61" w:rsidRPr="00E73970">
        <w:t>toga se</w:t>
      </w:r>
      <w:r>
        <w:t xml:space="preserve"> ta tražbina</w:t>
      </w:r>
      <w:r w:rsidR="006D02BC" w:rsidRPr="00E73970">
        <w:t xml:space="preserve"> na temelju</w:t>
      </w:r>
      <w:r w:rsidR="00353B61" w:rsidRPr="00E73970">
        <w:t xml:space="preserve"> čla</w:t>
      </w:r>
      <w:r w:rsidR="00EE07C2" w:rsidRPr="00E73970">
        <w:t>nk</w:t>
      </w:r>
      <w:r w:rsidR="006D02BC" w:rsidRPr="00E73970">
        <w:t>a</w:t>
      </w:r>
      <w:r w:rsidR="00EE07C2" w:rsidRPr="00E73970">
        <w:t xml:space="preserve"> </w:t>
      </w:r>
      <w:proofErr w:type="spellStart"/>
      <w:r w:rsidR="00EE07C2" w:rsidRPr="00E73970">
        <w:t>177</w:t>
      </w:r>
      <w:proofErr w:type="spellEnd"/>
      <w:r w:rsidR="00EE07C2" w:rsidRPr="00E73970">
        <w:t xml:space="preserve">. stavak 1. </w:t>
      </w:r>
      <w:proofErr w:type="spellStart"/>
      <w:r w:rsidR="00EE07C2" w:rsidRPr="00E73970">
        <w:t>SZ</w:t>
      </w:r>
      <w:proofErr w:type="spellEnd"/>
      <w:r w:rsidR="00EE07C2" w:rsidRPr="00E73970">
        <w:t>-</w:t>
      </w:r>
      <w:r w:rsidR="00486721">
        <w:t>a smatra</w:t>
      </w:r>
      <w:r>
        <w:t xml:space="preserve"> utvrđenom</w:t>
      </w:r>
      <w:r w:rsidR="00486721">
        <w:t>, pa</w:t>
      </w:r>
      <w:r w:rsidR="00353B61" w:rsidRPr="00E73970">
        <w:t xml:space="preserve"> je na temelju članka </w:t>
      </w:r>
      <w:proofErr w:type="spellStart"/>
      <w:r w:rsidR="00353B61" w:rsidRPr="00E73970">
        <w:t>177</w:t>
      </w:r>
      <w:proofErr w:type="spellEnd"/>
      <w:r w:rsidR="00353B61" w:rsidRPr="00E73970">
        <w:t xml:space="preserve">. stavak 3. </w:t>
      </w:r>
      <w:proofErr w:type="spellStart"/>
      <w:r w:rsidR="00353B61" w:rsidRPr="00E73970">
        <w:t>S</w:t>
      </w:r>
      <w:r w:rsidR="00EE07C2" w:rsidRPr="00E73970">
        <w:t>Z</w:t>
      </w:r>
      <w:proofErr w:type="spellEnd"/>
      <w:r w:rsidR="00EE07C2" w:rsidRPr="00E73970">
        <w:t>-</w:t>
      </w:r>
      <w:r w:rsidR="00353B61" w:rsidRPr="00E73970">
        <w:t>a i riješeno kao u točki I. izreke.</w:t>
      </w:r>
    </w:p>
    <w:p w:rsidRDefault="005A05A8" w:rsidP="00137C94" w:rsidR="005A05A8" w:rsidRPr="00E73970">
      <w:pPr>
        <w:pStyle w:val="Tijeloteksta-uvlaka2"/>
        <w:ind w:firstLine="0"/>
      </w:pPr>
    </w:p>
    <w:p w:rsidRDefault="00137C94" w:rsidR="005A05A8">
      <w:pPr>
        <w:jc w:val="center"/>
      </w:pPr>
      <w:r>
        <w:t xml:space="preserve">U Zagrebu, </w:t>
      </w:r>
      <w:r w:rsidR="00DF66DB">
        <w:t>8</w:t>
      </w:r>
      <w:r w:rsidR="00486721">
        <w:t xml:space="preserve">. </w:t>
      </w:r>
      <w:r w:rsidR="00DF66DB">
        <w:t>rujna</w:t>
      </w:r>
      <w:r w:rsidR="005B5B91">
        <w:t xml:space="preserve"> </w:t>
      </w:r>
      <w:proofErr w:type="spellStart"/>
      <w:r w:rsidR="005B5B91">
        <w:t>2016</w:t>
      </w:r>
      <w:proofErr w:type="spellEnd"/>
      <w:r w:rsidR="005B5B91">
        <w:t>. g.</w:t>
      </w:r>
    </w:p>
    <w:p w:rsidRDefault="005B5B91" w:rsidR="005B5B91" w:rsidRPr="00E73970">
      <w:pPr>
        <w:jc w:val="center"/>
      </w:pPr>
    </w:p>
    <w:p w:rsidRDefault="005A05A8" w:rsidR="005A05A8" w:rsidRPr="00E73970">
      <w:r w:rsidRPr="00E73970">
        <w:tab/>
      </w:r>
    </w:p>
    <w:p w:rsidRDefault="005A05A8" w:rsidR="005A05A8" w:rsidRPr="00E73970">
      <w:r w:rsidRPr="00E73970">
        <w:tab/>
      </w:r>
      <w:r w:rsidRPr="00E73970">
        <w:tab/>
      </w:r>
      <w:r w:rsidRPr="00E73970">
        <w:tab/>
      </w:r>
      <w:r w:rsidRPr="00E73970">
        <w:tab/>
        <w:t xml:space="preserve">            </w:t>
      </w:r>
      <w:r w:rsidRPr="00E73970">
        <w:tab/>
      </w:r>
      <w:r w:rsidRPr="00E73970">
        <w:tab/>
        <w:t xml:space="preserve">          </w:t>
      </w:r>
      <w:r w:rsidR="003C6B5B" w:rsidRPr="00E73970">
        <w:tab/>
      </w:r>
      <w:r w:rsidR="002A2E27" w:rsidRPr="00E73970">
        <w:t xml:space="preserve">  </w:t>
      </w:r>
      <w:r w:rsidR="00222094" w:rsidRPr="00E73970">
        <w:t xml:space="preserve"> </w:t>
      </w:r>
      <w:r w:rsidR="005B5B91">
        <w:t xml:space="preserve"> </w:t>
      </w:r>
      <w:r w:rsidR="002A2E27" w:rsidRPr="00E73970">
        <w:t xml:space="preserve"> </w:t>
      </w:r>
      <w:r w:rsidRPr="00E73970">
        <w:t>S</w:t>
      </w:r>
      <w:r w:rsidR="002A2E27" w:rsidRPr="00E73970">
        <w:t xml:space="preserve"> </w:t>
      </w:r>
      <w:r w:rsidRPr="00E73970">
        <w:t>U</w:t>
      </w:r>
      <w:r w:rsidR="002A2E27" w:rsidRPr="00E73970">
        <w:t xml:space="preserve"> </w:t>
      </w:r>
      <w:r w:rsidRPr="00E73970">
        <w:t>D</w:t>
      </w:r>
      <w:r w:rsidR="002A2E27" w:rsidRPr="00E73970">
        <w:t xml:space="preserve"> </w:t>
      </w:r>
      <w:r w:rsidRPr="00E73970">
        <w:t>A</w:t>
      </w:r>
      <w:r w:rsidR="002A2E27" w:rsidRPr="00E73970">
        <w:t xml:space="preserve"> </w:t>
      </w:r>
      <w:r w:rsidRPr="00E73970">
        <w:t>C:</w:t>
      </w:r>
    </w:p>
    <w:p w:rsidRDefault="003C6B5B" w:rsidR="005A05A8" w:rsidRPr="00E73970">
      <w:r w:rsidRPr="00E73970">
        <w:tab/>
      </w:r>
    </w:p>
    <w:p w:rsidRDefault="00BB56B4" w:rsidR="005A05A8">
      <w:r w:rsidRPr="00E73970">
        <w:tab/>
      </w:r>
      <w:r w:rsidRPr="00E73970">
        <w:tab/>
      </w:r>
      <w:r w:rsidRPr="00E73970">
        <w:tab/>
      </w:r>
      <w:r w:rsidRPr="00E73970">
        <w:tab/>
      </w:r>
      <w:r w:rsidRPr="00E73970">
        <w:tab/>
      </w:r>
      <w:r w:rsidRPr="00E73970">
        <w:tab/>
      </w:r>
      <w:r w:rsidRPr="00E73970">
        <w:tab/>
      </w:r>
      <w:r w:rsidRPr="00E73970">
        <w:tab/>
        <w:t>LUCIJA BUTIGAN</w:t>
      </w:r>
      <w:r w:rsidR="0075491E">
        <w:t>, v.r.</w:t>
      </w:r>
    </w:p>
    <w:p w:rsidRDefault="005B5B91" w:rsidR="005B5B91" w:rsidRPr="00E73970"/>
    <w:p w:rsidRDefault="00EE07C2" w:rsidR="005A05A8" w:rsidRPr="00E73970">
      <w:pPr>
        <w:rPr>
          <w:u w:val="single"/>
        </w:rPr>
      </w:pPr>
      <w:r w:rsidRPr="00E73970">
        <w:rPr>
          <w:u w:val="single"/>
        </w:rPr>
        <w:t>UPUTA</w:t>
      </w:r>
      <w:r w:rsidR="005A05A8" w:rsidRPr="00E73970">
        <w:rPr>
          <w:u w:val="single"/>
        </w:rPr>
        <w:t xml:space="preserve"> O PRAVNOM LIJEKU:</w:t>
      </w:r>
    </w:p>
    <w:p w:rsidRDefault="005A05A8" w:rsidP="00351A68" w:rsidR="005A05A8" w:rsidRPr="00E73970">
      <w:pPr>
        <w:pStyle w:val="Tijeloteksta"/>
        <w:spacing w:after="120"/>
        <w:ind w:left="0"/>
        <w:rPr>
          <w:szCs w:val="24"/>
        </w:rPr>
      </w:pPr>
      <w:r w:rsidRPr="00E73970">
        <w:rPr>
          <w:szCs w:val="24"/>
        </w:rPr>
        <w:t>Protiv ovog rješenja pravo na žalbu ima svaki vjerovnik u dijelu koji se tiče njegove prijavljene tražbine odnosno tražbine koju je osporio stečajni upravitelj</w:t>
      </w:r>
      <w:r w:rsidR="00EE07C2" w:rsidRPr="00E73970">
        <w:rPr>
          <w:szCs w:val="24"/>
        </w:rPr>
        <w:t xml:space="preserve"> (članak </w:t>
      </w:r>
      <w:proofErr w:type="spellStart"/>
      <w:r w:rsidR="00EE07C2" w:rsidRPr="00E73970">
        <w:rPr>
          <w:szCs w:val="24"/>
        </w:rPr>
        <w:t>177</w:t>
      </w:r>
      <w:proofErr w:type="spellEnd"/>
      <w:r w:rsidR="00EE07C2" w:rsidRPr="00E73970">
        <w:rPr>
          <w:szCs w:val="24"/>
        </w:rPr>
        <w:t xml:space="preserve">. stavak 4. i 5. </w:t>
      </w:r>
      <w:proofErr w:type="spellStart"/>
      <w:r w:rsidR="00EE07C2" w:rsidRPr="00E73970">
        <w:rPr>
          <w:szCs w:val="24"/>
        </w:rPr>
        <w:t>SZ</w:t>
      </w:r>
      <w:proofErr w:type="spellEnd"/>
      <w:r w:rsidR="00EE07C2" w:rsidRPr="00E73970">
        <w:rPr>
          <w:szCs w:val="24"/>
        </w:rPr>
        <w:t>-</w:t>
      </w:r>
      <w:r w:rsidRPr="00E73970">
        <w:rPr>
          <w:szCs w:val="24"/>
        </w:rPr>
        <w:t>a)</w:t>
      </w:r>
      <w:r w:rsidR="003C2FD3" w:rsidRPr="00E73970">
        <w:rPr>
          <w:szCs w:val="24"/>
        </w:rPr>
        <w:t xml:space="preserve">. Rok za žalbu je </w:t>
      </w:r>
      <w:r w:rsidRPr="00E73970">
        <w:rPr>
          <w:szCs w:val="24"/>
        </w:rPr>
        <w:t>osam dana računajući od dana dostave pisanog izvatka iz rješenja. Žalba se podnosi Visokom trgova</w:t>
      </w:r>
      <w:r w:rsidR="003C2FD3" w:rsidRPr="00E73970">
        <w:rPr>
          <w:szCs w:val="24"/>
        </w:rPr>
        <w:t xml:space="preserve">čkom sudu RH putem ovog suda u </w:t>
      </w:r>
      <w:r w:rsidR="008F5962" w:rsidRPr="00E73970">
        <w:rPr>
          <w:szCs w:val="24"/>
        </w:rPr>
        <w:t>tri</w:t>
      </w:r>
      <w:r w:rsidRPr="00E73970">
        <w:rPr>
          <w:szCs w:val="24"/>
        </w:rPr>
        <w:t xml:space="preserve"> primjerka.</w:t>
      </w:r>
    </w:p>
    <w:p w:rsidRDefault="0075491E" w:rsidP="007F0C2B" w:rsidR="0075491E" w:rsidRPr="004B5FFF">
      <w:pPr>
        <w:ind w:left="4332"/>
      </w:pPr>
      <w:r w:rsidRPr="004B5FFF">
        <w:t xml:space="preserve">      Za točnost </w:t>
      </w:r>
      <w:proofErr w:type="spellStart"/>
      <w:r w:rsidRPr="004B5FFF">
        <w:t>otpravka</w:t>
      </w:r>
      <w:proofErr w:type="spellEnd"/>
      <w:r w:rsidRPr="004B5FFF">
        <w:t>-ovlašteni službenik:</w:t>
      </w:r>
    </w:p>
    <w:p w:rsidRDefault="0075491E" w:rsidP="007F0C2B" w:rsidR="0075491E" w:rsidRPr="004B5FFF">
      <w:pPr>
        <w:jc w:val="both"/>
      </w:pPr>
      <w:r w:rsidRPr="004B5FFF">
        <w:t xml:space="preserve">  </w:t>
      </w:r>
      <w:r w:rsidRPr="004B5FFF">
        <w:tab/>
      </w:r>
      <w:r w:rsidRPr="004B5FFF">
        <w:tab/>
      </w:r>
      <w:r w:rsidRPr="004B5FFF">
        <w:tab/>
      </w:r>
      <w:r w:rsidRPr="004B5FFF">
        <w:tab/>
      </w:r>
      <w:r w:rsidRPr="004B5FFF">
        <w:tab/>
        <w:t xml:space="preserve">                                  (Valentina Kranjčić)</w:t>
      </w:r>
    </w:p>
    <w:p w:rsidRDefault="005A47B7" w:rsidP="0046565F" w:rsidR="005A47B7">
      <w:bookmarkStart w:name="_GoBack" w:id="0"/>
      <w:bookmarkEnd w:id="0"/>
    </w:p>
    <w:p w:rsidRDefault="00DF66DB" w:rsidP="0046565F" w:rsidR="00DF66DB"/>
    <w:p w:rsidRDefault="00C932C0" w:rsidP="0046565F" w:rsidR="0046565F" w:rsidRPr="0075491E">
      <w:pPr>
        <w:rPr>
          <w:color w:val="FFFFFF"/>
        </w:rPr>
      </w:pPr>
      <w:r w:rsidRPr="0075491E">
        <w:rPr>
          <w:color w:val="FFFFFF"/>
        </w:rPr>
        <w:t>DNA</w:t>
      </w:r>
      <w:r w:rsidR="007D2903" w:rsidRPr="0075491E">
        <w:rPr>
          <w:color w:val="FFFFFF"/>
        </w:rPr>
        <w:t>:</w:t>
      </w:r>
    </w:p>
    <w:p w:rsidRDefault="005B5B91" w:rsidP="0046565F" w:rsidR="0046565F" w:rsidRPr="0075491E">
      <w:pPr>
        <w:numPr>
          <w:ilvl w:val="0"/>
          <w:numId w:val="42"/>
        </w:numPr>
        <w:rPr>
          <w:color w:val="FFFFFF"/>
        </w:rPr>
      </w:pPr>
      <w:r w:rsidRPr="0075491E">
        <w:rPr>
          <w:color w:val="FFFFFF"/>
        </w:rPr>
        <w:t>stečajni</w:t>
      </w:r>
      <w:r w:rsidR="0046565F" w:rsidRPr="0075491E">
        <w:rPr>
          <w:color w:val="FFFFFF"/>
        </w:rPr>
        <w:t xml:space="preserve"> upravitelj</w:t>
      </w:r>
    </w:p>
    <w:p w:rsidRDefault="005B5B91" w:rsidP="0046565F" w:rsidR="0046565F" w:rsidRPr="0075491E">
      <w:pPr>
        <w:numPr>
          <w:ilvl w:val="0"/>
          <w:numId w:val="42"/>
        </w:numPr>
        <w:rPr>
          <w:color w:val="FFFFFF"/>
        </w:rPr>
      </w:pPr>
      <w:r w:rsidRPr="0075491E">
        <w:rPr>
          <w:color w:val="FFFFFF"/>
        </w:rPr>
        <w:t>e-oglasna ploča</w:t>
      </w:r>
      <w:r w:rsidR="0046565F" w:rsidRPr="0075491E">
        <w:rPr>
          <w:color w:val="FFFFFF"/>
        </w:rPr>
        <w:t xml:space="preserve"> – 8 dana</w:t>
      </w:r>
    </w:p>
    <w:p w:rsidRDefault="0046565F" w:rsidP="0046565F" w:rsidR="0046565F" w:rsidRPr="0075491E">
      <w:pPr>
        <w:rPr>
          <w:color w:val="FFFFFF"/>
        </w:rPr>
      </w:pPr>
    </w:p>
    <w:sectPr w:rsidSect="005B5B91" w:rsidR="0046565F" w:rsidRPr="0075491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40" w:w="11907"/>
      <w:pgMar w:gutter="0" w:footer="720" w:header="720" w:left="1418" w:bottom="977" w:right="1361" w:top="1382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60F0" w:rsidR="001360F0">
      <w:r>
        <w:separator/>
      </w:r>
    </w:p>
  </w:endnote>
  <w:endnote w:id="0" w:type="continuationSeparator">
    <w:p w:rsidRDefault="001360F0" w:rsidR="001360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6DB" w:rsidR="00DF66D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6DB" w:rsidR="00DF66D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6DB" w:rsidR="00DF66D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60F0" w:rsidR="001360F0">
      <w:r>
        <w:separator/>
      </w:r>
    </w:p>
  </w:footnote>
  <w:footnote w:id="0" w:type="continuationSeparator">
    <w:p w:rsidRDefault="001360F0" w:rsidR="001360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11E8" w:rsidP="000870CB" w:rsidR="00AB11E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B11E8" w:rsidR="00AB11E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11E8" w:rsidP="000870CB" w:rsidR="00AB11E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49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B11E8" w:rsidR="00AB11E8">
    <w:pPr>
      <w:pStyle w:val="Zaglavlje"/>
      <w:rPr>
        <w:sz w:val="22"/>
        <w:szCs w:val="22"/>
      </w:rPr>
    </w:pPr>
  </w:p>
  <w:p w:rsidRDefault="00AB11E8" w:rsidP="000870CB" w:rsidR="00AB11E8">
    <w:pPr>
      <w:pStyle w:val="Zaglavlje"/>
      <w:jc w:val="right"/>
      <w:rPr>
        <w:rFonts w:cs="Arial" w:hAnsi="Arial" w:ascii="Arial"/>
        <w:sz w:val="22"/>
        <w:szCs w:val="22"/>
      </w:rPr>
    </w:pPr>
    <w:proofErr w:type="spellStart"/>
    <w:r>
      <w:rPr>
        <w:rFonts w:cs="Arial" w:hAnsi="Arial" w:ascii="Arial"/>
        <w:sz w:val="22"/>
        <w:szCs w:val="22"/>
      </w:rPr>
      <w:t>20</w:t>
    </w:r>
    <w:proofErr w:type="spellEnd"/>
    <w:r w:rsidRPr="000870CB">
      <w:rPr>
        <w:rFonts w:cs="Arial" w:hAnsi="Arial" w:ascii="Arial"/>
        <w:sz w:val="22"/>
        <w:szCs w:val="22"/>
      </w:rPr>
      <w:t xml:space="preserve"> St-</w:t>
    </w:r>
    <w:proofErr w:type="spellStart"/>
    <w:r w:rsidR="00DF66DB">
      <w:rPr>
        <w:rFonts w:cs="Arial" w:hAnsi="Arial" w:ascii="Arial"/>
        <w:sz w:val="22"/>
        <w:szCs w:val="22"/>
      </w:rPr>
      <w:t>884</w:t>
    </w:r>
    <w:proofErr w:type="spellEnd"/>
    <w:r w:rsidR="005B5B91">
      <w:rPr>
        <w:rFonts w:cs="Arial" w:hAnsi="Arial" w:ascii="Arial"/>
        <w:sz w:val="22"/>
        <w:szCs w:val="22"/>
      </w:rPr>
      <w:t>/</w:t>
    </w:r>
    <w:proofErr w:type="spellStart"/>
    <w:r w:rsidR="00DF66DB">
      <w:rPr>
        <w:rFonts w:cs="Arial" w:hAnsi="Arial" w:ascii="Arial"/>
        <w:sz w:val="22"/>
        <w:szCs w:val="22"/>
      </w:rPr>
      <w:t>11</w:t>
    </w:r>
    <w:proofErr w:type="spellEnd"/>
  </w:p>
  <w:p w:rsidRDefault="00AB11E8" w:rsidP="000870CB" w:rsidR="00AB11E8">
    <w:pPr>
      <w:pStyle w:val="Zaglavlje"/>
      <w:jc w:val="right"/>
      <w:rPr>
        <w:rFonts w:cs="Arial" w:hAnsi="Arial" w:ascii="Arial"/>
        <w:sz w:val="22"/>
        <w:szCs w:val="22"/>
      </w:rPr>
    </w:pPr>
  </w:p>
  <w:p w:rsidRDefault="00AB11E8" w:rsidP="000870CB" w:rsidR="00AB11E8" w:rsidRPr="000870CB">
    <w:pPr>
      <w:pStyle w:val="Zaglavlje"/>
      <w:jc w:val="right"/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6DB" w:rsidR="00DF6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120CD"/>
    <w:multiLevelType w:val="hybridMultilevel"/>
    <w:tmpl w:val="407E82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D94A83"/>
    <w:multiLevelType w:val="hybridMultilevel"/>
    <w:tmpl w:val="72EC43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65D02"/>
    <w:multiLevelType w:val="hybridMultilevel"/>
    <w:tmpl w:val="E47A98E2"/>
    <w:lvl w:tplc="041A000F" w:ilvl="0">
      <w:start w:val="1"/>
      <w:numFmt w:val="decimal"/>
      <w:lvlText w:val="%1."/>
      <w:lvlJc w:val="left"/>
      <w:pPr>
        <w:tabs>
          <w:tab w:pos="1500" w:val="num"/>
        </w:tabs>
        <w:ind w:hanging="360" w:left="1500"/>
      </w:p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047C3D45"/>
    <w:multiLevelType w:val="hybridMultilevel"/>
    <w:tmpl w:val="717E65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5355F9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108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126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62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98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216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52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88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3060"/>
      </w:pPr>
    </w:lvl>
  </w:abstractNum>
  <w:abstractNum w:abstractNumId="5">
    <w:nsid w:val="0D884B85"/>
    <w:multiLevelType w:val="hybridMultilevel"/>
    <w:tmpl w:val="E9FC29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EC379F0"/>
    <w:multiLevelType w:val="hybridMultilevel"/>
    <w:tmpl w:val="9F82AAE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3D499C"/>
    <w:multiLevelType w:val="hybridMultilevel"/>
    <w:tmpl w:val="580AF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1A78184A"/>
    <w:multiLevelType w:val="hybridMultilevel"/>
    <w:tmpl w:val="DCC86244"/>
    <w:lvl w:tplc="D74AD88A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B293011"/>
    <w:multiLevelType w:val="hybridMultilevel"/>
    <w:tmpl w:val="5DCE20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DCA1860"/>
    <w:multiLevelType w:val="hybridMultilevel"/>
    <w:tmpl w:val="AACCD9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5E625C8"/>
    <w:multiLevelType w:val="hybridMultilevel"/>
    <w:tmpl w:val="A42A88EE"/>
    <w:lvl w:tplc="BFA83FB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C027EEB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3">
    <w:nsid w:val="31455980"/>
    <w:multiLevelType w:val="hybridMultilevel"/>
    <w:tmpl w:val="A07C4B6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330346B0"/>
    <w:multiLevelType w:val="hybridMultilevel"/>
    <w:tmpl w:val="AC20BF24"/>
    <w:lvl w:tplc="DD7C817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5">
    <w:nsid w:val="351D45C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6">
    <w:nsid w:val="352E5CA9"/>
    <w:multiLevelType w:val="hybridMultilevel"/>
    <w:tmpl w:val="A79A6FE0"/>
    <w:lvl w:tplc="D72AF77A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7">
    <w:nsid w:val="364D74AA"/>
    <w:multiLevelType w:val="hybridMultilevel"/>
    <w:tmpl w:val="D41CF82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368D7468"/>
    <w:multiLevelType w:val="hybridMultilevel"/>
    <w:tmpl w:val="888CC398"/>
    <w:lvl w:tplc="1B0ABBE6" w:ilvl="0">
      <w:start w:val="3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659054C"/>
    <w:multiLevelType w:val="hybridMultilevel"/>
    <w:tmpl w:val="3AC06430"/>
    <w:lvl w:tplc="3392BE76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472179D3"/>
    <w:multiLevelType w:val="hybridMultilevel"/>
    <w:tmpl w:val="C92C443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1">
    <w:nsid w:val="476F1F05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22">
    <w:nsid w:val="4CA348DC"/>
    <w:multiLevelType w:val="hybridMultilevel"/>
    <w:tmpl w:val="87CE4A06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0E939A3"/>
    <w:multiLevelType w:val="hybridMultilevel"/>
    <w:tmpl w:val="BB7CF42E"/>
    <w:lvl w:tplc="D7345E1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52F664DA"/>
    <w:multiLevelType w:val="hybridMultilevel"/>
    <w:tmpl w:val="E90E7E68"/>
    <w:lvl w:tplc="F938702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5">
    <w:nsid w:val="53327826"/>
    <w:multiLevelType w:val="hybridMultilevel"/>
    <w:tmpl w:val="31A605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4C56016"/>
    <w:multiLevelType w:val="hybridMultilevel"/>
    <w:tmpl w:val="63647F8E"/>
    <w:lvl w:tplc="E25C7C3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7">
    <w:nsid w:val="54F3356B"/>
    <w:multiLevelType w:val="hybridMultilevel"/>
    <w:tmpl w:val="4246ED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78969BD"/>
    <w:multiLevelType w:val="hybridMultilevel"/>
    <w:tmpl w:val="3A16CC36"/>
    <w:lvl w:tplc="EF2ACD8E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9">
    <w:nsid w:val="587A1B6B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0">
    <w:nsid w:val="595432BF"/>
    <w:multiLevelType w:val="hybridMultilevel"/>
    <w:tmpl w:val="023E65FE"/>
    <w:lvl w:tplc="041A000F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31">
    <w:nsid w:val="5A704A65"/>
    <w:multiLevelType w:val="hybridMultilevel"/>
    <w:tmpl w:val="82D483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B1573CC"/>
    <w:multiLevelType w:val="hybridMultilevel"/>
    <w:tmpl w:val="40AA2EA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3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F520B39"/>
    <w:multiLevelType w:val="hybridMultilevel"/>
    <w:tmpl w:val="812042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0BB3632"/>
    <w:multiLevelType w:val="hybridMultilevel"/>
    <w:tmpl w:val="1CB48748"/>
    <w:lvl w:tplc="EFA66BF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6">
    <w:nsid w:val="622D18FB"/>
    <w:multiLevelType w:val="hybridMultilevel"/>
    <w:tmpl w:val="35C641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D477DC7"/>
    <w:multiLevelType w:val="hybridMultilevel"/>
    <w:tmpl w:val="76BEF46E"/>
    <w:lvl w:tplc="5CAA4A7A" w:ilvl="0">
      <w:start w:val="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8">
    <w:nsid w:val="6DA51B0D"/>
    <w:multiLevelType w:val="hybridMultilevel"/>
    <w:tmpl w:val="DD9AFD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1AC2D77"/>
    <w:multiLevelType w:val="hybridMultilevel"/>
    <w:tmpl w:val="D5965D7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21565A0"/>
    <w:multiLevelType w:val="hybridMultilevel"/>
    <w:tmpl w:val="E16683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2EF1D98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2">
    <w:nsid w:val="77E71871"/>
    <w:multiLevelType w:val="hybridMultilevel"/>
    <w:tmpl w:val="A37C3E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A5844AC"/>
    <w:multiLevelType w:val="multilevel"/>
    <w:tmpl w:val="724AE1C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44">
    <w:nsid w:val="7AD76DC1"/>
    <w:multiLevelType w:val="hybridMultilevel"/>
    <w:tmpl w:val="9CB208BA"/>
    <w:lvl w:tplc="597A101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45">
    <w:nsid w:val="7B2C158B"/>
    <w:multiLevelType w:val="hybridMultilevel"/>
    <w:tmpl w:val="6450C0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C786D95"/>
    <w:multiLevelType w:val="hybridMultilevel"/>
    <w:tmpl w:val="84EAA4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EE72B41"/>
    <w:multiLevelType w:val="hybridMultilevel"/>
    <w:tmpl w:val="F16AF8A6"/>
    <w:lvl w:tplc="18223AB0" w:ilvl="0">
      <w:start w:val="1"/>
      <w:numFmt w:val="decimal"/>
      <w:lvlText w:val="%1."/>
      <w:lvlJc w:val="left"/>
      <w:pPr>
        <w:tabs>
          <w:tab w:pos="1020" w:val="num"/>
        </w:tabs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num w:numId="1">
    <w:abstractNumId w:val="18"/>
  </w:num>
  <w:num w:numId="2">
    <w:abstractNumId w:val="23"/>
  </w:num>
  <w:num w:numId="3">
    <w:abstractNumId w:val="19"/>
  </w:num>
  <w:num w:numId="4">
    <w:abstractNumId w:val="35"/>
  </w:num>
  <w:num w:numId="5">
    <w:abstractNumId w:val="37"/>
  </w:num>
  <w:num w:numId="6">
    <w:abstractNumId w:val="27"/>
  </w:num>
  <w:num w:numId="7">
    <w:abstractNumId w:val="41"/>
  </w:num>
  <w:num w:numId="8">
    <w:abstractNumId w:val="29"/>
  </w:num>
  <w:num w:numId="9">
    <w:abstractNumId w:val="47"/>
  </w:num>
  <w:num w:numId="10">
    <w:abstractNumId w:val="20"/>
  </w:num>
  <w:num w:numId="11">
    <w:abstractNumId w:val="5"/>
  </w:num>
  <w:num w:numId="12">
    <w:abstractNumId w:val="10"/>
  </w:num>
  <w:num w:numId="13">
    <w:abstractNumId w:val="42"/>
  </w:num>
  <w:num w:numId="14">
    <w:abstractNumId w:val="39"/>
  </w:num>
  <w:num w:numId="15">
    <w:abstractNumId w:val="34"/>
  </w:num>
  <w:num w:numId="16">
    <w:abstractNumId w:val="40"/>
  </w:num>
  <w:num w:numId="17">
    <w:abstractNumId w:val="0"/>
  </w:num>
  <w:num w:numId="18">
    <w:abstractNumId w:val="8"/>
  </w:num>
  <w:num w:numId="19">
    <w:abstractNumId w:val="11"/>
  </w:num>
  <w:num w:numId="20">
    <w:abstractNumId w:val="45"/>
  </w:num>
  <w:num w:numId="21">
    <w:abstractNumId w:val="3"/>
  </w:num>
  <w:num w:numId="22">
    <w:abstractNumId w:val="2"/>
  </w:num>
  <w:num w:numId="23">
    <w:abstractNumId w:val="1"/>
  </w:num>
  <w:num w:numId="24">
    <w:abstractNumId w:val="44"/>
  </w:num>
  <w:num w:numId="25">
    <w:abstractNumId w:val="24"/>
  </w:num>
  <w:num w:numId="26">
    <w:abstractNumId w:val="4"/>
  </w:num>
  <w:num w:numId="27">
    <w:abstractNumId w:val="15"/>
  </w:num>
  <w:num w:numId="28">
    <w:abstractNumId w:val="12"/>
  </w:num>
  <w:num w:numId="29">
    <w:abstractNumId w:val="21"/>
  </w:num>
  <w:num w:numId="30">
    <w:abstractNumId w:val="38"/>
  </w:num>
  <w:num w:numId="31">
    <w:abstractNumId w:val="16"/>
  </w:num>
  <w:num w:numId="32">
    <w:abstractNumId w:val="26"/>
  </w:num>
  <w:num w:numId="33">
    <w:abstractNumId w:val="30"/>
  </w:num>
  <w:num w:numId="34">
    <w:abstractNumId w:val="28"/>
  </w:num>
  <w:num w:numId="35">
    <w:abstractNumId w:val="31"/>
  </w:num>
  <w:num w:numId="36">
    <w:abstractNumId w:val="25"/>
  </w:num>
  <w:num w:numId="37">
    <w:abstractNumId w:val="32"/>
  </w:num>
  <w:num w:numId="38">
    <w:abstractNumId w:val="14"/>
  </w:num>
  <w:num w:numId="39">
    <w:abstractNumId w:val="36"/>
  </w:num>
  <w:num w:numId="40">
    <w:abstractNumId w:val="6"/>
  </w:num>
  <w:num w:numId="41">
    <w:abstractNumId w:val="7"/>
  </w:num>
  <w:num w:numId="42">
    <w:abstractNumId w:val="33"/>
  </w:num>
  <w:num w:numId="43">
    <w:abstractNumId w:val="13"/>
  </w:num>
  <w:num w:numId="44">
    <w:abstractNumId w:val="17"/>
  </w:num>
  <w:num w:numId="45">
    <w:abstractNumId w:val="46"/>
  </w:num>
  <w:num w:numId="46">
    <w:abstractNumId w:val="9"/>
  </w:num>
  <w:num w:numId="47">
    <w:abstractNumId w:val="43"/>
  </w:num>
  <w:num w:numId="48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2B41"/>
    <w:rsid w:val="00005B5D"/>
    <w:rsid w:val="0001701C"/>
    <w:rsid w:val="00023344"/>
    <w:rsid w:val="000407B0"/>
    <w:rsid w:val="00043FC4"/>
    <w:rsid w:val="000500EE"/>
    <w:rsid w:val="000867C8"/>
    <w:rsid w:val="000870CB"/>
    <w:rsid w:val="000946BE"/>
    <w:rsid w:val="00095014"/>
    <w:rsid w:val="00096A79"/>
    <w:rsid w:val="000E0BD5"/>
    <w:rsid w:val="001360F0"/>
    <w:rsid w:val="00137C94"/>
    <w:rsid w:val="00141514"/>
    <w:rsid w:val="001455F6"/>
    <w:rsid w:val="001508AB"/>
    <w:rsid w:val="00157393"/>
    <w:rsid w:val="0019454D"/>
    <w:rsid w:val="001A568B"/>
    <w:rsid w:val="001F2B41"/>
    <w:rsid w:val="0020640B"/>
    <w:rsid w:val="00222094"/>
    <w:rsid w:val="00283570"/>
    <w:rsid w:val="00293390"/>
    <w:rsid w:val="00296321"/>
    <w:rsid w:val="002A2E27"/>
    <w:rsid w:val="003150B7"/>
    <w:rsid w:val="00324267"/>
    <w:rsid w:val="00336758"/>
    <w:rsid w:val="00340547"/>
    <w:rsid w:val="00347D3D"/>
    <w:rsid w:val="00351A68"/>
    <w:rsid w:val="00353B61"/>
    <w:rsid w:val="0037473B"/>
    <w:rsid w:val="003C0E04"/>
    <w:rsid w:val="003C2FD3"/>
    <w:rsid w:val="003C5A8B"/>
    <w:rsid w:val="003C6B5B"/>
    <w:rsid w:val="003D098B"/>
    <w:rsid w:val="003D69F0"/>
    <w:rsid w:val="003E18BE"/>
    <w:rsid w:val="003F6424"/>
    <w:rsid w:val="003F73E9"/>
    <w:rsid w:val="00401AC7"/>
    <w:rsid w:val="004042B5"/>
    <w:rsid w:val="0046565F"/>
    <w:rsid w:val="0047589F"/>
    <w:rsid w:val="0047719D"/>
    <w:rsid w:val="00480D11"/>
    <w:rsid w:val="00485CDE"/>
    <w:rsid w:val="00486721"/>
    <w:rsid w:val="004A17BE"/>
    <w:rsid w:val="004C15B5"/>
    <w:rsid w:val="004C3D05"/>
    <w:rsid w:val="004C55F5"/>
    <w:rsid w:val="004E63D5"/>
    <w:rsid w:val="004F4C68"/>
    <w:rsid w:val="005435EB"/>
    <w:rsid w:val="00553350"/>
    <w:rsid w:val="0057702E"/>
    <w:rsid w:val="005803EA"/>
    <w:rsid w:val="005A05A8"/>
    <w:rsid w:val="005A32AC"/>
    <w:rsid w:val="005A47B7"/>
    <w:rsid w:val="005A7D75"/>
    <w:rsid w:val="005B5B91"/>
    <w:rsid w:val="005C4AA5"/>
    <w:rsid w:val="005C6603"/>
    <w:rsid w:val="005C721A"/>
    <w:rsid w:val="005D7B51"/>
    <w:rsid w:val="005E7ECF"/>
    <w:rsid w:val="005F71AC"/>
    <w:rsid w:val="00606737"/>
    <w:rsid w:val="00616A5E"/>
    <w:rsid w:val="00617663"/>
    <w:rsid w:val="00620733"/>
    <w:rsid w:val="006666C8"/>
    <w:rsid w:val="006761FD"/>
    <w:rsid w:val="006B5DE5"/>
    <w:rsid w:val="006D02BC"/>
    <w:rsid w:val="006E49B0"/>
    <w:rsid w:val="006E5C64"/>
    <w:rsid w:val="006F488A"/>
    <w:rsid w:val="006F7B83"/>
    <w:rsid w:val="00704E53"/>
    <w:rsid w:val="00733945"/>
    <w:rsid w:val="00744948"/>
    <w:rsid w:val="0075491E"/>
    <w:rsid w:val="0075763B"/>
    <w:rsid w:val="00764BFF"/>
    <w:rsid w:val="00767152"/>
    <w:rsid w:val="00785062"/>
    <w:rsid w:val="0079009E"/>
    <w:rsid w:val="0079230B"/>
    <w:rsid w:val="007D2903"/>
    <w:rsid w:val="007D627C"/>
    <w:rsid w:val="007E708B"/>
    <w:rsid w:val="00841C42"/>
    <w:rsid w:val="008554B1"/>
    <w:rsid w:val="00873F82"/>
    <w:rsid w:val="008945C1"/>
    <w:rsid w:val="00895A04"/>
    <w:rsid w:val="008C749A"/>
    <w:rsid w:val="008D6ED5"/>
    <w:rsid w:val="008E1302"/>
    <w:rsid w:val="008E2646"/>
    <w:rsid w:val="008F1069"/>
    <w:rsid w:val="008F5962"/>
    <w:rsid w:val="00902E34"/>
    <w:rsid w:val="00910AC7"/>
    <w:rsid w:val="009416C8"/>
    <w:rsid w:val="009429DD"/>
    <w:rsid w:val="00947857"/>
    <w:rsid w:val="00954AAC"/>
    <w:rsid w:val="00974173"/>
    <w:rsid w:val="009825F9"/>
    <w:rsid w:val="00993142"/>
    <w:rsid w:val="009A6B7C"/>
    <w:rsid w:val="009B7C52"/>
    <w:rsid w:val="009C1CD1"/>
    <w:rsid w:val="009E55A2"/>
    <w:rsid w:val="009E6CC5"/>
    <w:rsid w:val="009F66BC"/>
    <w:rsid w:val="00A11B9A"/>
    <w:rsid w:val="00A32F96"/>
    <w:rsid w:val="00A76A8C"/>
    <w:rsid w:val="00A901A9"/>
    <w:rsid w:val="00A9383C"/>
    <w:rsid w:val="00AA1DC0"/>
    <w:rsid w:val="00AB0D3C"/>
    <w:rsid w:val="00AB11E8"/>
    <w:rsid w:val="00B14877"/>
    <w:rsid w:val="00B52971"/>
    <w:rsid w:val="00B57018"/>
    <w:rsid w:val="00B61380"/>
    <w:rsid w:val="00BB56B4"/>
    <w:rsid w:val="00BB763E"/>
    <w:rsid w:val="00C14287"/>
    <w:rsid w:val="00C35B81"/>
    <w:rsid w:val="00C9298D"/>
    <w:rsid w:val="00C932C0"/>
    <w:rsid w:val="00CB3E51"/>
    <w:rsid w:val="00CC3160"/>
    <w:rsid w:val="00CE57B6"/>
    <w:rsid w:val="00D306CB"/>
    <w:rsid w:val="00DE4B1D"/>
    <w:rsid w:val="00DF66DB"/>
    <w:rsid w:val="00E06B5F"/>
    <w:rsid w:val="00E07737"/>
    <w:rsid w:val="00E70959"/>
    <w:rsid w:val="00E73970"/>
    <w:rsid w:val="00E7511A"/>
    <w:rsid w:val="00EB5A87"/>
    <w:rsid w:val="00EC60A5"/>
    <w:rsid w:val="00EE07C2"/>
    <w:rsid w:val="00F05E33"/>
    <w:rsid w:val="00F108DE"/>
    <w:rsid w:val="00F3243D"/>
    <w:rsid w:val="00F460A9"/>
    <w:rsid w:val="00F63922"/>
    <w:rsid w:val="00F6595E"/>
    <w:rsid w:val="00FA4394"/>
    <w:rsid w:val="00FA6DCF"/>
    <w:rsid w:val="00FC1E88"/>
    <w:rsid w:val="00FE7342"/>
    <w:rsid w:val="00FF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Arial" w:hAnsi="Arial" w:asci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false"/>
      <w:autoSpaceDE w:val="false"/>
      <w:autoSpaceDN w:val="false"/>
      <w:adjustRightInd w:val="false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false"/>
      <w:autoSpaceDE w:val="false"/>
      <w:autoSpaceDN w:val="false"/>
      <w:adjustRightInd w:val="false"/>
      <w:ind w:firstLine="1134" w:left="-1134"/>
      <w:jc w:val="both"/>
      <w:textAlignment w:val="baseline"/>
    </w:pPr>
    <w:rPr>
      <w:szCs w:val="20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Arial" w:asci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customStyle="true" w:styleId="TableContents" w:type="paragraph">
    <w:name w:val="Table Contents"/>
    <w:basedOn w:val="Normal"/>
    <w:rsid w:val="00EB5A87"/>
    <w:pPr>
      <w:widowControl w:val="false"/>
      <w:suppressLineNumbers/>
      <w:suppressAutoHyphens/>
      <w:autoSpaceDN w:val="false"/>
      <w:textAlignment w:val="baseline"/>
    </w:pPr>
    <w:rPr>
      <w:rFonts w:cs="Tahoma"/>
      <w:kern w:val="3"/>
    </w:rPr>
  </w:style>
  <w:style w:styleId="Tekstbalonia" w:type="paragraph">
    <w:name w:val="Balloon Text"/>
    <w:basedOn w:val="Normal"/>
    <w:semiHidden/>
    <w:rsid w:val="008C749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D62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49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549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9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9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9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cs="Arial" w:hAns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0"/>
      <w:autoSpaceDE w:val="0"/>
      <w:autoSpaceDN w:val="0"/>
      <w:adjustRightInd w:val="0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0"/>
      <w:autoSpaceDE w:val="0"/>
      <w:autoSpaceDN w:val="0"/>
      <w:adjustRightInd w:val="0"/>
      <w:ind w:firstLine="1134" w:left="-1134"/>
      <w:jc w:val="both"/>
      <w:textAlignment w:val="baseline"/>
    </w:pPr>
    <w:rPr>
      <w:szCs w:val="20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" w:hAns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customStyle="1" w:styleId="TableContents" w:type="paragraph">
    <w:name w:val="Table Contents"/>
    <w:basedOn w:val="Normal"/>
    <w:rsid w:val="00EB5A87"/>
    <w:pPr>
      <w:widowControl w:val="0"/>
      <w:suppressLineNumbers/>
      <w:suppressAutoHyphens/>
      <w:autoSpaceDN w:val="0"/>
      <w:textAlignment w:val="baseline"/>
    </w:pPr>
    <w:rPr>
      <w:rFonts w:cs="Tahoma"/>
      <w:kern w:val="3"/>
    </w:rPr>
  </w:style>
  <w:style w:styleId="Tekstbalonia" w:type="paragraph">
    <w:name w:val="Balloon Text"/>
    <w:basedOn w:val="Normal"/>
    <w:semiHidden/>
    <w:rsid w:val="008C749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D62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49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549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9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9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9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</izvorni_sadrzaj>
    <derivirana_varijabla naziv="DomainObject.Predmet.Broj_1">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2011.</izvorni_sadrzaj>
    <derivirana_varijabla naziv="DomainObject.Predmet.DatumOsnivanja_1">11.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po rješenju o nastavku postupka od 07.07.2011.
prešao sa STS-4245/01. na novi broj ST-884/11.</izvorni_sadrzaj>
    <derivirana_varijabla naziv="DomainObject.Predmet.Opis_1">- po rješenju o nastavku postupka od 07.07.2011.
prešao sa STS-4245/01. na novi broj ST-884/11.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St-884/2011</izvorni_sadrzaj>
    <derivirana_varijabla naziv="DomainObject.Predmet.OznakaBroj_1">St-884/2011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-iznimka u automatskoj dodjeli radi rješenja o 
nastavku postupka od 07.07.2011.</izvorni_sadrzaj>
    <derivirana_varijabla naziv="DomainObject.Predmet.PrimjedbaSuca_1">-iznimka u automatskoj dodjeli radi rješenja o 
nastavku postupka od 07.07.2011.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VINITEX d.o.o.</izvorni_sadrzaj>
    <derivirana_varijabla naziv="DomainObject.Predmet.ProtustrankaFormated_1">  VINITEX d.o.o.</derivirana_varijabla>
  </DomainObject.Predmet.ProtustrankaFormated>
  <DomainObject.Predmet.ProtustrankaFormatedOIB>
    <izvorni_sadrzaj>  VINITEX d.o.o., OIB 08729764506</izvorni_sadrzaj>
    <derivirana_varijabla naziv="DomainObject.Predmet.ProtustrankaFormatedOIB_1">  VINITEX d.o.o., OIB 08729764506</derivirana_varijabla>
  </DomainObject.Predmet.ProtustrankaFormatedOIB>
  <DomainObject.Predmet.ProtustrankaFormatedWithAdress>
    <izvorni_sadrzaj> VINITEX d.o.o., SVETI DUH 98, 10000 Zagreb</izvorni_sadrzaj>
    <derivirana_varijabla naziv="DomainObject.Predmet.ProtustrankaFormatedWithAdress_1"> VINITEX d.o.o., SVETI DUH 98, 10000 Zagreb</derivirana_varijabla>
  </DomainObject.Predmet.ProtustrankaFormatedWithAdress>
  <DomainObject.Predmet.ProtustrankaFormatedWithAdressOIB>
    <izvorni_sadrzaj> VINITEX d.o.o., OIB 08729764506, SVETI DUH 98, 10000 Zagreb</izvorni_sadrzaj>
    <derivirana_varijabla naziv="DomainObject.Predmet.ProtustrankaFormatedWithAdressOIB_1"> VINITEX d.o.o., OIB 08729764506, SVETI DUH 98, 10000 Zagreb</derivirana_varijabla>
  </DomainObject.Predmet.ProtustrankaFormatedWithAdressOIB>
  <DomainObject.Predmet.ProtustrankaWithAdress>
    <izvorni_sadrzaj>VINITEX d.o.o. SVETI DUH 98, 10000 Zagreb</izvorni_sadrzaj>
    <derivirana_varijabla naziv="DomainObject.Predmet.ProtustrankaWithAdress_1">VINITEX d.o.o. SVETI DUH 98, 10000 Zagreb</derivirana_varijabla>
  </DomainObject.Predmet.ProtustrankaWithAdress>
  <DomainObject.Predmet.ProtustrankaWithAdressOIB>
    <izvorni_sadrzaj>VINITEX d.o.o., OIB 08729764506, SVETI DUH 98, 10000 Zagreb</izvorni_sadrzaj>
    <derivirana_varijabla naziv="DomainObject.Predmet.ProtustrankaWithAdressOIB_1">VINITEX d.o.o., OIB 08729764506, SVETI DUH 98, 10000 Zagreb</derivirana_varijabla>
  </DomainObject.Predmet.ProtustrankaWithAdressOIB>
  <DomainObject.Predmet.ProtustrankaNazivFormated>
    <izvorni_sadrzaj>VINITEX d.o.o.</izvorni_sadrzaj>
    <derivirana_varijabla naziv="DomainObject.Predmet.ProtustrankaNazivFormated_1">VINITEX d.o.o.</derivirana_varijabla>
  </DomainObject.Predmet.ProtustrankaNazivFormated>
  <DomainObject.Predmet.ProtustrankaNazivFormatedOIB>
    <izvorni_sadrzaj>VINITEX d.o.o., OIB 08729764506</izvorni_sadrzaj>
    <derivirana_varijabla naziv="DomainObject.Predmet.ProtustrankaNazivFormatedOIB_1">VINITEX d.o.o., OIB 08729764506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</izvorni_sadrzaj>
    <derivirana_varijabla naziv="DomainObject.Predmet.StrankaFormated_1">  MINISTARSTVO FINANCIJA</derivirana_varijabla>
  </DomainObject.Predmet.StrankaFormated>
  <DomainObject.Predmet.StrankaFormatedOIB>
    <izvorni_sadrzaj>  MINISTARSTVO FINANCIJA, OIB 18683136487</izvorni_sadrzaj>
    <derivirana_varijabla naziv="DomainObject.Predmet.StrankaFormatedOIB_1">  MINISTARSTVO FINANCIJA, OIB 18683136487</derivirana_varijabla>
  </DomainObject.Predmet.StrankaFormatedOIB>
  <DomainObject.Predmet.StrankaFormatedWithAdress>
    <izvorni_sadrzaj> MINISTARSTVO FINANCIJA</izvorni_sadrzaj>
    <derivirana_varijabla naziv="DomainObject.Predmet.StrankaFormatedWithAdress_1"> MINISTARSTVO FINANCIJA</derivirana_varijabla>
  </DomainObject.Predmet.StrankaFormatedWithAdress>
  <DomainObject.Predmet.StrankaFormatedWithAdressOIB>
    <izvorni_sadrzaj> MINISTARSTVO FINANCIJA, OIB 18683136487</izvorni_sadrzaj>
    <derivirana_varijabla naziv="DomainObject.Predmet.StrankaFormatedWithAdressOIB_1"> MINISTARSTVO FINANCIJA, OIB 18683136487</derivirana_varijabla>
  </DomainObject.Predmet.StrankaFormatedWithAdressOIB>
  <DomainObject.Predmet.StrankaWithAdress>
    <izvorni_sadrzaj>MINISTARSTVO FINANCIJA </izvorni_sadrzaj>
    <derivirana_varijabla naziv="DomainObject.Predmet.StrankaWithAdress_1">MINISTARSTVO FINANCIJA </derivirana_varijabla>
  </DomainObject.Predmet.StrankaWithAdress>
  <DomainObject.Predmet.StrankaWithAdressOIB>
    <izvorni_sadrzaj>MINISTARSTVO FINANCIJA, OIB 18683136487</izvorni_sadrzaj>
    <derivirana_varijabla naziv="DomainObject.Predmet.StrankaWithAdressOIB_1">MINISTARSTVO FINANCIJA, OIB 18683136487</derivirana_varijabla>
  </DomainObject.Predmet.StrankaWithAdressOIB>
  <DomainObject.Predmet.StrankaNazivFormated>
    <izvorni_sadrzaj>MINISTARSTVO FINANCIJA</izvorni_sadrzaj>
    <derivirana_varijabla naziv="DomainObject.Predmet.StrankaNazivFormated_1">MINISTARSTVO FINANCIJA</derivirana_varijabla>
  </DomainObject.Predmet.StrankaNazivFormated>
  <DomainObject.Predmet.StrankaNazivFormatedOIB>
    <izvorni_sadrzaj>MINISTARSTVO FINANCIJA, OIB 18683136487</izvorni_sadrzaj>
    <derivirana_varijabla naziv="DomainObject.Predmet.StrankaNazivFormatedOIB_1">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MINISTARSTVO FINANCIJA</item>
    </izvorni_sadrzaj>
    <derivirana_varijabla naziv="DomainObject.Predmet.StrankaListFormated_1">
      <item>MINISTARSTVO FINANCIJA</item>
    </derivirana_varijabla>
  </DomainObject.Predmet.StrankaListFormated>
  <DomainObject.Predmet.StrankaListFormatedOIB>
    <izvorni_sadrzaj>
      <item>MINISTARSTVO FINANCIJA, OIB 18683136487</item>
    </izvorni_sadrzaj>
    <derivirana_varijabla naziv="DomainObject.Predmet.StrankaListFormatedOIB_1">
      <item>MINISTARSTVO FINANCIJA, OIB 18683136487</item>
    </derivirana_varijabla>
  </DomainObject.Predmet.StrankaListFormatedOIB>
  <DomainObject.Predmet.StrankaListFormatedWithAdress>
    <izvorni_sadrzaj>
      <item>MINISTARSTVO FINANCIJA</item>
    </izvorni_sadrzaj>
    <derivirana_varijabla naziv="DomainObject.Predmet.StrankaListFormatedWithAdress_1">
      <item>MINISTARSTVO FINANCIJA</item>
    </derivirana_varijabla>
  </DomainObject.Predmet.StrankaListFormatedWithAdress>
  <DomainObject.Predmet.StrankaListFormatedWithAdressOIB>
    <izvorni_sadrzaj>
      <item>MINISTARSTVO FINANCIJA, OIB 18683136487</item>
    </izvorni_sadrzaj>
    <derivirana_varijabla naziv="DomainObject.Predmet.StrankaListFormatedWithAdressOIB_1">
      <item>MINISTARSTVO FINANCIJA, OIB 18683136487</item>
    </derivirana_varijabla>
  </DomainObject.Predmet.StrankaListFormatedWithAdressOIB>
  <DomainObject.Predmet.StrankaListNazivFormated>
    <izvorni_sadrzaj>
      <item>MINISTARSTVO FINANCIJA</item>
    </izvorni_sadrzaj>
    <derivirana_varijabla naziv="DomainObject.Predmet.StrankaListNazivFormated_1">
      <item>MINISTARSTVO FINANCIJA</item>
    </derivirana_varijabla>
  </DomainObject.Predmet.StrankaListNazivFormated>
  <DomainObject.Predmet.StrankaListNazivFormatedOIB>
    <izvorni_sadrzaj>
      <item>MINISTARSTVO FINANCIJA, OIB 18683136487</item>
    </izvorni_sadrzaj>
    <derivirana_varijabla naziv="DomainObject.Predmet.StrankaListNazivFormatedOIB_1">
      <item>MINISTARSTVO FINANCIJA, OIB 18683136487</item>
    </derivirana_varijabla>
  </DomainObject.Predmet.StrankaListNazivFormatedOIB>
  <DomainObject.Predmet.ProtuStrankaListFormated>
    <izvorni_sadrzaj>
      <item>VINITEX d.o.o.</item>
    </izvorni_sadrzaj>
    <derivirana_varijabla naziv="DomainObject.Predmet.ProtuStrankaListFormated_1">
      <item>VINITEX d.o.o.</item>
    </derivirana_varijabla>
  </DomainObject.Predmet.ProtuStrankaListFormated>
  <DomainObject.Predmet.ProtuStrankaListFormatedOIB>
    <izvorni_sadrzaj>
      <item>VINITEX d.o.o., OIB 08729764506</item>
    </izvorni_sadrzaj>
    <derivirana_varijabla naziv="DomainObject.Predmet.ProtuStrankaListFormatedOIB_1">
      <item>VINITEX d.o.o., OIB 08729764506</item>
    </derivirana_varijabla>
  </DomainObject.Predmet.ProtuStrankaListFormatedOIB>
  <DomainObject.Predmet.ProtuStrankaListFormatedWithAdress>
    <izvorni_sadrzaj>
      <item>VINITEX d.o.o., SVETI DUH 98, 10000 Zagreb</item>
    </izvorni_sadrzaj>
    <derivirana_varijabla naziv="DomainObject.Predmet.ProtuStrankaListFormatedWithAdress_1">
      <item>VINITEX d.o.o., SVETI DUH 98, 10000 Zagreb</item>
    </derivirana_varijabla>
  </DomainObject.Predmet.ProtuStrankaListFormatedWithAdress>
  <DomainObject.Predmet.ProtuStrankaListFormatedWithAdressOIB>
    <izvorni_sadrzaj>
      <item>VINITEX d.o.o., OIB 08729764506, SVETI DUH 98, 10000 Zagreb</item>
    </izvorni_sadrzaj>
    <derivirana_varijabla naziv="DomainObject.Predmet.ProtuStrankaListFormatedWithAdressOIB_1">
      <item>VINITEX d.o.o., OIB 08729764506, SVETI DUH 98, 10000 Zagreb</item>
    </derivirana_varijabla>
  </DomainObject.Predmet.ProtuStrankaListFormatedWithAdressOIB>
  <DomainObject.Predmet.ProtuStrankaListNazivFormated>
    <izvorni_sadrzaj>
      <item>VINITEX d.o.o.</item>
    </izvorni_sadrzaj>
    <derivirana_varijabla naziv="DomainObject.Predmet.ProtuStrankaListNazivFormated_1">
      <item>VINITEX d.o.o.</item>
    </derivirana_varijabla>
  </DomainObject.Predmet.ProtuStrankaListNazivFormated>
  <DomainObject.Predmet.ProtuStrankaListNazivFormatedOIB>
    <izvorni_sadrzaj>
      <item>VINITEX d.o.o., OIB 08729764506</item>
    </izvorni_sadrzaj>
    <derivirana_varijabla naziv="DomainObject.Predmet.ProtuStrankaListNazivFormatedOIB_1">
      <item>VINITEX d.o.o., OIB 08729764506</item>
    </derivirana_varijabla>
  </DomainObject.Predmet.ProtuStrankaListNazivFormatedOIB>
  <DomainObject.Predmet.OstaliListFormated>
    <izvorni_sadrzaj>
      <item>Petar Popović</item>
    </izvorni_sadrzaj>
    <derivirana_varijabla naziv="DomainObject.Predmet.OstaliListFormated_1">
      <item>Petar Popović</item>
    </derivirana_varijabla>
  </DomainObject.Predmet.OstaliListFormated>
  <DomainObject.Predmet.OstaliListFormatedOIB>
    <izvorni_sadrzaj>
      <item>Petar Popović, OIB 89375564266</item>
    </izvorni_sadrzaj>
    <derivirana_varijabla naziv="DomainObject.Predmet.OstaliListFormatedOIB_1">
      <item>Petar Popović, OIB 89375564266</item>
    </derivirana_varijabla>
  </DomainObject.Predmet.OstaliListFormatedOIB>
  <DomainObject.Predmet.OstaliListFormatedWithAdress>
    <izvorni_sadrzaj>
      <item>Petar Popović, Maksimirska Cesta 88, 10000 Zagreb</item>
    </izvorni_sadrzaj>
    <derivirana_varijabla naziv="DomainObject.Predmet.OstaliListFormatedWithAdress_1">
      <item>Petar Popović, Maksimirska Cesta 88, 10000 Zagreb</item>
    </derivirana_varijabla>
  </DomainObject.Predmet.OstaliListFormatedWithAdress>
  <DomainObject.Predmet.OstaliListFormatedWithAdressOIB>
    <izvorni_sadrzaj>
      <item>Petar Popović, OIB 89375564266, Maksimirska Cesta 88, 10000 Zagreb</item>
    </izvorni_sadrzaj>
    <derivirana_varijabla naziv="DomainObject.Predmet.OstaliListFormatedWithAdressOIB_1">
      <item>Petar Popović, OIB 89375564266, Maksimirska Cesta 88, 10000 Zagreb</item>
    </derivirana_varijabla>
  </DomainObject.Predmet.OstaliListFormatedWithAdressOIB>
  <DomainObject.Predmet.OstaliListNazivFormated>
    <izvorni_sadrzaj>
      <item>Petar Popović</item>
    </izvorni_sadrzaj>
    <derivirana_varijabla naziv="DomainObject.Predmet.OstaliListNazivFormated_1">
      <item>Petar Popović</item>
    </derivirana_varijabla>
  </DomainObject.Predmet.OstaliListNazivFormated>
  <DomainObject.Predmet.OstaliListNazivFormatedOIB>
    <izvorni_sadrzaj>
      <item>Petar Popović, OIB 89375564266</item>
    </izvorni_sadrzaj>
    <derivirana_varijabla naziv="DomainObject.Predmet.OstaliListNazivFormatedOIB_1">
      <item>Petar Popović, OIB 89375564266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</izvorni_sadrzaj>
    <derivirana_varijabla naziv="DomainObject.Predmet.StrankaIDrugi_1">MINISTARSTVO FINANCIJA</derivirana_varijabla>
  </DomainObject.Predmet.StrankaIDrugi>
  <DomainObject.Predmet.ProtustrankaIDrugi>
    <izvorni_sadrzaj>VINITEX d.o.o.</izvorni_sadrzaj>
    <derivirana_varijabla naziv="DomainObject.Predmet.ProtustrankaIDrugi_1">VINITEX d.o.o.</derivirana_varijabla>
  </DomainObject.Predmet.ProtustrankaIDrugi>
  <DomainObject.Predmet.StrankaIDrugiAdressOIB>
    <izvorni_sadrzaj>MINISTARSTVO FINANCIJA, OIB 18683136487</izvorni_sadrzaj>
    <derivirana_varijabla naziv="DomainObject.Predmet.StrankaIDrugiAdressOIB_1">MINISTARSTVO FINANCIJA, OIB 18683136487</derivirana_varijabla>
  </DomainObject.Predmet.StrankaIDrugiAdressOIB>
  <DomainObject.Predmet.ProtustrankaIDrugiAdressOIB>
    <izvorni_sadrzaj>VINITEX d.o.o., OIB 08729764506, SVETI DUH 98, 10000 Zagreb</izvorni_sadrzaj>
    <derivirana_varijabla naziv="DomainObject.Predmet.ProtustrankaIDrugiAdressOIB_1">VINITEX d.o.o., OIB 08729764506, SVETI DUH 98,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VINITEX d.o.o.</item>
      <item>MINISTARSTVO FINANCIJA</item>
      <item>Petar Popović</item>
    </izvorni_sadrzaj>
    <derivirana_varijabla naziv="DomainObject.Predmet.SudioniciListNaziv_1">
      <item>VINITEX d.o.o.</item>
      <item>MINISTARSTVO FINANCIJA</item>
      <item>Petar Popović</item>
    </derivirana_varijabla>
  </DomainObject.Predmet.SudioniciListNaziv>
  <DomainObject.Predmet.SudioniciListAdressOIB>
    <izvorni_sadrzaj>
      <item>VINITEX d.o.o., OIB 08729764506, SVETI DUH 98,10000 Zagreb</item>
      <item>MINISTARSTVO FINANCIJA, OIB 18683136487</item>
      <item>Petar Popović, OIB 89375564266, Maksimirska Cesta 88,10000 Zagreb</item>
    </izvorni_sadrzaj>
    <derivirana_varijabla naziv="DomainObject.Predmet.SudioniciListAdressOIB_1">
      <item>VINITEX d.o.o., OIB 08729764506, SVETI DUH 98,10000 Zagreb</item>
      <item>MINISTARSTVO FINANCIJA, OIB 18683136487</item>
      <item>Petar Popović, OIB 89375564266, Maksimirska Cesta 88,10000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08729764506</item>
      <item>, OIB 18683136487</item>
      <item>, OIB 89375564266</item>
    </izvorni_sadrzaj>
    <derivirana_varijabla naziv="DomainObject.Predmet.SudioniciListNazivOIB_1">
      <item>, OIB 08729764506</item>
      <item>, OIB 18683136487</item>
      <item>, OIB 89375564266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7A2433-418D-4E3D-BC98-72F198DABF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302</properties:Words>
  <properties:Characters>1497</properties:Characters>
  <properties:Lines>54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2016-09-08T08:19:00Z</dcterms:created>
  <dc:creator>Administrator</dc:creator>
  <cp:lastModifiedBy>Valentina Kranjčić</cp:lastModifiedBy>
  <cp:lastPrinted>2016-03-09T13:59:00Z</cp:lastPrinted>
  <dcterms:modified xmlns:xsi="http://www.w3.org/2001/XMLSchema-instance" xsi:type="dcterms:W3CDTF">2016-09-08T08:31:00Z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