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dbc6" w14:paraId="f8ddbc6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4CE1">
        <w:t>12.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F23576">
        <w:t xml:space="preserve">AKTIVA 15 j.d.o.o. Marcani 131C, Gračišće , OIB 60714035074 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F23576" w:rsidR="00F23576" w:rsidRPr="00F23576">
      <w:pPr>
        <w:ind w:firstLine="708"/>
        <w:jc w:val="both"/>
      </w:pPr>
      <w:r>
        <w:t xml:space="preserve"> </w:t>
      </w:r>
      <w:r>
        <w:tab/>
      </w:r>
      <w:r w:rsidR="00F23576" w:rsidRPr="00F23576">
        <w:t>nekretnine upisane u  zk.ul. 978 k.o. 321982 Pakrac i to:</w:t>
      </w:r>
    </w:p>
    <w:p w:rsidRDefault="00F23576" w:rsidP="00F23576" w:rsidR="00F23576" w:rsidRPr="00F23576">
      <w:pPr>
        <w:ind w:firstLine="708"/>
        <w:jc w:val="both"/>
      </w:pPr>
      <w:r w:rsidRPr="00F23576">
        <w:t xml:space="preserve"> </w:t>
      </w:r>
      <w:r w:rsidRPr="00F23576">
        <w:tab/>
        <w:t>- kč.br. 2284 – livada sa 151 čhv,</w:t>
      </w:r>
    </w:p>
    <w:p w:rsidRDefault="00F23576" w:rsidP="00F23576" w:rsidR="00F23576" w:rsidRPr="00F23576">
      <w:pPr>
        <w:ind w:firstLine="708"/>
        <w:jc w:val="both"/>
      </w:pPr>
      <w:r w:rsidRPr="00F23576">
        <w:t xml:space="preserve"> </w:t>
      </w:r>
      <w:r w:rsidRPr="00F23576">
        <w:tab/>
        <w:t>- kč.br. 2292/4 – oranica sa 178 čhv,</w:t>
      </w:r>
    </w:p>
    <w:p w:rsidRDefault="00F23576" w:rsidP="00F23576" w:rsidR="00F23576" w:rsidRPr="00F23576">
      <w:pPr>
        <w:ind w:firstLine="708"/>
        <w:jc w:val="both"/>
      </w:pPr>
      <w:r w:rsidRPr="00F23576">
        <w:t xml:space="preserve"> </w:t>
      </w:r>
      <w:r w:rsidRPr="00F23576">
        <w:tab/>
        <w:t>- kč.br. 2340 – vrt u Vranovici sa 1 jutro i 566 čhv,</w:t>
      </w:r>
    </w:p>
    <w:p w:rsidRDefault="00F23576" w:rsidP="00F23576" w:rsidR="00F23576" w:rsidRPr="00F23576">
      <w:pPr>
        <w:ind w:firstLine="708"/>
        <w:jc w:val="both"/>
      </w:pPr>
      <w:r w:rsidRPr="00F23576">
        <w:t xml:space="preserve"> </w:t>
      </w:r>
      <w:r w:rsidRPr="00F23576">
        <w:tab/>
        <w:t>- kč.br. 2341 – livada u Vranovici sa 861 čhv,</w:t>
      </w:r>
    </w:p>
    <w:p w:rsidRDefault="00F23576" w:rsidP="00F23576" w:rsidR="000F0DF1" w:rsidRPr="000E40B4">
      <w:pPr>
        <w:ind w:firstLine="708"/>
        <w:jc w:val="both"/>
      </w:pPr>
      <w:r w:rsidRPr="00F23576">
        <w:t xml:space="preserve">          odnosno ukupno 1 jutro i 1756 čhv</w:t>
      </w:r>
    </w:p>
    <w:p w:rsidRDefault="00027ADB" w:rsidP="00B96F49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C41A9">
        <w:t>743/2016-</w:t>
      </w:r>
      <w:r w:rsidR="00F23576">
        <w:t>171</w:t>
      </w:r>
      <w:r w:rsidR="009C1C7E">
        <w:t xml:space="preserve"> </w:t>
      </w:r>
      <w:r>
        <w:t xml:space="preserve">od </w:t>
      </w:r>
      <w:r w:rsidR="009B493D">
        <w:t>1</w:t>
      </w:r>
      <w:r w:rsidR="00F23576">
        <w:t>1</w:t>
      </w:r>
      <w:r w:rsidR="00EC7419">
        <w:t>.</w:t>
      </w:r>
      <w:r w:rsidR="007C41A9">
        <w:t xml:space="preserve"> </w:t>
      </w:r>
      <w:r w:rsidR="00EC7419">
        <w:t>listopada</w:t>
      </w:r>
      <w:r w:rsidR="00490F6D">
        <w:t xml:space="preserve"> 2018</w:t>
      </w:r>
      <w:r>
        <w:t xml:space="preserve">. godine pravomoćno je dana </w:t>
      </w:r>
      <w:r w:rsidR="00F23576">
        <w:t>30</w:t>
      </w:r>
      <w:r w:rsidR="00EC7419">
        <w:t>. listopada</w:t>
      </w:r>
      <w:r w:rsidR="007200AE" w:rsidRPr="007200AE">
        <w:t xml:space="preserve"> 2018</w:t>
      </w:r>
      <w:r>
        <w:t xml:space="preserve">. godine, a kupac </w:t>
      </w:r>
      <w:r w:rsidR="00F23576">
        <w:t xml:space="preserve">AKTIVA 15 j.d.o.o. Marcani 131C, Gračišće , OIB 60714035074  </w:t>
      </w:r>
      <w:r>
        <w:t xml:space="preserve">, uplatio je u roku kupovninu u iznosu od </w:t>
      </w:r>
      <w:r w:rsidR="00F23576">
        <w:t>3.0</w:t>
      </w:r>
      <w:r w:rsidR="00EC7419">
        <w:t>01,00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EC7419">
        <w:t>12. studenog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4B1784" w:rsidP="004B1784" w:rsidR="004B1784">
      <w:pPr>
        <w:rPr>
          <w:lang w:eastAsia="en-US"/>
        </w:rPr>
      </w:pPr>
    </w:p>
    <w:p w:rsidRDefault="008019D5" w:rsidP="004B1784" w:rsidR="008019D5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8019D5" w:rsidP="00027ADB" w:rsidR="008019D5">
      <w:pPr>
        <w:jc w:val="both"/>
      </w:pPr>
    </w:p>
    <w:p w:rsidRDefault="008019D5" w:rsidP="00027ADB" w:rsidR="008019D5">
      <w:pPr>
        <w:jc w:val="both"/>
      </w:pPr>
    </w:p>
    <w:p w:rsidRDefault="008019D5" w:rsidP="00027ADB" w:rsidR="008019D5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7F" w:rsidP="007200AE" w:rsidR="0093747F">
      <w:r>
        <w:separator/>
      </w:r>
    </w:p>
  </w:endnote>
  <w:endnote w:id="0" w:type="continuationSeparator">
    <w:p w:rsidRDefault="0093747F" w:rsidP="007200AE" w:rsidR="00937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7F" w:rsidP="007200AE" w:rsidR="0093747F">
      <w:r>
        <w:separator/>
      </w:r>
    </w:p>
  </w:footnote>
  <w:footnote w:id="0" w:type="continuationSeparator">
    <w:p w:rsidRDefault="0093747F" w:rsidP="007200AE" w:rsidR="00937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8019D5">
      <w:rPr>
        <w:b/>
      </w:rPr>
      <w:t>203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0DF1"/>
    <w:rsid w:val="000F5BA0"/>
    <w:rsid w:val="003C7452"/>
    <w:rsid w:val="00445837"/>
    <w:rsid w:val="00490F6D"/>
    <w:rsid w:val="004B1784"/>
    <w:rsid w:val="0053590D"/>
    <w:rsid w:val="00540D21"/>
    <w:rsid w:val="0061043F"/>
    <w:rsid w:val="00620A0B"/>
    <w:rsid w:val="006E58DF"/>
    <w:rsid w:val="006F66EB"/>
    <w:rsid w:val="00704A5A"/>
    <w:rsid w:val="007200AE"/>
    <w:rsid w:val="007B5FF1"/>
    <w:rsid w:val="007C41A9"/>
    <w:rsid w:val="008019D5"/>
    <w:rsid w:val="008133F1"/>
    <w:rsid w:val="00813BD2"/>
    <w:rsid w:val="008147B9"/>
    <w:rsid w:val="00855492"/>
    <w:rsid w:val="00900BA5"/>
    <w:rsid w:val="0093747F"/>
    <w:rsid w:val="00971293"/>
    <w:rsid w:val="009B493D"/>
    <w:rsid w:val="009C1C7E"/>
    <w:rsid w:val="009D5553"/>
    <w:rsid w:val="00A14CE1"/>
    <w:rsid w:val="00A16F66"/>
    <w:rsid w:val="00A854E1"/>
    <w:rsid w:val="00B96F49"/>
    <w:rsid w:val="00BB48A2"/>
    <w:rsid w:val="00C463EA"/>
    <w:rsid w:val="00CA2EF2"/>
    <w:rsid w:val="00D62E14"/>
    <w:rsid w:val="00DB052E"/>
    <w:rsid w:val="00DE6A0B"/>
    <w:rsid w:val="00E2315E"/>
    <w:rsid w:val="00E62345"/>
    <w:rsid w:val="00E84A5A"/>
    <w:rsid w:val="00EC7419"/>
    <w:rsid w:val="00ED0CEE"/>
    <w:rsid w:val="00F0189B"/>
    <w:rsid w:val="00F05D40"/>
    <w:rsid w:val="00F23576"/>
    <w:rsid w:val="00F5482F"/>
    <w:rsid w:val="00FC07DD"/>
    <w:rsid w:val="00FC7C1F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4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4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4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4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4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4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4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4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09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276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St-743/2016-201</izvorni_sadrzaj>
    <derivirana_varijabla naziv="DomainObject.PredzadnjaOdlukaIzPredmeta.Oznaka_1">St-743/2016-201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273</properties:Words>
  <properties:Characters>1328</properties:Characters>
  <properties:Lines>53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2018-11-12T08:11:00Z</dcterms:created>
  <dc:creator>wsadmin</dc:creator>
  <cp:lastModifiedBy>wsadmin</cp:lastModifiedBy>
  <cp:lastPrinted>2018-11-12T09:43:00Z</cp:lastPrinted>
  <dcterms:modified xmlns:xsi="http://www.w3.org/2001/XMLSchema-instance" xsi:type="dcterms:W3CDTF">2018-11-12T12:08:00Z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(St-743-2016-12.11.18.-GRUPA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