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9b5b" w14:paraId="1829b5b" w:rsidRDefault="00112501" w:rsidR="00533D42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760814">
      <w:pPr>
        <w:rPr>
          <w:b/>
        </w:rPr>
      </w:pPr>
      <w:r w:rsidRPr="00353FF7">
        <w:rPr>
          <w:b/>
        </w:rPr>
        <w:t xml:space="preserve">TRGOVAČKI SUD U ZAGREBU       </w:t>
      </w:r>
    </w:p>
    <w:p w:rsidRDefault="00760814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   </w:t>
      </w:r>
      <w:r w:rsidR="00FA0B17">
        <w:rPr>
          <w:b/>
        </w:rPr>
        <w:t xml:space="preserve">12 </w:t>
      </w:r>
      <w:r w:rsidR="0053374B" w:rsidRPr="00353FF7">
        <w:rPr>
          <w:b/>
        </w:rPr>
        <w:t>St-</w:t>
      </w:r>
      <w:r w:rsidR="007A45EB">
        <w:rPr>
          <w:b/>
        </w:rPr>
        <w:t>625</w:t>
      </w:r>
      <w:r w:rsidR="0053374B" w:rsidRPr="00353FF7">
        <w:rPr>
          <w:b/>
        </w:rPr>
        <w:t>/</w:t>
      </w:r>
      <w:r w:rsidR="00FA0B17">
        <w:rPr>
          <w:b/>
        </w:rPr>
        <w:t>201</w:t>
      </w:r>
      <w:r w:rsidR="007A45EB">
        <w:rPr>
          <w:b/>
        </w:rPr>
        <w:t>5</w:t>
      </w:r>
    </w:p>
    <w:p w:rsidRDefault="0053374B" w:rsidR="0053374B"/>
    <w:p w:rsidRDefault="00F31864" w:rsidP="000512A3" w:rsidR="00F31864">
      <w:pPr>
        <w:jc w:val="center"/>
        <w:rPr>
          <w:b/>
        </w:rPr>
      </w:pPr>
    </w:p>
    <w:p w:rsidRDefault="0053374B" w:rsidP="000512A3" w:rsidR="0053374B">
      <w:pPr>
        <w:jc w:val="center"/>
        <w:rPr>
          <w:b/>
        </w:rPr>
      </w:pPr>
      <w:r w:rsidRPr="00353FF7">
        <w:rPr>
          <w:b/>
        </w:rPr>
        <w:t>R</w:t>
      </w:r>
      <w:r w:rsidR="00353FF7" w:rsidRPr="00353FF7">
        <w:rPr>
          <w:b/>
        </w:rPr>
        <w:t xml:space="preserve"> </w:t>
      </w:r>
      <w:r w:rsidRPr="00353FF7">
        <w:rPr>
          <w:b/>
        </w:rPr>
        <w:t>J</w:t>
      </w:r>
      <w:r w:rsidR="00353FF7" w:rsidRPr="00353FF7">
        <w:rPr>
          <w:b/>
        </w:rPr>
        <w:t xml:space="preserve"> </w:t>
      </w:r>
      <w:r w:rsidRPr="00353FF7">
        <w:rPr>
          <w:b/>
        </w:rPr>
        <w:t>E</w:t>
      </w:r>
      <w:r w:rsidR="00353FF7" w:rsidRPr="00353FF7">
        <w:rPr>
          <w:b/>
        </w:rPr>
        <w:t xml:space="preserve"> </w:t>
      </w:r>
      <w:r w:rsidRPr="00353FF7">
        <w:rPr>
          <w:b/>
        </w:rPr>
        <w:t>Š</w:t>
      </w:r>
      <w:r w:rsidR="00353FF7" w:rsidRPr="00353FF7">
        <w:rPr>
          <w:b/>
        </w:rPr>
        <w:t xml:space="preserve"> </w:t>
      </w:r>
      <w:r w:rsidRPr="00353FF7">
        <w:rPr>
          <w:b/>
        </w:rPr>
        <w:t>E</w:t>
      </w:r>
      <w:r w:rsidR="00353FF7" w:rsidRPr="00353FF7">
        <w:rPr>
          <w:b/>
        </w:rPr>
        <w:t xml:space="preserve"> </w:t>
      </w:r>
      <w:r w:rsidRPr="00353FF7">
        <w:rPr>
          <w:b/>
        </w:rPr>
        <w:t>NJ</w:t>
      </w:r>
      <w:r w:rsidR="00353FF7" w:rsidRPr="00353FF7">
        <w:rPr>
          <w:b/>
        </w:rPr>
        <w:t xml:space="preserve"> </w:t>
      </w:r>
      <w:r w:rsidRPr="00353FF7">
        <w:rPr>
          <w:b/>
        </w:rPr>
        <w:t>E</w:t>
      </w:r>
    </w:p>
    <w:p w:rsidRDefault="00D36275" w:rsidP="000512A3" w:rsidR="00D36275">
      <w:pPr>
        <w:jc w:val="center"/>
        <w:rPr>
          <w:b/>
        </w:rPr>
      </w:pPr>
    </w:p>
    <w:p w:rsidRDefault="00D36275" w:rsidP="006016F1" w:rsidR="0053374B">
      <w:pPr>
        <w:jc w:val="both"/>
      </w:pPr>
      <w:r>
        <w:t xml:space="preserve">TRGOVAČKI SUD U ZAGREBU po stečajnom sucu Nini Radiću , u stečajnom postupku povodom prijedloga predlagatelja, </w:t>
      </w:r>
      <w:r w:rsidR="007A45EB">
        <w:t xml:space="preserve">Dijana </w:t>
      </w:r>
      <w:proofErr w:type="spellStart"/>
      <w:r w:rsidR="007A45EB">
        <w:t>Čuljak</w:t>
      </w:r>
      <w:proofErr w:type="spellEnd"/>
      <w:r w:rsidR="007A45EB">
        <w:t xml:space="preserve"> iz Zagreba, Baruna </w:t>
      </w:r>
      <w:proofErr w:type="spellStart"/>
      <w:r w:rsidR="007A45EB">
        <w:t>Trenka</w:t>
      </w:r>
      <w:proofErr w:type="spellEnd"/>
      <w:r w:rsidR="007A45EB">
        <w:t xml:space="preserve"> 5, OIB:72276510860, kojeg zastupa Željka Pilipović, odvjetnica iz Zagreba, Pavla </w:t>
      </w:r>
      <w:proofErr w:type="spellStart"/>
      <w:r w:rsidR="007A45EB">
        <w:t>Hatza</w:t>
      </w:r>
      <w:proofErr w:type="spellEnd"/>
      <w:r w:rsidR="007A45EB">
        <w:t xml:space="preserve"> 21</w:t>
      </w:r>
      <w:r>
        <w:t xml:space="preserve">, za otvaranje stečajnog postupka nad, </w:t>
      </w:r>
      <w:r w:rsidR="007A45EB">
        <w:t>NATURA ORGANIC d.o.o. Zagreb, Kruge 7, OIB:66679834606</w:t>
      </w:r>
      <w:r>
        <w:t xml:space="preserve">, </w:t>
      </w:r>
      <w:r w:rsidR="007A45EB">
        <w:t>30</w:t>
      </w:r>
      <w:r>
        <w:t xml:space="preserve">. </w:t>
      </w:r>
      <w:r w:rsidR="00E85759">
        <w:t>rujna</w:t>
      </w:r>
      <w:r>
        <w:t xml:space="preserve"> 201</w:t>
      </w:r>
      <w:r w:rsidR="007A45EB">
        <w:t>5</w:t>
      </w:r>
      <w:r>
        <w:t>. godine,</w:t>
      </w:r>
    </w:p>
    <w:p w:rsidRDefault="00760814" w:rsidP="006016F1" w:rsidR="00760814">
      <w:pPr>
        <w:jc w:val="both"/>
      </w:pPr>
    </w:p>
    <w:p w:rsidRDefault="003B7B8F" w:rsidP="003B7B8F" w:rsidR="0053374B" w:rsidRPr="00353FF7">
      <w:pPr>
        <w:jc w:val="center"/>
        <w:rPr>
          <w:b/>
        </w:rPr>
      </w:pPr>
      <w:r w:rsidRPr="00353FF7">
        <w:rPr>
          <w:b/>
        </w:rPr>
        <w:t>r</w:t>
      </w:r>
      <w:r w:rsidR="0053374B" w:rsidRPr="00353FF7">
        <w:rPr>
          <w:b/>
        </w:rPr>
        <w:t xml:space="preserve">   i   j   e   š   i   o  </w:t>
      </w:r>
      <w:r w:rsidR="008C64E7" w:rsidRPr="00353FF7">
        <w:rPr>
          <w:b/>
        </w:rPr>
        <w:t xml:space="preserve">  </w:t>
      </w:r>
      <w:r w:rsidR="0053374B" w:rsidRPr="00353FF7">
        <w:rPr>
          <w:b/>
        </w:rPr>
        <w:t xml:space="preserve">   j   e</w:t>
      </w:r>
    </w:p>
    <w:p w:rsidRDefault="0053374B" w:rsidR="0053374B"/>
    <w:p w:rsidRDefault="0053374B" w:rsidP="00353FF7" w:rsidR="00112501">
      <w:pPr>
        <w:jc w:val="both"/>
      </w:pPr>
      <w:r>
        <w:t xml:space="preserve">I   Pokreće se prethodni postupak radi utvrđivanja uvjeta za otvaranje stečajnog postupka nad </w:t>
      </w:r>
      <w:r w:rsidR="00642927">
        <w:t xml:space="preserve">predloženim </w:t>
      </w:r>
      <w:r>
        <w:t>dužnikom</w:t>
      </w:r>
      <w:r w:rsidR="00112501">
        <w:t xml:space="preserve"> NATURA ORGANIC d.o.o. Zagreb, Kruge 7, OIB:66679834606,</w:t>
      </w:r>
      <w:r w:rsidR="009F3AEB" w:rsidRPr="000512A3">
        <w:t xml:space="preserve"> </w:t>
      </w:r>
    </w:p>
    <w:p w:rsidRDefault="00112501" w:rsidP="00112501" w:rsidR="009F3AEB" w:rsidRPr="000512A3">
      <w:r>
        <w:t xml:space="preserve">II  </w:t>
      </w:r>
      <w:r w:rsidR="009F3AEB" w:rsidRPr="000512A3">
        <w:t xml:space="preserve">Zakazuje se ročište radi izjašnjenja </w:t>
      </w:r>
      <w:r w:rsidR="00642927">
        <w:t>o prijedlogu za</w:t>
      </w:r>
      <w:r w:rsidR="009F3AEB" w:rsidRPr="000512A3">
        <w:t xml:space="preserve"> otvaranj</w:t>
      </w:r>
      <w:r w:rsidR="00642927">
        <w:t>e</w:t>
      </w:r>
      <w:r w:rsidR="009F3AEB" w:rsidRPr="000512A3">
        <w:t xml:space="preserve"> stečajnog postupka</w:t>
      </w:r>
    </w:p>
    <w:p w:rsidRDefault="007A45EB" w:rsidP="00353FF7" w:rsidR="009F3AEB" w:rsidRPr="000512A3">
      <w:pPr>
        <w:jc w:val="both"/>
      </w:pPr>
      <w:r>
        <w:rPr>
          <w:b/>
        </w:rPr>
        <w:t>22</w:t>
      </w:r>
      <w:r w:rsidR="003B7B8F" w:rsidRPr="00401109">
        <w:rPr>
          <w:b/>
        </w:rPr>
        <w:t xml:space="preserve">. </w:t>
      </w:r>
      <w:r w:rsidR="00F300BD">
        <w:rPr>
          <w:b/>
        </w:rPr>
        <w:t>listopada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FF5C39">
        <w:rPr>
          <w:b/>
        </w:rPr>
        <w:t>3</w:t>
      </w:r>
      <w:r w:rsidR="00F300BD">
        <w:rPr>
          <w:b/>
        </w:rPr>
        <w:t>. godine u 10</w:t>
      </w:r>
      <w:r w:rsidR="009F3AEB" w:rsidRPr="00401109">
        <w:rPr>
          <w:b/>
        </w:rPr>
        <w:t>,</w:t>
      </w:r>
      <w:r w:rsidR="00F300BD">
        <w:rPr>
          <w:b/>
        </w:rPr>
        <w:t>3</w:t>
      </w:r>
      <w:r w:rsidR="009F3AEB" w:rsidRPr="00401109">
        <w:rPr>
          <w:b/>
        </w:rPr>
        <w:t>0 sati</w:t>
      </w:r>
      <w:r w:rsidR="009F3AEB" w:rsidRPr="000512A3">
        <w:t xml:space="preserve"> u zgradi Trgovačkog suda u Zagrebu, Petrinjska 8, soba </w:t>
      </w:r>
      <w:r w:rsidR="00F300BD">
        <w:t>84</w:t>
      </w:r>
      <w:r w:rsidR="009F3AEB" w:rsidRPr="000512A3">
        <w:t>/II.</w:t>
      </w:r>
    </w:p>
    <w:p w:rsidRDefault="009F3AEB" w:rsidP="00353FF7" w:rsidR="009F3AEB">
      <w:pPr>
        <w:jc w:val="both"/>
      </w:pPr>
      <w:r>
        <w:t>Na ročište se pozivaju dostavom ovog rješenja:</w:t>
      </w:r>
    </w:p>
    <w:p w:rsidRDefault="00353FF7" w:rsidP="007876DE" w:rsidR="009F3AEB">
      <w:pPr>
        <w:ind w:left="360"/>
        <w:jc w:val="both"/>
      </w:pPr>
      <w:r>
        <w:t>-    z</w:t>
      </w:r>
      <w:r w:rsidR="00E33925">
        <w:t>akonski zastupnik predloženog</w:t>
      </w:r>
      <w:r w:rsidR="009F3AEB">
        <w:t xml:space="preserve"> dužnika ,</w:t>
      </w:r>
      <w:r w:rsidR="00F300BD">
        <w:t xml:space="preserve"> </w:t>
      </w:r>
      <w:r w:rsidR="007A45EB">
        <w:t>Helena Krmpotić, Gornja Reka 232</w:t>
      </w:r>
      <w:r w:rsidR="00457F31">
        <w:t>,</w:t>
      </w:r>
    </w:p>
    <w:p w:rsidRDefault="00D36275" w:rsidP="00353FF7" w:rsidR="00D36275">
      <w:pPr>
        <w:jc w:val="both"/>
      </w:pPr>
      <w:r>
        <w:t xml:space="preserve">     </w:t>
      </w:r>
      <w:r w:rsidR="00F300BD">
        <w:t xml:space="preserve"> -    predlagatelj</w:t>
      </w:r>
      <w:r w:rsidR="007A45EB">
        <w:t xml:space="preserve"> po pun</w:t>
      </w:r>
      <w:r w:rsidR="00F300BD">
        <w:t xml:space="preserve"> </w:t>
      </w:r>
      <w:r>
        <w:t>.</w:t>
      </w:r>
    </w:p>
    <w:p w:rsidRDefault="007A45EB" w:rsidP="00353FF7" w:rsidR="00DD2EEB">
      <w:pPr>
        <w:jc w:val="both"/>
      </w:pPr>
      <w:r>
        <w:t>III</w:t>
      </w:r>
      <w:r w:rsidR="00DD2EEB">
        <w:t xml:space="preserve"> Na ročištu će se pozvane osobe izjasniti o prijedlogu za otvaranje stečajnog postupka. Temeljem članka 49. stavak (2) Stečajnog zakona one se o prijedlogu mogu i pismeno izjasniti.</w:t>
      </w:r>
    </w:p>
    <w:p w:rsidRDefault="00DD2EEB" w:rsidP="00DD2EEB" w:rsidR="00DD2EEB"/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7F0FFE" w:rsidP="005E3203" w:rsidR="007F0FFE">
      <w:pPr>
        <w:jc w:val="both"/>
      </w:pPr>
    </w:p>
    <w:p w:rsidRDefault="007F0FFE" w:rsidP="007F0FFE" w:rsidR="007F0FFE">
      <w:pPr>
        <w:jc w:val="both"/>
      </w:pPr>
      <w:r>
        <w:t xml:space="preserve">Predlagatelj je  </w:t>
      </w:r>
      <w:r w:rsidR="007A45EB">
        <w:t>26</w:t>
      </w:r>
      <w:r>
        <w:t>. 0</w:t>
      </w:r>
      <w:r w:rsidR="007A45EB">
        <w:t>8</w:t>
      </w:r>
      <w:r>
        <w:t>. 201</w:t>
      </w:r>
      <w:r w:rsidR="007A45EB">
        <w:t>5</w:t>
      </w:r>
      <w:r>
        <w:t>. godine podnio prijedlog za otvaranje stečajnog postupka nad trgovačkim društvom,</w:t>
      </w:r>
      <w:r w:rsidRPr="00240262">
        <w:t xml:space="preserve"> </w:t>
      </w:r>
      <w:r w:rsidR="007A45EB">
        <w:t>NATURA ORGANIC d.o.o. Zagreb, Kruge 7, OIB:66679834606</w:t>
      </w:r>
      <w:r>
        <w:t xml:space="preserve">. Predlagatelj je radnik, kojem je sud temeljem priložene vjerodostojne dokumentacije prihvatio aktivnu legitimaciju za postupanje.  Temeljem navedenog sud je prihvatio prijedlog i svojstvo ovlaštenog predlagatelja, jer ispunjava uvjete iz članka 39. Stečajnog zakona.  Sud nema saznanja o stečajnim razlozima na strani predloženog dužnika i mora ih utvrditi u prethodnom postupku. U prilogu ovog rješenja predloženom dužniku dostavlja se prijedlog s prilozima radi očitovanja. Sud nije ograničio upravu za zastupanjem. </w:t>
      </w:r>
      <w:r w:rsidR="00306467">
        <w:t>Postojanje stečajnog razloga na strani predloženog dužnika predlagatelj dokazuje potvrdom Fine Zagreb. Neprekidna blokada računa traje dulje od 60 dana.</w:t>
      </w:r>
    </w:p>
    <w:p w:rsidRDefault="007F0FFE" w:rsidP="007F0FFE" w:rsidR="00112501">
      <w:pPr>
        <w:jc w:val="both"/>
      </w:pPr>
      <w:r>
        <w:t>Temeljem svega navedenog sud je utvrdio da je predlagatelj ispunio zakonske pretpostavke za pokretanje prethodnog postupka te je sukladno članku 39. Stečajnog za</w:t>
      </w:r>
      <w:r w:rsidR="007A45EB">
        <w:t xml:space="preserve">kona riješeno kao pod </w:t>
      </w:r>
    </w:p>
    <w:p w:rsidRDefault="00112501" w:rsidP="007F0FFE" w:rsidR="00112501">
      <w:pPr>
        <w:jc w:val="both"/>
      </w:pPr>
    </w:p>
    <w:p w:rsidRDefault="00112501" w:rsidP="007F0FFE" w:rsidR="00112501">
      <w:pPr>
        <w:jc w:val="both"/>
      </w:pPr>
    </w:p>
    <w:p w:rsidRDefault="00112501" w:rsidP="007F0FFE" w:rsidR="00112501">
      <w:pPr>
        <w:jc w:val="both"/>
      </w:pPr>
    </w:p>
    <w:p w:rsidRDefault="00112501" w:rsidP="007F0FFE" w:rsidR="00112501">
      <w:pPr>
        <w:jc w:val="both"/>
      </w:pPr>
    </w:p>
    <w:p w:rsidRDefault="00112501" w:rsidP="007F0FFE" w:rsidR="00112501">
      <w:pPr>
        <w:jc w:val="both"/>
      </w:pPr>
    </w:p>
    <w:p w:rsidRDefault="007A45EB" w:rsidP="007F0FFE" w:rsidR="007F0FFE">
      <w:pPr>
        <w:jc w:val="both"/>
      </w:pPr>
      <w:r>
        <w:t xml:space="preserve">I izreke. U skladu s </w:t>
      </w:r>
      <w:r w:rsidR="007F0FFE">
        <w:t xml:space="preserve"> člank</w:t>
      </w:r>
      <w:r>
        <w:t>om</w:t>
      </w:r>
      <w:r w:rsidR="007F0FFE">
        <w:t xml:space="preserve"> 49. Stečajnog zakona</w:t>
      </w:r>
      <w:r>
        <w:t xml:space="preserve"> koji se primjenjuje u ovom predmetu</w:t>
      </w:r>
      <w:r w:rsidR="007F0FFE">
        <w:t xml:space="preserve"> određeno je ročište na kojem će se pozvane osobe izjasniti o prijedlogu.</w:t>
      </w:r>
    </w:p>
    <w:p w:rsidRDefault="007F0FFE" w:rsidP="007F0FFE" w:rsidR="007F0FFE">
      <w:pPr>
        <w:jc w:val="both"/>
      </w:pPr>
    </w:p>
    <w:p w:rsidRDefault="00F31864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7A45EB">
        <w:t>30</w:t>
      </w:r>
      <w:r w:rsidR="00EA6F31">
        <w:t xml:space="preserve">. </w:t>
      </w:r>
      <w:r w:rsidR="007F0FFE">
        <w:t>rujna</w:t>
      </w:r>
      <w:r w:rsidR="009648D2">
        <w:t xml:space="preserve"> </w:t>
      </w:r>
      <w:r w:rsidR="00EA6F31">
        <w:t xml:space="preserve"> 20</w:t>
      </w:r>
      <w:r w:rsidR="007A45EB">
        <w:t>15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 Stečajni sudac:</w:t>
      </w:r>
    </w:p>
    <w:p w:rsidRDefault="00EA6F31" w:rsidP="00DD2EEB" w:rsidR="00EA6F31">
      <w:r>
        <w:t xml:space="preserve">                                                                                         Nino Radić</w:t>
      </w:r>
      <w:r w:rsidR="00F31864">
        <w:t xml:space="preserve"> </w:t>
      </w:r>
      <w:r w:rsidR="007B63A9">
        <w:t xml:space="preserve"> v.r. </w:t>
      </w:r>
    </w:p>
    <w:p w:rsidRDefault="00EA6F31" w:rsidP="00DD2EEB" w:rsidR="00EA6F31">
      <w:r>
        <w:t>POUKA O PRAVNOM LIJEKU:</w:t>
      </w:r>
    </w:p>
    <w:p w:rsidRDefault="00EA6F31" w:rsidP="00DD2EEB" w:rsidR="00EA6F31">
      <w: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F31864" w:rsidP="00DD2EEB" w:rsidR="00F31864"/>
    <w:p w:rsidRDefault="007B63A9" w:rsidR="007B63A9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7B63A9" w:rsidR="007B63A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7B63A9" w:rsidP="00DD2EEB" w:rsidR="007B63A9"/>
    <w:sectPr w:rsidR="007B63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10539C"/>
    <w:multiLevelType w:val="hybridMultilevel"/>
    <w:tmpl w:val="FB743B26"/>
    <w:lvl w:tplc="654EFF18" w:ilvl="0">
      <w:start w:val="9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973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2501"/>
    <w:rsid w:val="00113BB5"/>
    <w:rsid w:val="001161FE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0826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06467"/>
    <w:rsid w:val="0031124B"/>
    <w:rsid w:val="003135BC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2A6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57F31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2D8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88C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1D6C"/>
    <w:rsid w:val="005255C4"/>
    <w:rsid w:val="00525BF3"/>
    <w:rsid w:val="00525F7D"/>
    <w:rsid w:val="00527C07"/>
    <w:rsid w:val="00530EFA"/>
    <w:rsid w:val="00532D99"/>
    <w:rsid w:val="0053374B"/>
    <w:rsid w:val="00533D42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5E93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3203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16F1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927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BDB"/>
    <w:rsid w:val="00745CA6"/>
    <w:rsid w:val="00746ADC"/>
    <w:rsid w:val="00747746"/>
    <w:rsid w:val="00753077"/>
    <w:rsid w:val="00760534"/>
    <w:rsid w:val="0076081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45EB"/>
    <w:rsid w:val="007A628A"/>
    <w:rsid w:val="007B0BEA"/>
    <w:rsid w:val="007B38D9"/>
    <w:rsid w:val="007B3CB3"/>
    <w:rsid w:val="007B4CAF"/>
    <w:rsid w:val="007B5483"/>
    <w:rsid w:val="007B63A9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0FFE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48D2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24DF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C30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331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3A99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00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275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BD0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6B1C"/>
    <w:rsid w:val="00DF723A"/>
    <w:rsid w:val="00DF72FC"/>
    <w:rsid w:val="00E010F2"/>
    <w:rsid w:val="00E018ED"/>
    <w:rsid w:val="00E0271E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32F1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5759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5BD1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00BD"/>
    <w:rsid w:val="00F31864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161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61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6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1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1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1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1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161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61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6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1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1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1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1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St-625/2015-4</izvorni_sadrzaj>
    <derivirana_varijabla naziv="DomainObject.Oznaka_1">St-625/2015-4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ORGANIC d.o.o.</izvorni_sadrzaj>
    <derivirana_varijabla naziv="DomainObject.Predmet.ProtustrankaFormated_1">  NATURA ORGANIC d.o.o.</derivirana_varijabla>
  </DomainObject.Predmet.ProtustrankaFormated>
  <DomainObject.Predmet.ProtustrankaFormatedOIB>
    <izvorni_sadrzaj>  NATURA ORGANIC d.o.o., OIB 66679834606</izvorni_sadrzaj>
    <derivirana_varijabla naziv="DomainObject.Predmet.ProtustrankaFormatedOIB_1">  NATURA ORGANIC d.o.o., OIB 66679834606</derivirana_varijabla>
  </DomainObject.Predmet.ProtustrankaFormatedOIB>
  <DomainObject.Predmet.ProtustrankaFormatedWithAdress>
    <izvorni_sadrzaj> NATURA ORGANIC d.o.o., Kruge 7, 10000 Zagreb</izvorni_sadrzaj>
    <derivirana_varijabla naziv="DomainObject.Predmet.ProtustrankaFormatedWithAdress_1"> NATURA ORGANIC d.o.o., Kruge 7, 10000 Zagreb</derivirana_varijabla>
  </DomainObject.Predmet.ProtustrankaFormatedWithAdress>
  <DomainObject.Predmet.ProtustrankaFormatedWithAdressOIB>
    <izvorni_sadrzaj> NATURA ORGANIC d.o.o., OIB 66679834606, Kruge 7, 10000 Zagreb</izvorni_sadrzaj>
    <derivirana_varijabla naziv="DomainObject.Predmet.ProtustrankaFormatedWithAdressOIB_1"> NATURA ORGANIC d.o.o., OIB 66679834606, Kruge 7, 10000 Zagreb</derivirana_varijabla>
  </DomainObject.Predmet.ProtustrankaFormatedWithAdressOIB>
  <DomainObject.Predmet.ProtustrankaWithAdress>
    <izvorni_sadrzaj>NATURA ORGANIC d.o.o. Kruge 7, 10000 Zagreb</izvorni_sadrzaj>
    <derivirana_varijabla naziv="DomainObject.Predmet.ProtustrankaWithAdress_1">NATURA ORGANIC d.o.o. Kruge 7, 10000 Zagreb</derivirana_varijabla>
  </DomainObject.Predmet.ProtustrankaWithAdress>
  <DomainObject.Predmet.ProtustrankaWithAdressOIB>
    <izvorni_sadrzaj>NATURA ORGANIC d.o.o., OIB 66679834606, Kruge 7, 10000 Zagreb</izvorni_sadrzaj>
    <derivirana_varijabla naziv="DomainObject.Predmet.ProtustrankaWithAdressOIB_1">NATURA ORGANIC d.o.o., OIB 66679834606, Kruge 7, 10000 Zagreb</derivirana_varijabla>
  </DomainObject.Predmet.ProtustrankaWithAdressOIB>
  <DomainObject.Predmet.ProtustrankaNazivFormated>
    <izvorni_sadrzaj>NATURA ORGANIC d.o.o.</izvorni_sadrzaj>
    <derivirana_varijabla naziv="DomainObject.Predmet.ProtustrankaNazivFormated_1">NATURA ORGANIC d.o.o.</derivirana_varijabla>
  </DomainObject.Predmet.ProtustrankaNazivFormated>
  <DomainObject.Predmet.ProtustrankaNazivFormatedOIB>
    <izvorni_sadrzaj>NATURA ORGANIC d.o.o., OIB 66679834606</izvorni_sadrzaj>
    <derivirana_varijabla naziv="DomainObject.Predmet.ProtustrankaNazivFormatedOIB_1">NATURA ORGANIC d.o.o., OIB 66679834606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Dijana Čuljak zastupanog po punomoćniku Željka Pilipović</izvorni_sadrzaj>
    <derivirana_varijabla naziv="DomainObject.Predmet.StrankaFormated_1">  Dijana Čuljak zastupanog po punomoćniku Željka Pilipović</derivirana_varijabla>
  </DomainObject.Predmet.StrankaFormated>
  <DomainObject.Predmet.StrankaFormatedOIB>
    <izvorni_sadrzaj>  Dijana Čuljak, OIB 72276510860 zastupanog po punomoćniku Željka Pilipović</izvorni_sadrzaj>
    <derivirana_varijabla naziv="DomainObject.Predmet.StrankaFormatedOIB_1">  Dijana Čuljak, OIB 72276510860 zastupanog po punomoćniku Željka Pilipović</derivirana_varijabla>
  </DomainObject.Predmet.StrankaFormatedOIB>
  <DomainObject.Predmet.StrankaFormatedWithAdress>
    <izvorni_sadrzaj> Dijana Čuljak, Baruna Trenka 5, 10000 Zagreb zastupanog po punomoćniku Željka Pilipović</izvorni_sadrzaj>
    <derivirana_varijabla naziv="DomainObject.Predmet.StrankaFormatedWithAdress_1"> Dijana Čuljak, Baruna Trenka 5, 10000 Zagreb zastupanog po punomoćniku Željka Pilipović</derivirana_varijabla>
  </DomainObject.Predmet.StrankaFormatedWithAdress>
  <DomainObject.Predmet.StrankaFormatedWithAdressOIB>
    <izvorni_sadrzaj> Dijana Čuljak, OIB 72276510860, Baruna Trenka 5, 10000 Zagreb zastupanog po punomoćniku Željka Pilipović</izvorni_sadrzaj>
    <derivirana_varijabla naziv="DomainObject.Predmet.StrankaFormatedWithAdressOIB_1"> Dijana Čuljak, OIB 72276510860, Baruna Trenka 5, 10000 Zagreb zastupanog po punomoćniku Željka Pilipović</derivirana_varijabla>
  </DomainObject.Predmet.StrankaFormatedWithAdressOIB>
  <DomainObject.Predmet.StrankaWithAdress>
    <izvorni_sadrzaj>Dijana Čuljak Baruna Trenka 5,10000 Zagreb</izvorni_sadrzaj>
    <derivirana_varijabla naziv="DomainObject.Predmet.StrankaWithAdress_1">Dijana Čuljak Baruna Trenka 5,10000 Zagreb</derivirana_varijabla>
  </DomainObject.Predmet.StrankaWithAdress>
  <DomainObject.Predmet.StrankaWithAdressOIB>
    <izvorni_sadrzaj>Dijana Čuljak, OIB 72276510860, Baruna Trenka 5,10000 Zagreb</izvorni_sadrzaj>
    <derivirana_varijabla naziv="DomainObject.Predmet.StrankaWithAdressOIB_1">Dijana Čuljak, OIB 72276510860, Baruna Trenka 5,10000 Zagreb</derivirana_varijabla>
  </DomainObject.Predmet.StrankaWithAdressOIB>
  <DomainObject.Predmet.StrankaNazivFormated>
    <izvorni_sadrzaj>Dijana Čuljak</izvorni_sadrzaj>
    <derivirana_varijabla naziv="DomainObject.Predmet.StrankaNazivFormated_1">Dijana Čuljak</derivirana_varijabla>
  </DomainObject.Predmet.StrankaNazivFormated>
  <DomainObject.Predmet.StrankaNazivFormatedOIB>
    <izvorni_sadrzaj>Dijana Čuljak, OIB 72276510860</izvorni_sadrzaj>
    <derivirana_varijabla naziv="DomainObject.Predmet.StrankaNazivFormatedOIB_1">Dijana Čuljak, OIB 72276510860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Dijana Čuljak zastupanog po punomoćniku Željka Pilipović</item>
    </izvorni_sadrzaj>
    <derivirana_varijabla naziv="DomainObject.Predmet.StrankaListFormated_1">
      <item>Dijana Čuljak zastupanog po punomoćniku Željka Pilipović</item>
    </derivirana_varijabla>
  </DomainObject.Predmet.StrankaListFormated>
  <DomainObject.Predmet.StrankaListFormatedOIB>
    <izvorni_sadrzaj>
      <item>Dijana Čuljak, OIB 72276510860 zastupanog po punomoćniku Željka Pilipović</item>
    </izvorni_sadrzaj>
    <derivirana_varijabla naziv="DomainObject.Predmet.StrankaListFormatedOIB_1">
      <item>Dijana Čuljak, OIB 72276510860 zastupanog po punomoćniku Željka Pilipović</item>
    </derivirana_varijabla>
  </DomainObject.Predmet.StrankaListFormatedOIB>
  <DomainObject.Predmet.StrankaListFormatedWithAdress>
    <izvorni_sadrzaj>
      <item>Dijana Čuljak, Baruna Trenka 5, 10000 Zagreb zastupanog po punomoćniku Željka Pilipović</item>
    </izvorni_sadrzaj>
    <derivirana_varijabla naziv="DomainObject.Predmet.StrankaListFormatedWithAdress_1">
      <item>Dijana Čuljak, Baruna Trenka 5, 10000 Zagreb zastupanog po punomoćniku Željka Pilipović</item>
    </derivirana_varijabla>
  </DomainObject.Predmet.StrankaListFormatedWithAdress>
  <DomainObject.Predmet.StrankaListFormatedWithAdressOIB>
    <izvorni_sadrzaj>
      <item>Dijana Čuljak, OIB 72276510860, Baruna Trenka 5, 10000 Zagreb zastupanog po punomoćniku Željka Pilipović</item>
    </izvorni_sadrzaj>
    <derivirana_varijabla naziv="DomainObject.Predmet.StrankaListFormatedWithAdressOIB_1">
      <item>Dijana Čuljak, OIB 72276510860, Baruna Trenka 5, 10000 Zagreb zastupanog po punomoćniku Željka Pilipović</item>
    </derivirana_varijabla>
  </DomainObject.Predmet.StrankaListFormatedWithAdressOIB>
  <DomainObject.Predmet.StrankaListNazivFormated>
    <izvorni_sadrzaj>
      <item>Dijana Čuljak</item>
    </izvorni_sadrzaj>
    <derivirana_varijabla naziv="DomainObject.Predmet.StrankaListNazivFormated_1">
      <item>Dijana Čuljak</item>
    </derivirana_varijabla>
  </DomainObject.Predmet.StrankaListNazivFormated>
  <DomainObject.Predmet.StrankaListNazivFormatedOIB>
    <izvorni_sadrzaj>
      <item>Dijana Čuljak, OIB 72276510860</item>
    </izvorni_sadrzaj>
    <derivirana_varijabla naziv="DomainObject.Predmet.StrankaListNazivFormatedOIB_1">
      <item>Dijana Čuljak, OIB 72276510860</item>
    </derivirana_varijabla>
  </DomainObject.Predmet.StrankaListNazivFormatedOIB>
  <DomainObject.Predmet.ProtuStrankaListFormated>
    <izvorni_sadrzaj>
      <item>NATURA ORGANIC d.o.o.</item>
    </izvorni_sadrzaj>
    <derivirana_varijabla naziv="DomainObject.Predmet.ProtuStrankaListFormated_1">
      <item>NATURA ORGANIC d.o.o.</item>
    </derivirana_varijabla>
  </DomainObject.Predmet.ProtuStrankaListFormated>
  <DomainObject.Predmet.ProtuStrankaListFormatedOIB>
    <izvorni_sadrzaj>
      <item>NATURA ORGANIC d.o.o., OIB 66679834606</item>
    </izvorni_sadrzaj>
    <derivirana_varijabla naziv="DomainObject.Predmet.ProtuStrankaListFormatedOIB_1">
      <item>NATURA ORGANIC d.o.o., OIB 66679834606</item>
    </derivirana_varijabla>
  </DomainObject.Predmet.ProtuStrankaListFormatedOIB>
  <DomainObject.Predmet.ProtuStrankaListFormatedWithAdress>
    <izvorni_sadrzaj>
      <item>NATURA ORGANIC d.o.o., Kruge 7, 10000 Zagreb</item>
    </izvorni_sadrzaj>
    <derivirana_varijabla naziv="DomainObject.Predmet.ProtuStrankaListFormatedWithAdress_1">
      <item>NATURA ORGANIC d.o.o., Kruge 7, 10000 Zagreb</item>
    </derivirana_varijabla>
  </DomainObject.Predmet.ProtuStrankaListFormatedWithAdress>
  <DomainObject.Predmet.ProtuStrankaListFormatedWithAdressOIB>
    <izvorni_sadrzaj>
      <item>NATURA ORGANIC d.o.o., OIB 66679834606, Kruge 7, 10000 Zagreb</item>
    </izvorni_sadrzaj>
    <derivirana_varijabla naziv="DomainObject.Predmet.ProtuStrankaListFormatedWithAdressOIB_1">
      <item>NATURA ORGANIC d.o.o., OIB 66679834606, Kruge 7, 10000 Zagreb</item>
    </derivirana_varijabla>
  </DomainObject.Predmet.ProtuStrankaListFormatedWithAdressOIB>
  <DomainObject.Predmet.ProtuStrankaListNazivFormated>
    <izvorni_sadrzaj>
      <item>NATURA ORGANIC d.o.o.</item>
    </izvorni_sadrzaj>
    <derivirana_varijabla naziv="DomainObject.Predmet.ProtuStrankaListNazivFormated_1">
      <item>NATURA ORGANIC d.o.o.</item>
    </derivirana_varijabla>
  </DomainObject.Predmet.ProtuStrankaListNazivFormated>
  <DomainObject.Predmet.ProtuStrankaListNazivFormatedOIB>
    <izvorni_sadrzaj>
      <item>NATURA ORGANIC d.o.o., OIB 66679834606</item>
    </izvorni_sadrzaj>
    <derivirana_varijabla naziv="DomainObject.Predmet.ProtuStrankaListNazivFormatedOIB_1">
      <item>NATURA ORGANIC d.o.o., OIB 66679834606</item>
    </derivirana_varijabla>
  </DomainObject.Predmet.ProtuStrankaListNazivFormatedOIB>
  <DomainObject.Predmet.OstaliListFormated>
    <izvorni_sadrzaj>
      <item>Željka Pilipović punomoćnik sudionika u postupku Dijana Čuljak</item>
    </izvorni_sadrzaj>
    <derivirana_varijabla naziv="DomainObject.Predmet.OstaliListFormated_1">
      <item>Željka Pilipović punomoćnik sudionika u postupku Dijana Čuljak</item>
    </derivirana_varijabla>
  </DomainObject.Predmet.OstaliListFormated>
  <DomainObject.Predmet.OstaliListFormatedOIB>
    <izvorni_sadrzaj>
      <item>Željka Pilipović, OIB 24827636805 punomoćnik sudionika u postupku Dijana Čuljak</item>
    </izvorni_sadrzaj>
    <derivirana_varijabla naziv="DomainObject.Predmet.OstaliListFormatedOIB_1">
      <item>Željka Pilipović, OIB 24827636805 punomoćnik sudionika u postupku Dijana Čuljak</item>
    </derivirana_varijabla>
  </DomainObject.Predmet.OstaliListFormatedOIB>
  <DomainObject.Predmet.OstaliListFormatedWithAdress>
    <izvorni_sadrzaj>
      <item>Željka Pilipović, Pavla Hatza 21, 10000 Zagreb punomoćnik sudionika u postupku Dijana Čuljak</item>
    </izvorni_sadrzaj>
    <derivirana_varijabla naziv="DomainObject.Predmet.OstaliListFormatedWithAdress_1">
      <item>Željka Pilipović, Pavla Hatza 21, 10000 Zagreb punomoćnik sudionika u postupku Dijana Čuljak</item>
    </derivirana_varijabla>
  </DomainObject.Predmet.OstaliListFormatedWithAdress>
  <DomainObject.Predmet.OstaliListFormatedWithAdressOIB>
    <izvorni_sadrzaj>
      <item>Željka Pilipović, OIB 24827636805, Pavla Hatza 21, 10000 Zagreb punomoćnik sudionika u postupku Dijana Čuljak</item>
    </izvorni_sadrzaj>
    <derivirana_varijabla naziv="DomainObject.Predmet.OstaliListFormatedWithAdressOIB_1">
      <item>Željka Pilipović, OIB 24827636805, Pavla Hatza 21, 10000 Zagreb punomoćnik sudionika u postupku Dijana Čuljak</item>
    </derivirana_varijabla>
  </DomainObject.Predmet.OstaliListFormatedWithAdressOIB>
  <DomainObject.Predmet.OstaliListNazivFormated>
    <izvorni_sadrzaj>
      <item>Željka Pilipović</item>
    </izvorni_sadrzaj>
    <derivirana_varijabla naziv="DomainObject.Predmet.OstaliListNazivFormated_1">
      <item>Željka Pilipović</item>
    </derivirana_varijabla>
  </DomainObject.Predmet.OstaliListNazivFormated>
  <DomainObject.Predmet.OstaliListNazivFormatedOIB>
    <izvorni_sadrzaj>
      <item>Željka Pilipović, OIB 24827636805</item>
    </izvorni_sadrzaj>
    <derivirana_varijabla naziv="DomainObject.Predmet.OstaliListNazivFormatedOIB_1">
      <item>Željka Pilipović, OIB 24827636805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St-625/2015-4</izvorni_sadrzaj>
    <derivirana_varijabla naziv="DomainObject.PoslovniBrojDokumenta_1">St-625/2015-4</derivirana_varijabla>
  </DomainObject.PoslovniBrojDokumenta>
  <DomainObject.Predmet.StrankaIDrugi>
    <izvorni_sadrzaj>Dijana Čuljak</izvorni_sadrzaj>
    <derivirana_varijabla naziv="DomainObject.Predmet.StrankaIDrugi_1">Dijana Čuljak</derivirana_varijabla>
  </DomainObject.Predmet.StrankaIDrugi>
  <DomainObject.Predmet.ProtustrankaIDrugi>
    <izvorni_sadrzaj>NATURA ORGANIC d.o.o.</izvorni_sadrzaj>
    <derivirana_varijabla naziv="DomainObject.Predmet.ProtustrankaIDrugi_1">NATURA ORGANIC d.o.o.</derivirana_varijabla>
  </DomainObject.Predmet.ProtustrankaIDrugi>
  <DomainObject.Predmet.StrankaIDrugiAdressOIB>
    <izvorni_sadrzaj>Dijana Čuljak, OIB 72276510860, Baruna Trenka 5, 10000 Zagreb</izvorni_sadrzaj>
    <derivirana_varijabla naziv="DomainObject.Predmet.StrankaIDrugiAdressOIB_1">Dijana Čuljak, OIB 72276510860, Baruna Trenka 5, 10000 Zagreb</derivirana_varijabla>
  </DomainObject.Predmet.StrankaIDrugiAdressOIB>
  <DomainObject.Predmet.ProtustrankaIDrugiAdressOIB>
    <izvorni_sadrzaj>NATURA ORGANIC d.o.o., OIB 66679834606, Kruge 7, 10000 Zagreb</izvorni_sadrzaj>
    <derivirana_varijabla naziv="DomainObject.Predmet.ProtustrankaIDrugiAdressOIB_1">NATURA ORGANIC d.o.o., OIB 66679834606, Kruge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Dijana Čuljak</item>
      <item>NATURA ORGANIC d.o.o.</item>
      <item>Željka Pilipović</item>
    </izvorni_sadrzaj>
    <derivirana_varijabla naziv="DomainObject.Predmet.SudioniciListNaziv_1">
      <item>Dijana Čuljak</item>
      <item>NATURA ORGANIC d.o.o.</item>
      <item>Željka Pilipović</item>
    </derivirana_varijabla>
  </DomainObject.Predmet.SudioniciListNaziv>
  <DomainObject.Predmet.SudioniciListAdressOIB>
    <izvorni_sadrzaj>
      <item>Dijana Čuljak, OIB 72276510860, Baruna Trenka 5,10000 Zagreb</item>
      <item>NATURA ORGANIC d.o.o., OIB 66679834606, Kruge 7,10000 Zagreb</item>
      <item>Željka Pilipović, OIB 24827636805, Pavla Hatza 21,10000 Zagreb</item>
    </izvorni_sadrzaj>
    <derivirana_varijabla naziv="DomainObject.Predmet.SudioniciListAdressOIB_1">
      <item>Dijana Čuljak, OIB 72276510860, Baruna Trenka 5,10000 Zagreb</item>
      <item>NATURA ORGANIC d.o.o., OIB 66679834606, Kruge 7,10000 Zagreb</item>
      <item>Željka Pilipović, OIB 24827636805,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72276510860</item>
      <item>, OIB 66679834606</item>
      <item>, OIB 24827636805</item>
    </izvorni_sadrzaj>
    <derivirana_varijabla naziv="DomainObject.Predmet.SudioniciListNazivOIB_1">
      <item>, OIB 72276510860</item>
      <item>, OIB 66679834606</item>
      <item>, OIB 24827636805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417</properties:Words>
  <properties:Characters>2341</properties:Characters>
  <properties:Lines>61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2015-09-30T07:56:00Z</dcterms:created>
  <dc:creator>radicn</dc:creator>
  <cp:lastModifiedBy>Tatjana Slaviček</cp:lastModifiedBy>
  <cp:lastPrinted>2015-09-30T07:53:00Z</cp:lastPrinted>
  <dcterms:modified xmlns:xsi="http://www.w3.org/2001/XMLSchema-instance" xsi:type="dcterms:W3CDTF">2015-09-30T08:13:00Z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