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1da5" w14:paraId="81d1da5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5B57C3">
        <w:t>KIRA MAR j.d.o.o. Pula, Ulica Varoš 3, OIB: 72718289657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5B57C3">
        <w:t>KIRA MAR j.d.o.o. Pula, Ulica Varoš 3, OIB: 72718289657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5B57C3">
        <w:t>Lovorka Juranović, Rijeka, Verdieva 6/III, OIB: 83481633615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5B57C3">
        <w:t>KIRA MAR j.d.o.o. Pula, Ulica Varoš 3, OIB: 72718289657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661220" w:rsidP="00CC5545" w:rsidR="00661220">
      <w:pPr>
        <w:jc w:val="center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5B57C3">
        <w:t>32/18-4</w:t>
      </w:r>
      <w:r w:rsidR="00661220">
        <w:t xml:space="preserve"> od 08. ožujka 2018.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61220">
        <w:t>08. ožujka 2018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661220">
        <w:t>16. travnja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5B57C3">
        <w:t>4</w:t>
      </w:r>
      <w:r w:rsidR="00661220">
        <w:t>-</w:t>
      </w:r>
      <w:r w:rsidR="005B57C3">
        <w:t>6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661220">
        <w:t>Stanice za tehnički pregled vozila</w:t>
      </w:r>
      <w:r w:rsidRPr="005347E1">
        <w:t xml:space="preserve"> (list </w:t>
      </w:r>
      <w:r w:rsidR="005B57C3">
        <w:t>13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5B57C3">
        <w:t>32/18-10</w:t>
      </w:r>
      <w:r w:rsidR="00661220">
        <w:t xml:space="preserve"> od 19. travnja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61220">
        <w:t>19. travnja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661220">
        <w:t>28. travnja 2018</w:t>
      </w:r>
      <w:r w:rsidR="0089087E" w:rsidRPr="005347E1">
        <w:t xml:space="preserve">. godine. U roku od 15 dana, koji rok je istekao </w:t>
      </w:r>
      <w:r w:rsidR="00661220">
        <w:t>13</w:t>
      </w:r>
      <w:r w:rsidR="00B57468" w:rsidRPr="00117A89">
        <w:t xml:space="preserve">. </w:t>
      </w:r>
      <w:r w:rsidR="00661220">
        <w:t>svibnja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61220">
        <w:t>30. svibnja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2B35F3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B1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B35F3">
      <w:rPr>
        <w:sz w:val="23"/>
        <w:szCs w:val="23"/>
      </w:rPr>
      <w:t>Poslovni broj: 4 St-</w:t>
    </w:r>
    <w:r w:rsidR="0014576E">
      <w:rPr>
        <w:sz w:val="23"/>
        <w:szCs w:val="23"/>
      </w:rPr>
      <w:t>32/18</w:t>
    </w:r>
    <w:r w:rsidR="002B35F3">
      <w:rPr>
        <w:sz w:val="23"/>
        <w:szCs w:val="23"/>
      </w:rPr>
      <w:t>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14576E">
      <w:rPr>
        <w:sz w:val="23"/>
        <w:szCs w:val="23"/>
      </w:rPr>
      <w:t>32/18</w:t>
    </w:r>
    <w:r w:rsidR="00661220">
      <w:rPr>
        <w:sz w:val="23"/>
        <w:szCs w:val="23"/>
      </w:rPr>
      <w:t>-</w:t>
    </w:r>
    <w:r w:rsidR="002B35F3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B5B14"/>
    <w:rsid w:val="000C3BF7"/>
    <w:rsid w:val="000C427A"/>
    <w:rsid w:val="000C5CA8"/>
    <w:rsid w:val="000F69EC"/>
    <w:rsid w:val="000F6C51"/>
    <w:rsid w:val="00117A89"/>
    <w:rsid w:val="00126BB4"/>
    <w:rsid w:val="0014576E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35F3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A2CA0"/>
    <w:rsid w:val="005B57C3"/>
    <w:rsid w:val="005D20E4"/>
    <w:rsid w:val="005E3D31"/>
    <w:rsid w:val="00625D9B"/>
    <w:rsid w:val="0064102F"/>
    <w:rsid w:val="0064726E"/>
    <w:rsid w:val="00647B00"/>
    <w:rsid w:val="00661220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St-32/2018-11</izvorni_sadrzaj>
    <derivirana_varijabla naziv="DomainObject.Oznaka_1">St-32/2018-11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 MAR j.d.o.o. PULA</izvorni_sadrzaj>
    <derivirana_varijabla naziv="DomainObject.Predmet.ProtustrankaFormated_1">  KIRA MAR j.d.o.o. PULA</derivirana_varijabla>
  </DomainObject.Predmet.ProtustrankaFormated>
  <DomainObject.Predmet.ProtustrankaFormatedOIB>
    <izvorni_sadrzaj>  KIRA MAR j.d.o.o. PULA, OIB 72718289657</izvorni_sadrzaj>
    <derivirana_varijabla naziv="DomainObject.Predmet.ProtustrankaFormatedOIB_1">  KIRA MAR j.d.o.o. PULA, OIB 72718289657</derivirana_varijabla>
  </DomainObject.Predmet.ProtustrankaFormatedOIB>
  <DomainObject.Predmet.ProtustrankaFormatedWithAdress>
    <izvorni_sadrzaj> KIRA MAR j.d.o.o. PULA, Ulica Varoš 3, 52100 Pula</izvorni_sadrzaj>
    <derivirana_varijabla naziv="DomainObject.Predmet.ProtustrankaFormatedWithAdress_1"> KIRA MAR j.d.o.o. PULA, Ulica Varoš 3, 52100 Pula</derivirana_varijabla>
  </DomainObject.Predmet.ProtustrankaFormatedWithAdress>
  <DomainObject.Predmet.ProtustrankaFormatedWithAdressOIB>
    <izvorni_sadrzaj> KIRA MAR j.d.o.o. PULA, OIB 72718289657, Ulica Varoš 3, 52100 Pula</izvorni_sadrzaj>
    <derivirana_varijabla naziv="DomainObject.Predmet.ProtustrankaFormatedWithAdressOIB_1"> KIRA MAR j.d.o.o. PULA, OIB 72718289657, Ulica Varoš 3, 52100 Pula</derivirana_varijabla>
  </DomainObject.Predmet.ProtustrankaFormatedWithAdressOIB>
  <DomainObject.Predmet.ProtustrankaWithAdress>
    <izvorni_sadrzaj>KIRA MAR j.d.o.o. PULA Ulica Varoš 3, 52100 Pula</izvorni_sadrzaj>
    <derivirana_varijabla naziv="DomainObject.Predmet.ProtustrankaWithAdress_1">KIRA MAR j.d.o.o. PULA Ulica Varoš 3, 52100 Pula</derivirana_varijabla>
  </DomainObject.Predmet.ProtustrankaWithAdress>
  <DomainObject.Predmet.ProtustrankaWithAdressOIB>
    <izvorni_sadrzaj>KIRA MAR j.d.o.o. PULA, OIB 72718289657, Ulica Varoš 3, 52100 Pula</izvorni_sadrzaj>
    <derivirana_varijabla naziv="DomainObject.Predmet.ProtustrankaWithAdressOIB_1">KIRA MAR j.d.o.o. PULA, OIB 72718289657, Ulica Varoš 3, 52100 Pula</derivirana_varijabla>
  </DomainObject.Predmet.ProtustrankaWithAdressOIB>
  <DomainObject.Predmet.ProtustrankaNazivFormated>
    <izvorni_sadrzaj>KIRA MAR j.d.o.o. PULA</izvorni_sadrzaj>
    <derivirana_varijabla naziv="DomainObject.Predmet.ProtustrankaNazivFormated_1">KIRA MAR j.d.o.o. PULA</derivirana_varijabla>
  </DomainObject.Predmet.ProtustrankaNazivFormated>
  <DomainObject.Predmet.ProtustrankaNazivFormatedOIB>
    <izvorni_sadrzaj>KIRA MAR j.d.o.o. PULA, OIB 72718289657</izvorni_sadrzaj>
    <derivirana_varijabla naziv="DomainObject.Predmet.ProtustrankaNazivFormatedOIB_1">KIRA MAR j.d.o.o. PULA, OIB 72718289657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244218.74</izvorni_sadrzaj>
    <derivirana_varijabla naziv="DomainObject.Predmet.TrenutnaVrijednost_1">244218.74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KIRA MAR j.d.o.o. PULA</item>
    </izvorni_sadrzaj>
    <derivirana_varijabla naziv="DomainObject.Predmet.ProtuStrankaListFormated_1">
      <item>KIRA MAR j.d.o.o. PULA</item>
    </derivirana_varijabla>
  </DomainObject.Predmet.ProtuStrankaListFormated>
  <DomainObject.Predmet.ProtuStrankaListFormatedOIB>
    <izvorni_sadrzaj>
      <item>KIRA MAR j.d.o.o. PULA, OIB 72718289657</item>
    </izvorni_sadrzaj>
    <derivirana_varijabla naziv="DomainObject.Predmet.ProtuStrankaListFormatedOIB_1">
      <item>KIRA MAR j.d.o.o. PULA, OIB 72718289657</item>
    </derivirana_varijabla>
  </DomainObject.Predmet.ProtuStrankaListFormatedOIB>
  <DomainObject.Predmet.ProtuStrankaListFormatedWithAdress>
    <izvorni_sadrzaj>
      <item>KIRA MAR j.d.o.o. PULA, Ulica Varoš 3, 52100 Pula</item>
    </izvorni_sadrzaj>
    <derivirana_varijabla naziv="DomainObject.Predmet.ProtuStrankaListFormatedWithAdress_1">
      <item>KIRA MAR j.d.o.o. PULA, Ulica Varoš 3, 52100 Pula</item>
    </derivirana_varijabla>
  </DomainObject.Predmet.ProtuStrankaListFormatedWithAdress>
  <DomainObject.Predmet.ProtuStrankaListFormatedWithAdressOIB>
    <izvorni_sadrzaj>
      <item>KIRA MAR j.d.o.o. PULA, OIB 72718289657, Ulica Varoš 3, 52100 Pula</item>
    </izvorni_sadrzaj>
    <derivirana_varijabla naziv="DomainObject.Predmet.ProtuStrankaListFormatedWithAdressOIB_1">
      <item>KIRA MAR j.d.o.o. PULA, OIB 72718289657, Ulica Varoš 3, 52100 Pula</item>
    </derivirana_varijabla>
  </DomainObject.Predmet.ProtuStrankaListFormatedWithAdressOIB>
  <DomainObject.Predmet.ProtuStrankaListNazivFormated>
    <izvorni_sadrzaj>
      <item>KIRA MAR j.d.o.o. PULA</item>
    </izvorni_sadrzaj>
    <derivirana_varijabla naziv="DomainObject.Predmet.ProtuStrankaListNazivFormated_1">
      <item>KIRA MAR j.d.o.o. PULA</item>
    </derivirana_varijabla>
  </DomainObject.Predmet.ProtuStrankaListNazivFormated>
  <DomainObject.Predmet.ProtuStrankaListNazivFormatedOIB>
    <izvorni_sadrzaj>
      <item>KIRA MAR j.d.o.o. PULA, OIB 72718289657</item>
    </izvorni_sadrzaj>
    <derivirana_varijabla naziv="DomainObject.Predmet.ProtuStrankaListNazivFormatedOIB_1">
      <item>KIRA MAR j.d.o.o. PULA, OIB 72718289657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St-32/2018-11</izvorni_sadrzaj>
    <derivirana_varijabla naziv="DomainObject.PoslovniBrojDokumenta_1">St-32/2018-11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KIRA MAR j.d.o.o. PULA</izvorni_sadrzaj>
    <derivirana_varijabla naziv="DomainObject.Predmet.ProtustrankaIDrugi_1">KIRA MAR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KIRA MAR j.d.o.o. PULA, OIB 72718289657, Ulica Varoš 3, 52100 Pula</izvorni_sadrzaj>
    <derivirana_varijabla naziv="DomainObject.Predmet.ProtustrankaIDrugiAdressOIB_1">KIRA MAR j.d.o.o. PULA, OIB 72718289657, Ulica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St-32/2018-11</izvorni_sadrzaj>
    <derivirana_varijabla naziv="DomainObject.Predmet.OdlukaRjesenje.Oznaka_1">St-32/2018-11</derivirana_varijabla>
  </DomainObject.Predmet.OdlukaRjesenje.Oznaka>
  <DomainObject.Predmet.SudioniciListNaziv>
    <izvorni_sadrzaj>
      <item>FINANCIJSKA AGENCIJA, RC RIJEKA, PODRUŽNICA PULA, PULA</item>
      <item>KIRA MAR j.d.o.o. PULA</item>
    </izvorni_sadrzaj>
    <derivirana_varijabla naziv="DomainObject.Predmet.SudioniciListNaziv_1">
      <item>FINANCIJSKA AGENCIJA, RC RIJEKA, PODRUŽNICA PULA, PULA</item>
      <item>KIRA MAR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KIRA MAR j.d.o.o. PULA, OIB 72718289657, Ulica Varoš 3,52100 Pula</item>
    </izvorni_sadrzaj>
    <derivirana_varijabla naziv="DomainObject.Predmet.SudioniciListAdressOIB_1">
      <item>FINANCIJSKA AGENCIJA, RC RIJEKA, PODRUŽNICA PULA, PULA, OIB 85821130368, F. Kurelca 8,51000 Rijeka</item>
      <item>KIRA MAR j.d.o.o. PULA, OIB 72718289657,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72718289657</item>
    </izvorni_sadrzaj>
    <derivirana_varijabla naziv="DomainObject.Predmet.SudioniciListNazivOIB_1">
      <item>, OIB 85821130368</item>
      <item>, OIB 72718289657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AE66F-2B2E-4837-8DC9-FF5D3B522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3333</properties:Characters>
  <properties:Lines>94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2018-05-30T08:20:00Z</dcterms:created>
  <dc:creator>msimicic</dc:creator>
  <cp:lastModifiedBy>Sanja Prodan</cp:lastModifiedBy>
  <cp:lastPrinted>2018-06-04T12:31:00Z</cp:lastPrinted>
  <dcterms:modified xmlns:xsi="http://www.w3.org/2001/XMLSchema-instance" xsi:type="dcterms:W3CDTF">2018-06-04T12:33:00Z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St-32/2018-11 / Odluka - Rješenje - otvaranje i zaključenje stečajnog postupka (čl. 132) (st3218,_kira_mar,_zz_nije_pristupio.docx)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