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fb87" w14:paraId="82afb87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18</w:t>
      </w:r>
      <w:r w:rsidR="0053647B">
        <w:t>60</w:t>
      </w:r>
      <w:r w:rsidR="00F2668C">
        <w:t>/16-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53647B">
        <w:t xml:space="preserve"> VRT LJEPOTE d.o.o. za trgovinu </w:t>
      </w:r>
      <w:r w:rsidR="001518BE">
        <w:t xml:space="preserve">i usluge </w:t>
      </w:r>
      <w:r w:rsidR="00CD10F8">
        <w:t xml:space="preserve">Zagreb, </w:t>
      </w:r>
      <w:r w:rsidR="0053647B">
        <w:t>Papova 8, OIB 875</w:t>
      </w:r>
      <w:r w:rsidR="006F727E">
        <w:t>91939613</w:t>
      </w:r>
      <w:r w:rsidR="00B462C5">
        <w:t>, MBS 0808</w:t>
      </w:r>
      <w:r w:rsidR="006F727E">
        <w:t>46188</w:t>
      </w:r>
      <w:r w:rsidR="00CD10F8">
        <w:t>,</w:t>
      </w:r>
      <w:r w:rsidR="00F73129">
        <w:t xml:space="preserve"> dana</w:t>
      </w:r>
      <w:r w:rsidR="00CD10F8">
        <w:t xml:space="preserve"> 9. rujna</w:t>
      </w:r>
      <w:r w:rsidR="00FA606F">
        <w:t xml:space="preserve">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9B7829" w:rsidR="00F77EFB">
      <w:pPr>
        <w:pStyle w:val="Odlomakpopisa"/>
        <w:numPr>
          <w:ilvl w:val="0"/>
          <w:numId w:val="1"/>
        </w:numPr>
        <w:jc w:val="both"/>
      </w:pPr>
      <w:r w:rsidRPr="00F77EFB">
        <w:rPr>
          <w:bCs/>
        </w:rPr>
        <w:t xml:space="preserve">OTVARA SE stečajni postupak nad </w:t>
      </w:r>
      <w:r w:rsidR="00CA521D">
        <w:rPr>
          <w:bCs/>
        </w:rPr>
        <w:t xml:space="preserve">dužnikom </w:t>
      </w:r>
      <w:r w:rsidR="006F727E">
        <w:t>VRT LJEPOTE d.o.o. za trgovinu i usluge Zagreb, Papova 8, OIB 87591939613, MBS 080846188</w:t>
      </w:r>
      <w:r w:rsidR="008A4A9C">
        <w:t>.</w:t>
      </w:r>
    </w:p>
    <w:p w:rsidRDefault="00F77EFB" w:rsidP="00F77EFB" w:rsidR="00F77EFB">
      <w:pPr>
        <w:pStyle w:val="Odlomakpopisa"/>
        <w:ind w:left="1571"/>
        <w:jc w:val="both"/>
      </w:pPr>
    </w:p>
    <w:p w:rsidRDefault="00B506CA" w:rsidP="00284497" w:rsidR="00284497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26029F">
        <w:t>Ana-Maria Bogović iz Slavonskog Broda, Naselje Lutvinka ulaz 2/9, OIB 36495483478.</w:t>
      </w:r>
    </w:p>
    <w:p w:rsidRDefault="00284497" w:rsidP="00284497" w:rsidR="00284497">
      <w:pPr>
        <w:pStyle w:val="Odlomakpopisa"/>
        <w:tabs>
          <w:tab w:pos="6195" w:val="left"/>
        </w:tabs>
        <w:ind w:left="1571"/>
        <w:jc w:val="both"/>
      </w:pPr>
    </w:p>
    <w:p w:rsidRDefault="00B506CA" w:rsidP="009B7829" w:rsidR="005C2B6B" w:rsidRPr="009108ED">
      <w:pPr>
        <w:pStyle w:val="Odlomakpopisa"/>
        <w:numPr>
          <w:ilvl w:val="0"/>
          <w:numId w:val="1"/>
        </w:numPr>
        <w:jc w:val="both"/>
        <w:rPr>
          <w:bCs/>
        </w:rPr>
      </w:pPr>
      <w:r w:rsidRPr="009108ED">
        <w:rPr>
          <w:bCs/>
        </w:rPr>
        <w:t xml:space="preserve">ZAKLJUČUJE SE stečajni postupak nad dužnikom </w:t>
      </w:r>
      <w:r w:rsidR="006F727E">
        <w:t>VRT LJEPOTE d.o.o. za trgovinu i usluge Zagreb, Papova 8, OIB 87591939613, MBS 080846188</w:t>
      </w:r>
      <w:r w:rsidR="00500035">
        <w:t>.</w:t>
      </w:r>
    </w:p>
    <w:p w:rsidRDefault="009108ED" w:rsidP="009108ED" w:rsidR="009108ED" w:rsidRPr="009108ED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6F107F">
      <w:pPr>
        <w:jc w:val="both"/>
      </w:pPr>
      <w:r>
        <w:t xml:space="preserve">  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 dana </w:t>
      </w:r>
      <w:r w:rsidR="006F727E">
        <w:t xml:space="preserve">23. veljače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6F727E">
        <w:t>VRT LJEPOTE d.o.o. za trgovinu i usluge Zagreb, Papova 8, OIB 87591939613, MBS 080846188</w:t>
      </w:r>
      <w:r w:rsidR="00B462C5">
        <w:t>.</w:t>
      </w:r>
    </w:p>
    <w:p w:rsidRDefault="006F727E" w:rsidP="00B506CA" w:rsidR="006F727E">
      <w:pPr>
        <w:jc w:val="both"/>
      </w:pPr>
    </w:p>
    <w:p w:rsidRDefault="006F107F" w:rsidP="006F107F" w:rsidR="006F107F">
      <w:pPr>
        <w:pStyle w:val="Tijeloteksta"/>
        <w:ind w:firstLine="708"/>
      </w:pPr>
      <w:r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lastRenderedPageBreak/>
        <w:t xml:space="preserve">Trgovački sud u Osijeku je dana </w:t>
      </w:r>
      <w:r w:rsidR="004115C3">
        <w:t>6</w:t>
      </w:r>
      <w:r w:rsidR="006B054D">
        <w:t>. srpnja 2</w:t>
      </w:r>
      <w:r>
        <w:t>016. godine objavio oglas na mrežnoj stranici e-Oglasna ploča sudova pod poslovnim brojem St-</w:t>
      </w:r>
      <w:r w:rsidR="006F107F">
        <w:t>18</w:t>
      </w:r>
      <w:r w:rsidR="006F727E">
        <w:t>60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9. rujna </w:t>
      </w:r>
      <w:r w:rsidR="004115C3">
        <w:t xml:space="preserve">2016. </w:t>
      </w: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tabs>
          <w:tab w:pos="1590" w:val="left"/>
        </w:tabs>
      </w:pPr>
    </w:p>
    <w:p w:rsidRDefault="00B506CA" w:rsidP="00B506CA" w:rsidR="00B506CA">
      <w:pPr>
        <w:ind w:firstLine="708" w:left="4956"/>
      </w:pPr>
      <w:r>
        <w:t xml:space="preserve">          S U D A C :</w:t>
      </w:r>
    </w:p>
    <w:p w:rsidRDefault="00B506CA" w:rsidP="00B506CA" w:rsidR="00B506CA">
      <w:pPr>
        <w:ind w:firstLine="708" w:left="4248"/>
      </w:pPr>
      <w:r>
        <w:t xml:space="preserve">             Dubravka Kuveždić, v.r.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pStyle w:val="Tijeloteksta"/>
        <w:jc w:val="left"/>
      </w:pPr>
      <w:r>
        <w:t>UPUTA O PRAVNOM LIJEKU:</w:t>
      </w:r>
    </w:p>
    <w:p w:rsidRDefault="00B506CA" w:rsidP="00B506CA" w:rsidR="00B506C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B506CA" w:rsidP="00B506CA" w:rsidR="00B506CA"/>
    <w:p w:rsidRDefault="00B506CA" w:rsidP="00B506CA" w:rsidR="00B506CA"/>
    <w:p w:rsidRDefault="00B506CA" w:rsidP="00B506CA" w:rsidR="00B506CA">
      <w:pPr>
        <w:ind w:firstLine="708" w:left="4248"/>
      </w:pPr>
      <w:r>
        <w:t xml:space="preserve">                   Za točnost otpravka</w:t>
      </w:r>
    </w:p>
    <w:p w:rsidRDefault="00B506CA" w:rsidP="00B506CA" w:rsidR="00B506CA">
      <w:pPr>
        <w:ind w:firstLine="708" w:left="4248"/>
      </w:pPr>
      <w:r>
        <w:t xml:space="preserve">                   ovlašteni službenik:</w:t>
      </w:r>
    </w:p>
    <w:p w:rsidRDefault="00B506CA" w:rsidP="00B506CA" w:rsidR="00B506CA">
      <w:pPr>
        <w:ind w:firstLine="708" w:left="4956"/>
      </w:pPr>
      <w:r>
        <w:t xml:space="preserve">           Darija Miličević </w:t>
      </w:r>
    </w:p>
    <w:p w:rsidRDefault="00B506CA" w:rsidP="00B506CA" w:rsidR="00B506CA"/>
    <w:p w:rsidRDefault="00B506CA" w:rsidP="00B506CA" w:rsidR="00B506CA">
      <w:pPr>
        <w:tabs>
          <w:tab w:pos="1590" w:val="left"/>
        </w:tabs>
      </w:pPr>
    </w:p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p w:rsidRDefault="00B506CA" w:rsidP="00B506CA" w:rsidR="00B506CA"/>
    <w:sectPr w:rsidSect="004115C3" w:rsidR="00B506C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100E" w:rsidP="00F961D8" w:rsidR="0041100E">
      <w:r>
        <w:separator/>
      </w:r>
    </w:p>
  </w:endnote>
  <w:endnote w:id="0" w:type="continuationSeparator">
    <w:p w:rsidRDefault="0041100E" w:rsidP="00F961D8" w:rsidR="00411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100E" w:rsidP="00F961D8" w:rsidR="0041100E">
      <w:r>
        <w:separator/>
      </w:r>
    </w:p>
  </w:footnote>
  <w:footnote w:id="0" w:type="continuationSeparator">
    <w:p w:rsidRDefault="0041100E" w:rsidP="00F961D8" w:rsidR="00411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5A9A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18</w:t>
    </w:r>
    <w:r w:rsidR="006F727E">
      <w:t>60</w:t>
    </w:r>
    <w:r w:rsidR="004115C3">
      <w:t>/16-</w:t>
    </w:r>
    <w:r w:rsidR="00B462C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D0EBE"/>
    <w:rsid w:val="00133937"/>
    <w:rsid w:val="00136383"/>
    <w:rsid w:val="001518BE"/>
    <w:rsid w:val="001C0834"/>
    <w:rsid w:val="001F7D2D"/>
    <w:rsid w:val="00210B9B"/>
    <w:rsid w:val="00212462"/>
    <w:rsid w:val="00215A7F"/>
    <w:rsid w:val="002362E5"/>
    <w:rsid w:val="0024194B"/>
    <w:rsid w:val="00241C9A"/>
    <w:rsid w:val="00242B1A"/>
    <w:rsid w:val="002511C8"/>
    <w:rsid w:val="0026029F"/>
    <w:rsid w:val="002743B4"/>
    <w:rsid w:val="00284497"/>
    <w:rsid w:val="00286227"/>
    <w:rsid w:val="00291642"/>
    <w:rsid w:val="002955F5"/>
    <w:rsid w:val="002A45E9"/>
    <w:rsid w:val="002A6D8F"/>
    <w:rsid w:val="002C604C"/>
    <w:rsid w:val="002C7592"/>
    <w:rsid w:val="002D46C4"/>
    <w:rsid w:val="00301E43"/>
    <w:rsid w:val="00320B86"/>
    <w:rsid w:val="00342EF9"/>
    <w:rsid w:val="00364C13"/>
    <w:rsid w:val="0038712F"/>
    <w:rsid w:val="003A057F"/>
    <w:rsid w:val="003C5EF1"/>
    <w:rsid w:val="003D5995"/>
    <w:rsid w:val="003F02BC"/>
    <w:rsid w:val="0041100E"/>
    <w:rsid w:val="004115C3"/>
    <w:rsid w:val="00447275"/>
    <w:rsid w:val="004705DE"/>
    <w:rsid w:val="00474310"/>
    <w:rsid w:val="004A1C0B"/>
    <w:rsid w:val="004C7D33"/>
    <w:rsid w:val="004F670E"/>
    <w:rsid w:val="00500035"/>
    <w:rsid w:val="0052115A"/>
    <w:rsid w:val="005272E4"/>
    <w:rsid w:val="0053647B"/>
    <w:rsid w:val="00544966"/>
    <w:rsid w:val="00554F6F"/>
    <w:rsid w:val="00581DBE"/>
    <w:rsid w:val="005824CB"/>
    <w:rsid w:val="005A4BFD"/>
    <w:rsid w:val="005C2B6B"/>
    <w:rsid w:val="005D1951"/>
    <w:rsid w:val="005D469D"/>
    <w:rsid w:val="005E2309"/>
    <w:rsid w:val="005E5A9A"/>
    <w:rsid w:val="00617587"/>
    <w:rsid w:val="006376F5"/>
    <w:rsid w:val="00646CD6"/>
    <w:rsid w:val="0066353D"/>
    <w:rsid w:val="0066396E"/>
    <w:rsid w:val="00667D9A"/>
    <w:rsid w:val="006B054D"/>
    <w:rsid w:val="006C7D9B"/>
    <w:rsid w:val="006D6BB1"/>
    <w:rsid w:val="006E1352"/>
    <w:rsid w:val="006F107F"/>
    <w:rsid w:val="006F727E"/>
    <w:rsid w:val="007036EB"/>
    <w:rsid w:val="00716C1D"/>
    <w:rsid w:val="00723772"/>
    <w:rsid w:val="007277BA"/>
    <w:rsid w:val="00731C1A"/>
    <w:rsid w:val="00745677"/>
    <w:rsid w:val="0077014F"/>
    <w:rsid w:val="00773859"/>
    <w:rsid w:val="00780697"/>
    <w:rsid w:val="007A6609"/>
    <w:rsid w:val="007D7BC7"/>
    <w:rsid w:val="007E0A11"/>
    <w:rsid w:val="00805AA8"/>
    <w:rsid w:val="00822F78"/>
    <w:rsid w:val="00841740"/>
    <w:rsid w:val="008431F8"/>
    <w:rsid w:val="008A4A9C"/>
    <w:rsid w:val="008D4169"/>
    <w:rsid w:val="008D61A3"/>
    <w:rsid w:val="009108ED"/>
    <w:rsid w:val="009134B9"/>
    <w:rsid w:val="009628B3"/>
    <w:rsid w:val="009664E4"/>
    <w:rsid w:val="009910A5"/>
    <w:rsid w:val="009B7829"/>
    <w:rsid w:val="009E1BBA"/>
    <w:rsid w:val="00A05CD3"/>
    <w:rsid w:val="00A42316"/>
    <w:rsid w:val="00AB5C50"/>
    <w:rsid w:val="00AB6233"/>
    <w:rsid w:val="00AC7D8D"/>
    <w:rsid w:val="00AE6F60"/>
    <w:rsid w:val="00AF2A3B"/>
    <w:rsid w:val="00B14445"/>
    <w:rsid w:val="00B35917"/>
    <w:rsid w:val="00B462C5"/>
    <w:rsid w:val="00B506CA"/>
    <w:rsid w:val="00B614E6"/>
    <w:rsid w:val="00B667BC"/>
    <w:rsid w:val="00BC3AA6"/>
    <w:rsid w:val="00C071B1"/>
    <w:rsid w:val="00C137C0"/>
    <w:rsid w:val="00C8124C"/>
    <w:rsid w:val="00C97427"/>
    <w:rsid w:val="00CA521D"/>
    <w:rsid w:val="00CC632A"/>
    <w:rsid w:val="00CD10F8"/>
    <w:rsid w:val="00CE2828"/>
    <w:rsid w:val="00CF1868"/>
    <w:rsid w:val="00CF6E65"/>
    <w:rsid w:val="00D12FDF"/>
    <w:rsid w:val="00D502C2"/>
    <w:rsid w:val="00D5361E"/>
    <w:rsid w:val="00D57066"/>
    <w:rsid w:val="00D90AB2"/>
    <w:rsid w:val="00DA4683"/>
    <w:rsid w:val="00DB41BA"/>
    <w:rsid w:val="00DD469F"/>
    <w:rsid w:val="00E424F1"/>
    <w:rsid w:val="00E8229D"/>
    <w:rsid w:val="00E85CBE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42EAB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A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5A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5A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5A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5A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E5A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5A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5A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5A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5A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1860</izvorni_sadrzaj>
    <derivirana_varijabla naziv="DomainObject.Predmet.Broj_1">1860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St-1860/2016</izvorni_sadrzaj>
    <derivirana_varijabla naziv="DomainObject.Predmet.OznakaBroj_1">St-1860/2016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 LJEPOTE d.o.o.</izvorni_sadrzaj>
    <derivirana_varijabla naziv="DomainObject.Predmet.ProtustrankaFormated_1">  VRT LJEPOTE d.o.o.</derivirana_varijabla>
  </DomainObject.Predmet.ProtustrankaFormated>
  <DomainObject.Predmet.ProtustrankaFormatedOIB>
    <izvorni_sadrzaj>  VRT LJEPOTE d.o.o., OIB 87591939613</izvorni_sadrzaj>
    <derivirana_varijabla naziv="DomainObject.Predmet.ProtustrankaFormatedOIB_1">  VRT LJEPOTE d.o.o., OIB 87591939613</derivirana_varijabla>
  </DomainObject.Predmet.ProtustrankaFormatedOIB>
  <DomainObject.Predmet.ProtustrankaFormatedWithAdress>
    <izvorni_sadrzaj> VRT LJEPOTE d.o.o., Papova 8, 10000 Zagreb</izvorni_sadrzaj>
    <derivirana_varijabla naziv="DomainObject.Predmet.ProtustrankaFormatedWithAdress_1"> VRT LJEPOTE d.o.o., Papova 8, 10000 Zagreb</derivirana_varijabla>
  </DomainObject.Predmet.ProtustrankaFormatedWithAdress>
  <DomainObject.Predmet.ProtustrankaFormatedWithAdressOIB>
    <izvorni_sadrzaj> VRT LJEPOTE d.o.o., OIB 87591939613, Papova 8, 10000 Zagreb</izvorni_sadrzaj>
    <derivirana_varijabla naziv="DomainObject.Predmet.ProtustrankaFormatedWithAdressOIB_1"> VRT LJEPOTE d.o.o., OIB 87591939613, Papova 8, 10000 Zagreb</derivirana_varijabla>
  </DomainObject.Predmet.ProtustrankaFormatedWithAdressOIB>
  <DomainObject.Predmet.ProtustrankaWithAdress>
    <izvorni_sadrzaj>VRT LJEPOTE d.o.o. Papova 8, 10000 Zagreb</izvorni_sadrzaj>
    <derivirana_varijabla naziv="DomainObject.Predmet.ProtustrankaWithAdress_1">VRT LJEPOTE d.o.o. Papova 8, 10000 Zagreb</derivirana_varijabla>
  </DomainObject.Predmet.ProtustrankaWithAdress>
  <DomainObject.Predmet.ProtustrankaWithAdressOIB>
    <izvorni_sadrzaj>VRT LJEPOTE d.o.o., OIB 87591939613, Papova 8, 10000 Zagreb</izvorni_sadrzaj>
    <derivirana_varijabla naziv="DomainObject.Predmet.ProtustrankaWithAdressOIB_1">VRT LJEPOTE d.o.o., OIB 87591939613, Papova 8, 10000 Zagreb</derivirana_varijabla>
  </DomainObject.Predmet.ProtustrankaWithAdressOIB>
  <DomainObject.Predmet.ProtustrankaNazivFormated>
    <izvorni_sadrzaj>VRT LJEPOTE d.o.o.</izvorni_sadrzaj>
    <derivirana_varijabla naziv="DomainObject.Predmet.ProtustrankaNazivFormated_1">VRT LJEPOTE d.o.o.</derivirana_varijabla>
  </DomainObject.Predmet.ProtustrankaNazivFormated>
  <DomainObject.Predmet.ProtustrankaNazivFormatedOIB>
    <izvorni_sadrzaj>VRT LJEPOTE d.o.o., OIB 87591939613</izvorni_sadrzaj>
    <derivirana_varijabla naziv="DomainObject.Predmet.ProtustrankaNazivFormatedOIB_1">VRT LJEPOTE d.o.o., OIB 87591939613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VRT LJEPOTE d.o.o.</item>
    </izvorni_sadrzaj>
    <derivirana_varijabla naziv="DomainObject.Predmet.ProtuStrankaListFormated_1">
      <item>VRT LJEPOTE d.o.o.</item>
    </derivirana_varijabla>
  </DomainObject.Predmet.ProtuStrankaListFormated>
  <DomainObject.Predmet.ProtuStrankaListFormatedOIB>
    <izvorni_sadrzaj>
      <item>VRT LJEPOTE d.o.o., OIB 87591939613</item>
    </izvorni_sadrzaj>
    <derivirana_varijabla naziv="DomainObject.Predmet.ProtuStrankaListFormatedOIB_1">
      <item>VRT LJEPOTE d.o.o., OIB 87591939613</item>
    </derivirana_varijabla>
  </DomainObject.Predmet.ProtuStrankaListFormatedOIB>
  <DomainObject.Predmet.ProtuStrankaListFormatedWithAdress>
    <izvorni_sadrzaj>
      <item>VRT LJEPOTE d.o.o., Papova 8, 10000 Zagreb</item>
    </izvorni_sadrzaj>
    <derivirana_varijabla naziv="DomainObject.Predmet.ProtuStrankaListFormatedWithAdress_1">
      <item>VRT LJEPOTE d.o.o., Papova 8, 10000 Zagreb</item>
    </derivirana_varijabla>
  </DomainObject.Predmet.ProtuStrankaListFormatedWithAdress>
  <DomainObject.Predmet.ProtuStrankaListFormatedWithAdressOIB>
    <izvorni_sadrzaj>
      <item>VRT LJEPOTE d.o.o., OIB 87591939613, Papova 8, 10000 Zagreb</item>
    </izvorni_sadrzaj>
    <derivirana_varijabla naziv="DomainObject.Predmet.ProtuStrankaListFormatedWithAdressOIB_1">
      <item>VRT LJEPOTE d.o.o., OIB 87591939613, Papova 8, 10000 Zagreb</item>
    </derivirana_varijabla>
  </DomainObject.Predmet.ProtuStrankaListFormatedWithAdressOIB>
  <DomainObject.Predmet.ProtuStrankaListNazivFormated>
    <izvorni_sadrzaj>
      <item>VRT LJEPOTE d.o.o.</item>
    </izvorni_sadrzaj>
    <derivirana_varijabla naziv="DomainObject.Predmet.ProtuStrankaListNazivFormated_1">
      <item>VRT LJEPOTE d.o.o.</item>
    </derivirana_varijabla>
  </DomainObject.Predmet.ProtuStrankaListNazivFormated>
  <DomainObject.Predmet.ProtuStrankaListNazivFormatedOIB>
    <izvorni_sadrzaj>
      <item>VRT LJEPOTE d.o.o., OIB 87591939613</item>
    </izvorni_sadrzaj>
    <derivirana_varijabla naziv="DomainObject.Predmet.ProtuStrankaListNazivFormatedOIB_1">
      <item>VRT LJEPOTE d.o.o., OIB 87591939613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VRT LJEPOTE d.o.o.</izvorni_sadrzaj>
    <derivirana_varijabla naziv="DomainObject.Predmet.ProtustrankaIDrugi_1">VRT LJEPOTE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VRT LJEPOTE d.o.o., OIB 87591939613, Papova 8, 10000 Zagreb</izvorni_sadrzaj>
    <derivirana_varijabla naziv="DomainObject.Predmet.ProtustrankaIDrugiAdressOIB_1">VRT LJEPOTE d.o.o., OIB 87591939613, Papova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LJEPOTE d.o.o.</item>
      <item>FINA Regionalni centar Zagreb</item>
    </izvorni_sadrzaj>
    <derivirana_varijabla naziv="DomainObject.Predmet.SudioniciListNaziv_1">
      <item>VRT LJEPOTE d.o.o.</item>
      <item>FINA Regionalni centar Zagreb</item>
    </derivirana_varijabla>
  </DomainObject.Predmet.SudioniciListNaziv>
  <DomainObject.Predmet.SudioniciListAdressOIB>
    <izvorni_sadrzaj>
      <item>VRT LJEPOTE d.o.o., OIB 87591939613, Papova 8,10000 Zagreb</item>
      <item>FINA Regionalni centar Zagreb, OIB 85821130368, Trg svibanjskih žrtava 1995. br.1,10000 Zagreb</item>
    </izvorni_sadrzaj>
    <derivirana_varijabla naziv="DomainObject.Predmet.SudioniciListAdressOIB_1">
      <item>VRT LJEPOTE d.o.o., OIB 87591939613, Papova 8,10000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87591939613</item>
      <item>, OIB 85821130368</item>
    </izvorni_sadrzaj>
    <derivirana_varijabla naziv="DomainObject.Predmet.SudioniciListNazivOIB_1">
      <item>, OIB 87591939613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FE6E2-2446-459F-A082-3D7D624A8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2306</properties:Characters>
  <properties:Lines>86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2016-08-31T06:12:00Z</dcterms:created>
  <dc:creator>Darija Miličević</dc:creator>
  <cp:lastModifiedBy>Darija Miličević</cp:lastModifiedBy>
  <cp:lastPrinted>2016-09-09T09:53:00Z</cp:lastPrinted>
  <dcterms:modified xmlns:xsi="http://www.w3.org/2001/XMLSchema-instance" xsi:type="dcterms:W3CDTF">2016-09-09T09:54:00Z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