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75c5695" w14:paraId="75c5695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703FE2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St-400/2017-8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6E7510" w:rsidP="006E7510" w:rsidR="006E7510">
      <w:pPr>
        <w:spacing w:lineRule="auto" w:line="240" w:after="0"/>
        <w:jc w:val="center"/>
      </w:pPr>
    </w:p>
    <w:p w:rsidRDefault="00DF3F46" w:rsidP="00DF3F46" w:rsidR="00DF3F46">
      <w:pPr>
        <w:spacing w:lineRule="auto" w:line="240"/>
        <w:ind w:firstLine="708"/>
        <w:jc w:val="both"/>
      </w:pPr>
      <w:r>
        <w:t>Trgovački sud u Varaždinu</w:t>
      </w:r>
      <w:r w:rsidR="00682925">
        <w:t>,</w:t>
      </w:r>
      <w:r>
        <w:t xml:space="preserve"> po sutkinji toga suda Meliti Poljanec-Bubaš, kao stečajnoj sutkinji u stečajnom predmetu povodom prijedloga predlagatelja Financijske agencije Regionalni centar Zagreb, OIB: 85821130368, Podružnica Varaždin, Augusta Cesarca 2, Varaždin, za otvaranje stečajnog postupka nad</w:t>
      </w:r>
      <w:r w:rsidR="00134F62">
        <w:t xml:space="preserve"> dužnikom</w:t>
      </w:r>
      <w:r>
        <w:t xml:space="preserve"> </w:t>
      </w:r>
      <w:r w:rsidR="00703FE2">
        <w:t xml:space="preserve">NE-KO d.o.o., OIB: 54224615210, sa sjedištem u Čakovcu, Ivana Mažuranića 2, </w:t>
      </w:r>
      <w:r w:rsidR="00AC4ADA" w:rsidRPr="00AC4ADA">
        <w:t>dana 3. siječnja 2018.</w:t>
      </w:r>
      <w:r w:rsidR="00703FE2" w:rsidRPr="00AC4ADA">
        <w:t xml:space="preserve"> </w:t>
      </w:r>
      <w:r w:rsidR="00682925" w:rsidRPr="00AC4ADA">
        <w:t xml:space="preserve">                                                </w:t>
      </w:r>
    </w:p>
    <w:p w:rsidRDefault="00DF3F46" w:rsidP="00674BAF" w:rsidR="00DF3F4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6257B8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703FE2">
        <w:t>NE-KO d.o.o., OIB: 54224615210, sa sjedištem u Čakovcu, Ivana Mažuranića 2,</w:t>
      </w:r>
      <w:r w:rsidR="00F2339C">
        <w:t xml:space="preserve"> </w:t>
      </w:r>
      <w:r>
        <w:t xml:space="preserve">s </w:t>
      </w:r>
      <w:r w:rsidRPr="006257B8">
        <w:t>danom</w:t>
      </w:r>
      <w:r w:rsidR="008B3F75" w:rsidRPr="006257B8">
        <w:t xml:space="preserve"> </w:t>
      </w:r>
      <w:r w:rsidR="00AC4ADA">
        <w:t>3. siječnja 2018.</w:t>
      </w:r>
      <w:r w:rsidR="00F2339C" w:rsidRPr="00703FE2">
        <w:rPr>
          <w:color w:val="FF0000"/>
        </w:rPr>
        <w:t xml:space="preserve"> </w:t>
      </w:r>
      <w:r w:rsidR="00F2339C" w:rsidRPr="006257B8">
        <w:t xml:space="preserve">u 15,00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 xml:space="preserve">Za stečajnog upravitelja imenuje </w:t>
      </w:r>
      <w:r w:rsidR="00AC4ADA">
        <w:t xml:space="preserve">se Ines </w:t>
      </w:r>
      <w:proofErr w:type="spellStart"/>
      <w:r w:rsidR="00AC4ADA">
        <w:t>Mošmondor</w:t>
      </w:r>
      <w:proofErr w:type="spellEnd"/>
      <w:r w:rsidR="00AC4ADA">
        <w:t xml:space="preserve">, iz Varaždina, Trakošćanska 18, OIB: 82918904482.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703FE2">
        <w:t xml:space="preserve">NE-KO d.o.o., OIB: 54224615210, sa sjedištem u Čakovcu, Ivana Mažuranića 2.                </w:t>
      </w:r>
      <w:r w:rsidR="00F2339C">
        <w:t xml:space="preserve">                       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703FE2">
        <w:t xml:space="preserve"> NE-KO d.o.o., OIB: 54224615210, sa sjedištem u Čakovcu, Ivana Mažuranića 2</w:t>
      </w:r>
      <w:r w:rsidR="00F2339C">
        <w:t xml:space="preserve">,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91204E" w:rsidP="00D71FC7" w:rsidR="00D71FC7">
      <w:pPr>
        <w:spacing w:lineRule="auto" w:line="240" w:after="0"/>
        <w:jc w:val="both"/>
      </w:pPr>
      <w:r>
        <w:tab/>
      </w:r>
      <w:r w:rsidR="00F3222E">
        <w:t xml:space="preserve">Predlagatelj je </w:t>
      </w:r>
      <w:r w:rsidR="00F2339C">
        <w:t xml:space="preserve">dana </w:t>
      </w:r>
      <w:r w:rsidR="00703FE2">
        <w:t>19. srpnja 2017.</w:t>
      </w:r>
      <w:r w:rsidR="00F2339C">
        <w:t xml:space="preserve"> </w:t>
      </w:r>
      <w:r w:rsidR="00F3222E">
        <w:t xml:space="preserve">podnio ovome sudu prijedlog za otvaranje stečajnog postupka nad dužnikom, navodeći da dužnik na dan </w:t>
      </w:r>
      <w:r w:rsidR="00703FE2">
        <w:t>17. srpnja 2017.</w:t>
      </w:r>
      <w:r w:rsidR="00F3222E">
        <w:t xml:space="preserve"> ima evidentirane neizvršene osnove za plaćanje u ukupnom iznosu od </w:t>
      </w:r>
      <w:r w:rsidR="00703FE2">
        <w:t>19.287,29</w:t>
      </w:r>
      <w:r w:rsidR="00F2339C">
        <w:t xml:space="preserve"> kn. 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703FE2">
        <w:t>400/17-3 od 14.8.2017.</w:t>
      </w:r>
      <w:r w:rsidR="00F2339C">
        <w:t xml:space="preserve"> </w:t>
      </w:r>
      <w:r>
        <w:t>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lastRenderedPageBreak/>
        <w:tab/>
      </w:r>
      <w:r w:rsidR="00076878">
        <w:t xml:space="preserve">Sud je tijekom postupka </w:t>
      </w:r>
      <w:proofErr w:type="spellStart"/>
      <w:r w:rsidR="00076878">
        <w:t>ovosudnim</w:t>
      </w:r>
      <w:proofErr w:type="spellEnd"/>
      <w:r w:rsidR="00076878">
        <w:t xml:space="preserve"> rješenjem </w:t>
      </w:r>
      <w:r w:rsidR="003B2888">
        <w:t xml:space="preserve">2 </w:t>
      </w:r>
      <w:r w:rsidR="00DF3F46">
        <w:t>St-</w:t>
      </w:r>
      <w:r w:rsidR="00703FE2">
        <w:t xml:space="preserve">400/2017-7 </w:t>
      </w:r>
      <w:r w:rsidR="00F2339C">
        <w:t xml:space="preserve">od </w:t>
      </w:r>
      <w:r w:rsidR="00703FE2">
        <w:t>12.10.2017. o</w:t>
      </w:r>
      <w:r w:rsidR="00076878">
        <w:t>bjavljen</w:t>
      </w:r>
      <w:r w:rsidR="00F2339C">
        <w:t>im</w:t>
      </w:r>
      <w:r w:rsidR="00076878">
        <w:t xml:space="preserve"> na e-Oglasnoj ploči suda</w:t>
      </w:r>
      <w:r w:rsidR="00F2339C">
        <w:t xml:space="preserve">,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 xml:space="preserve">Stečajnog zakona </w:t>
      </w:r>
      <w:r w:rsidR="00703FE2">
        <w:t>(</w:t>
      </w:r>
      <w:r w:rsidR="00DB4AE2">
        <w:t>„N</w:t>
      </w:r>
      <w:r w:rsidR="0036728D">
        <w:t>arodne novine“ broj 71/15,</w:t>
      </w:r>
      <w:r w:rsidR="00703FE2">
        <w:t xml:space="preserve"> 104/17, dalje SZ</w:t>
      </w:r>
      <w:r w:rsidR="0036728D">
        <w:t>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6257B8">
      <w:pPr>
        <w:spacing w:lineRule="auto" w:line="240" w:after="0"/>
        <w:jc w:val="center"/>
      </w:pPr>
      <w:r w:rsidRPr="006257B8">
        <w:t>U Varaždinu</w:t>
      </w:r>
      <w:r w:rsidR="00703FE2">
        <w:t xml:space="preserve"> </w:t>
      </w:r>
      <w:r w:rsidR="00AC4ADA">
        <w:t xml:space="preserve">3. siječnja 2018.  </w:t>
      </w:r>
    </w:p>
    <w:p w:rsidRDefault="00F2339C" w:rsidP="0091204E" w:rsidR="00F2339C" w:rsidRPr="006257B8">
      <w:pPr>
        <w:spacing w:lineRule="auto" w:line="240" w:after="0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Melita Poljanec Bubaš</w:t>
      </w:r>
      <w:r w:rsidR="00AC4ADA">
        <w:t>, v.r.</w:t>
      </w:r>
    </w:p>
    <w:p w:rsidRDefault="00AC4ADA" w:rsidP="00703FE2" w:rsidR="00AC4ADA">
      <w:pPr>
        <w:spacing w:lineRule="auto" w:line="240" w:after="0"/>
        <w:ind w:left="4956"/>
        <w:jc w:val="center"/>
      </w:pPr>
    </w:p>
    <w:p w:rsidRDefault="00AC4ADA" w:rsidP="00703FE2" w:rsidR="00AC4ADA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102FFA" w:rsidP="0091204E" w:rsidR="00102FFA">
      <w:pPr>
        <w:spacing w:lineRule="auto" w:line="240" w:after="0"/>
        <w:jc w:val="center"/>
      </w:pPr>
    </w:p>
    <w:p w:rsidRDefault="00102FFA" w:rsidP="00F2339C" w:rsidR="003D2DE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F2339C" w:rsidP="0091204E" w:rsidR="00F2339C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6B7FA7" w:rsidP="00A640C6" w:rsidR="00DF3F46" w:rsidRPr="00AC4ADA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AC4ADA">
        <w:t>Stečajn</w:t>
      </w:r>
      <w:r w:rsidR="00AC4ADA" w:rsidRPr="00AC4ADA">
        <w:t xml:space="preserve">a upraviteljica Ines </w:t>
      </w:r>
      <w:proofErr w:type="spellStart"/>
      <w:r w:rsidR="00AC4ADA" w:rsidRPr="00AC4ADA">
        <w:t>Mošmondor</w:t>
      </w:r>
      <w:proofErr w:type="spellEnd"/>
      <w:r w:rsidR="00AC4ADA" w:rsidRPr="00AC4ADA">
        <w:t>, iz Varaždina, Trakošćanska 18</w:t>
      </w:r>
    </w:p>
    <w:p w:rsidRDefault="006D1AD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856378">
        <w:t xml:space="preserve">NE-KO d.o.o., Čakovec, Ivana Mažuranića 2               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</w:t>
      </w:r>
      <w:r w:rsidR="00856378">
        <w:t xml:space="preserve">Čakovec, </w:t>
      </w:r>
      <w:proofErr w:type="spellStart"/>
      <w:r w:rsidR="00856378">
        <w:t>Otokara</w:t>
      </w:r>
      <w:proofErr w:type="spellEnd"/>
      <w:r w:rsidR="00856378">
        <w:t xml:space="preserve"> </w:t>
      </w:r>
      <w:proofErr w:type="spellStart"/>
      <w:r w:rsidR="00856378">
        <w:t>Keršovanija</w:t>
      </w:r>
      <w:proofErr w:type="spellEnd"/>
      <w:r w:rsidR="00856378">
        <w:t xml:space="preserve"> 11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AC4ADA" w:rsidR="006D1AD8" w:rsidRPr="000B019C">
      <w:pPr>
        <w:pStyle w:val="Odlomakpopisa"/>
        <w:spacing w:lineRule="auto" w:line="240" w:after="0"/>
        <w:ind w:left="786"/>
        <w:jc w:val="both"/>
      </w:pPr>
      <w:bookmarkStart w:name="_GoBack" w:id="0"/>
      <w:bookmarkEnd w:id="0"/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ADA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1E0B99" w:rsidR="00703FE2" w:rsidRPr="00703FE2">
      <w:trPr>
        <w:jc w:val="right"/>
      </w:trPr>
      <w:tc>
        <w:tcPr>
          <w:tcW w:type="dxa" w:w="4320"/>
        </w:tcPr>
        <w:p w:rsidRDefault="00703FE2" w:rsidP="001E0B99" w:rsidR="00703FE2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St-400/2017-8</w:t>
          </w:r>
        </w:p>
      </w:tc>
    </w:tr>
  </w:tbl>
  <w:p w:rsidRDefault="00B92760" w:rsidP="00682925" w:rsidR="00B9276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C613A"/>
    <w:rsid w:val="001D41AF"/>
    <w:rsid w:val="001E7E5C"/>
    <w:rsid w:val="001F4E2F"/>
    <w:rsid w:val="00202437"/>
    <w:rsid w:val="00246AB4"/>
    <w:rsid w:val="002538A8"/>
    <w:rsid w:val="00272FC1"/>
    <w:rsid w:val="00276B68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D1AD8"/>
    <w:rsid w:val="006E7510"/>
    <w:rsid w:val="00701761"/>
    <w:rsid w:val="007026D5"/>
    <w:rsid w:val="00703FE2"/>
    <w:rsid w:val="00721575"/>
    <w:rsid w:val="00744185"/>
    <w:rsid w:val="00746617"/>
    <w:rsid w:val="007606F2"/>
    <w:rsid w:val="00765415"/>
    <w:rsid w:val="007E3A4C"/>
    <w:rsid w:val="007E7455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C230B"/>
    <w:rsid w:val="00AC4ADA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44934"/>
    <w:rsid w:val="00C55AA1"/>
    <w:rsid w:val="00C661EA"/>
    <w:rsid w:val="00C76CAE"/>
    <w:rsid w:val="00CB09BE"/>
    <w:rsid w:val="00CB3BB8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24D791-9F34-410A-BE47-26723C28EB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3403</properties:Characters>
  <properties:Lines>28</properties:Lines>
  <properties:Paragraphs>7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2018-01-03T09:34:00Z</cp:lastPrinted>
  <dcterms:modified xmlns:xsi="http://www.w3.org/2001/XMLSchema-instance" xsi:type="dcterms:W3CDTF">2018-01-03T09:34:00Z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