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c72f108" w14:paraId="c72f108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7C087D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7C087D">
              <w:rPr>
                <w:rFonts w:cs="Times New Roman" w:eastAsia="Times New Roman"/>
                <w:kern w:val="0"/>
                <w:lang w:bidi="ar-SA" w:eastAsia="hr-HR"/>
              </w:rPr>
              <w:t>6/2019-8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F01826">
        <w:rPr>
          <w:rFonts w:cs="Times New Roman"/>
        </w:rPr>
        <w:t xml:space="preserve"> </w:t>
      </w:r>
      <w:r w:rsidR="007C087D" w:rsidRPr="007C087D">
        <w:rPr>
          <w:rFonts w:cs="Times New Roman"/>
          <w:snapToGrid w:val="false"/>
          <w:kern w:val="2"/>
          <w:szCs w:val="20"/>
        </w:rPr>
        <w:t>V-T-T PROMET d.o.o., Jerovec 293, Jerovec, OIB: 49981478914</w:t>
      </w:r>
      <w:r w:rsidR="007C087D">
        <w:rPr>
          <w:rFonts w:cs="Times New Roman"/>
          <w:kern w:val="2"/>
        </w:rPr>
        <w:t>, 30</w:t>
      </w:r>
      <w:r w:rsidR="00FE35AF">
        <w:rPr>
          <w:rFonts w:cs="Times New Roman"/>
        </w:rPr>
        <w:t>. siječnja 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C087D" w:rsidP="007C087D" w:rsidR="007C087D" w:rsidRPr="007C087D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Pozivaju se osobe koje imaju pravni interes za provedbom ovog stečajnog postupka nad stečajnim dužnikom</w:t>
      </w:r>
      <w:r w:rsidRPr="007C087D">
        <w:rPr>
          <w:rFonts w:cs="Times New Roman"/>
          <w:snapToGrid w:val="false"/>
          <w:kern w:val="2"/>
          <w:szCs w:val="20"/>
        </w:rPr>
        <w:t xml:space="preserve"> V-T-T PROMET d.o.o., Jerovec 293, Jerovec, OIB: 49981478914, 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C087D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pozivom na poslovni broj spisa St-6/2019,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C087D">
        <w:rPr>
          <w:rFonts w:cs="Times New Roman"/>
        </w:rPr>
        <w:t>30</w:t>
      </w:r>
      <w:r w:rsidR="00FE35AF">
        <w:rPr>
          <w:rFonts w:cs="Times New Roman"/>
        </w:rPr>
        <w:t>. siječnja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CE4" w:rsidP="00BA0147" w:rsidR="007D0CE4">
      <w:r>
        <w:separator/>
      </w:r>
    </w:p>
  </w:endnote>
  <w:endnote w:id="0" w:type="continuationSeparator">
    <w:p w:rsidRDefault="007D0CE4" w:rsidP="00BA0147" w:rsidR="007D0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CE4" w:rsidP="00BA0147" w:rsidR="007D0CE4">
      <w:r>
        <w:separator/>
      </w:r>
    </w:p>
  </w:footnote>
  <w:footnote w:id="0" w:type="continuationSeparator">
    <w:p w:rsidRDefault="007D0CE4" w:rsidP="00BA0147" w:rsidR="007D0C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05D10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D3491"/>
    <w:rsid w:val="00EF04AA"/>
    <w:rsid w:val="00EF51DF"/>
    <w:rsid w:val="00F001B5"/>
    <w:rsid w:val="00F01826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05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D10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905D10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905D10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905D10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05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D1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905D10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905D1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905D1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St-6/2019</izvorni_sadrzaj>
    <derivirana_varijabla naziv="DomainObject.Predmet.OznakaBroj_1">St-6/2019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V-T-T PROMET društvo s ograničenom odgovornošću za trgovinu i prijevoz zastupanog po punomoćniku Marijan Golub</izvorni_sadrzaj>
    <derivirana_varijabla naziv="DomainObject.Predmet.ProtustrankaFormated_1">  V-T-T PROMET društvo s ograničenom odgovornošću za trgovinu i prijevoz zastupanog po punomoćniku Marijan Golub</derivirana_varijabla>
  </DomainObject.Predmet.ProtustrankaFormated>
  <DomainObject.Predmet.ProtustrankaFormatedOIB>
    <izvorni_sadrzaj>  V-T-T PROMET društvo s ograničenom odgovornošću za trgovinu i prijevoz, OIB 49981478914 zastupanog po punomoćniku Marijan Golub</izvorni_sadrzaj>
    <derivirana_varijabla naziv="DomainObject.Predmet.ProtustrankaFormatedOIB_1">  V-T-T PROMET društvo s ograničenom odgovornošću za trgovinu i prijevoz, OIB 49981478914 zastupanog po punomoćniku Marijan Golub</derivirana_varijabla>
  </DomainObject.Predmet.ProtustrankaFormatedOIB>
  <DomainObject.Predmet.ProtustrankaFormatedWithAdress>
    <izvorni_sadrzaj> V-T-T PROMET društvo s ograničenom odgovornošću za trgovinu i prijevoz, Jerovec 293, 42240 Jerovec zastupanog po punomoćniku Marijan Golub</izvorni_sadrzaj>
    <derivirana_varijabla naziv="DomainObject.Predmet.ProtustrankaFormatedWithAdress_1"> V-T-T PROMET društvo s ograničenom odgovornošću za trgovinu i prijevoz, Jerovec 293, 42240 Jerovec zastupanog po punomoćniku Marijan Golub</derivirana_varijabla>
  </DomainObject.Predmet.ProtustrankaFormatedWithAdress>
  <DomainObject.Predmet.ProtustrankaFormatedWithAdressOIB>
    <izvorni_sadrzaj> V-T-T PROMET društvo s ograničenom odgovornošću za trgovinu i prijevoz, OIB 49981478914, Jerovec 293, 42240 Jerovec zastupanog po punomoćniku Marijan Golub</izvorni_sadrzaj>
    <derivirana_varijabla naziv="DomainObject.Predmet.ProtustrankaFormatedWithAdressOIB_1"> V-T-T PROMET društvo s ograničenom odgovornošću za trgovinu i prijevoz, OIB 49981478914, Jerovec 293, 42240 Jerovec zastupanog po punomoćniku Marijan Golub</derivirana_varijabla>
  </DomainObject.Predmet.ProtustrankaFormatedWithAdressOIB>
  <DomainObject.Predmet.ProtustrankaWithAdress>
    <izvorni_sadrzaj>V-T-T PROMET društvo s ograničenom odgovornošću za trgovinu i prijevoz Jerovec 293, 42240 Jerovec</izvorni_sadrzaj>
    <derivirana_varijabla naziv="DomainObject.Predmet.ProtustrankaWithAdress_1">V-T-T PROMET društvo s ograničenom odgovornošću za trgovinu i prijevoz Jerovec 293, 42240 Jerovec</derivirana_varijabla>
  </DomainObject.Predmet.ProtustrankaWithAdress>
  <DomainObject.Predmet.ProtustrankaWithAdressOIB>
    <izvorni_sadrzaj>V-T-T PROMET društvo s ograničenom odgovornošću za trgovinu i prijevoz, OIB 49981478914, Jerovec 293, 42240 Jerovec</izvorni_sadrzaj>
    <derivirana_varijabla naziv="DomainObject.Predmet.ProtustrankaWithAdressOIB_1">V-T-T PROMET društvo s ograničenom odgovornošću za trgovinu i prijevoz, OIB 49981478914, Jerovec 293, 42240 Jerovec</derivirana_varijabla>
  </DomainObject.Predmet.ProtustrankaWithAdressOIB>
  <DomainObject.Predmet.ProtustrankaNazivFormated>
    <izvorni_sadrzaj>V-T-T PROMET društvo s ograničenom odgovornošću za trgovinu i prijevoz</izvorni_sadrzaj>
    <derivirana_varijabla naziv="DomainObject.Predmet.ProtustrankaNazivFormated_1">V-T-T PROMET društvo s ograničenom odgovornošću za trgovinu i prijevoz</derivirana_varijabla>
  </DomainObject.Predmet.ProtustrankaNazivFormated>
  <DomainObject.Predmet.ProtustrankaNazivFormatedOIB>
    <izvorni_sadrzaj>V-T-T PROMET društvo s ograničenom odgovornošću za trgovinu i prijevoz, OIB 49981478914</izvorni_sadrzaj>
    <derivirana_varijabla naziv="DomainObject.Predmet.ProtustrankaNazivFormatedOIB_1">V-T-T PROMET društvo s ograničenom odgovornošću za trgovinu i prijevoz, OIB 49981478914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13254.72</izvorni_sadrzaj>
    <derivirana_varijabla naziv="DomainObject.Predmet.TrenutnaVrijednost_1">13254.72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V-T-T PROMET društvo s ograničenom odgovornošću za trgovinu i prijevoz zastupanog po punomoćniku Marijan Golub</item>
    </izvorni_sadrzaj>
    <derivirana_varijabla naziv="DomainObject.Predmet.ProtuStrankaListFormated_1">
      <item>V-T-T PROMET društvo s ograničenom odgovornošću za trgovinu i prijevoz zastupanog po punomoćniku Marijan Golub</item>
    </derivirana_varijabla>
  </DomainObject.Predmet.ProtuStrankaListFormated>
  <DomainObject.Predmet.ProtuStrankaListFormatedOIB>
    <izvorni_sadrzaj>
      <item>V-T-T PROMET društvo s ograničenom odgovornošću za trgovinu i prijevoz, OIB 49981478914 zastupanog po punomoćniku Marijan Golub</item>
    </izvorni_sadrzaj>
    <derivirana_varijabla naziv="DomainObject.Predmet.ProtuStrankaListFormatedOIB_1">
      <item>V-T-T PROMET društvo s ograničenom odgovornošću za trgovinu i prijevoz, OIB 49981478914 zastupanog po punomoćniku Marijan Golub</item>
    </derivirana_varijabla>
  </DomainObject.Predmet.ProtuStrankaListFormatedOIB>
  <DomainObject.Predmet.ProtuStrankaListFormatedWithAdress>
    <izvorni_sadrzaj>
      <item>V-T-T PROMET društvo s ograničenom odgovornošću za trgovinu i prijevoz, Jerovec 293, 42240 Jerovec zastupanog po punomoćniku Marijan Golub</item>
    </izvorni_sadrzaj>
    <derivirana_varijabla naziv="DomainObject.Predmet.ProtuStrankaListFormatedWithAdress_1">
      <item>V-T-T PROMET društvo s ograničenom odgovornošću za trgovinu i prijevoz, Jerovec 293, 42240 Jerovec zastupanog po punomoćniku Marijan Golub</item>
    </derivirana_varijabla>
  </DomainObject.Predmet.ProtuStrankaListFormatedWithAdress>
  <DomainObject.Predmet.ProtuStrankaListFormatedWithAdressOIB>
    <izvorni_sadrzaj>
      <item>V-T-T PROMET društvo s ograničenom odgovornošću za trgovinu i prijevoz, OIB 49981478914, Jerovec 293, 42240 Jerovec zastupanog po punomoćniku Marijan Golub</item>
    </izvorni_sadrzaj>
    <derivirana_varijabla naziv="DomainObject.Predmet.ProtuStrankaListFormatedWithAdressOIB_1">
      <item>V-T-T PROMET društvo s ograničenom odgovornošću za trgovinu i prijevoz, OIB 49981478914, Jerovec 293, 42240 Jerovec zastupanog po punomoćniku Marijan Golub</item>
    </derivirana_varijabla>
  </DomainObject.Predmet.ProtuStrankaListFormatedWithAdressOIB>
  <DomainObject.Predmet.ProtuStrankaListNazivFormated>
    <izvorni_sadrzaj>
      <item>V-T-T PROMET društvo s ograničenom odgovornošću za trgovinu i prijevoz</item>
    </izvorni_sadrzaj>
    <derivirana_varijabla naziv="DomainObject.Predmet.ProtuStrankaListNazivFormated_1">
      <item>V-T-T PROMET društvo s ograničenom odgovornošću za trgovinu i prijevoz</item>
    </derivirana_varijabla>
  </DomainObject.Predmet.ProtuStrankaListNazivFormated>
  <DomainObject.Predmet.ProtuStrankaListNazivFormatedOIB>
    <izvorni_sadrzaj>
      <item>V-T-T PROMET društvo s ograničenom odgovornošću za trgovinu i prijevoz, OIB 49981478914</item>
    </izvorni_sadrzaj>
    <derivirana_varijabla naziv="DomainObject.Predmet.ProtuStrankaListNazivFormatedOIB_1">
      <item>V-T-T PROMET društvo s ograničenom odgovornošću za trgovinu i prijevoz, OIB 49981478914</item>
    </derivirana_varijabla>
  </DomainObject.Predmet.ProtuStrankaListNazivFormatedOIB>
  <DomainObject.Predmet.OstaliListFormated>
    <izvorni_sadrzaj>
      <item>Sudski registar</item>
      <item>Marijan Golub punomoćnik sudionika u postupku V-T-T PROMET društvo s ograničenom odgovornošću za trgovinu i prijevoz</item>
    </izvorni_sadrzaj>
    <derivirana_varijabla naziv="DomainObject.Predmet.OstaliListFormated_1">
      <item>Sudski registar</item>
      <item>Marijan Golub punomoćnik sudionika u postupku V-T-T PROMET društvo s ograničenom odgovornošću za trgovinu i prijevoz</item>
    </derivirana_varijabla>
  </DomainObject.Predmet.OstaliListFormated>
  <DomainObject.Predmet.OstaliListFormatedOIB>
    <izvorni_sadrzaj>
      <item>Sudski registar</item>
      <item>Marijan Golub, OIB 57750695114 punomoćnik sudionika u postupku V-T-T PROMET društvo s ograničenom odgovornošću za trgovinu i prijevoz</item>
    </izvorni_sadrzaj>
    <derivirana_varijabla naziv="DomainObject.Predmet.OstaliListFormatedOIB_1">
      <item>Sudski registar</item>
      <item>Marijan Golub, OIB 57750695114 punomoćnik sudionika u postupku V-T-T PROMET društvo s ograničenom odgovornošću za trgovinu i prijevoz</item>
    </derivirana_varijabla>
  </DomainObject.Predmet.OstaliListFormatedOIB>
  <DomainObject.Predmet.OstaliListFormatedWithAdress>
    <izvorni_sadrzaj>
      <item>Sudski registar</item>
      <item>Marijan Golub, Jerovec 293, 42240 Jerovec punomoćnik sudionika u postupku V-T-T PROMET društvo s ograničenom odgovornošću za trgovinu i prijevoz</item>
    </izvorni_sadrzaj>
    <derivirana_varijabla naziv="DomainObject.Predmet.OstaliListFormatedWithAdress_1">
      <item>Sudski registar</item>
      <item>Marijan Golub, Jerovec 293, 42240 Jerovec punomoćnik sudionika u postupku V-T-T PROMET društvo s ograničenom odgovornošću za trgovinu i prijevoz</item>
    </derivirana_varijabla>
  </DomainObject.Predmet.OstaliListFormatedWithAdress>
  <DomainObject.Predmet.OstaliListFormatedWithAdressOIB>
    <izvorni_sadrzaj>
      <item>Sudski registar</item>
      <item>Marijan Golub, OIB 57750695114, Jerovec 293, 42240 Jerovec punomoćnik sudionika u postupku V-T-T PROMET društvo s ograničenom odgovornošću za trgovinu i prijevoz</item>
    </izvorni_sadrzaj>
    <derivirana_varijabla naziv="DomainObject.Predmet.OstaliListFormatedWithAdressOIB_1">
      <item>Sudski registar</item>
      <item>Marijan Golub, OIB 57750695114, Jerovec 293, 42240 Jerovec punomoćnik sudionika u postupku V-T-T PROMET društvo s ograničenom odgovornošću za trgovinu i prijevoz</item>
    </derivirana_varijabla>
  </DomainObject.Predmet.OstaliListFormatedWithAdressOIB>
  <DomainObject.Predmet.OstaliListNazivFormated>
    <izvorni_sadrzaj>
      <item>Sudski registar</item>
      <item>Marijan Golub</item>
    </izvorni_sadrzaj>
    <derivirana_varijabla naziv="DomainObject.Predmet.OstaliListNazivFormated_1">
      <item>Sudski registar</item>
      <item>Marijan Golub</item>
    </derivirana_varijabla>
  </DomainObject.Predmet.OstaliListNazivFormated>
  <DomainObject.Predmet.OstaliListNazivFormatedOIB>
    <izvorni_sadrzaj>
      <item>Sudski registar</item>
      <item>Marijan Golub, OIB 57750695114</item>
    </izvorni_sadrzaj>
    <derivirana_varijabla naziv="DomainObject.Predmet.OstaliListNazivFormatedOIB_1">
      <item>Sudski registar</item>
      <item>Marijan Golub, OIB 57750695114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V-T-T PROMET društvo s ograničenom odgovornošću za trgovinu i prijevoz</izvorni_sadrzaj>
    <derivirana_varijabla naziv="DomainObject.Predmet.ProtustrankaIDrugi_1">V-T-T PROMET društvo s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V-T-T PROMET društvo s ograničenom odgovornošću za trgovinu i prijevoz, OIB 49981478914, Jerovec 293, 42240 Jerovec</izvorni_sadrzaj>
    <derivirana_varijabla naziv="DomainObject.Predmet.ProtustrankaIDrugiAdressOIB_1">V-T-T PROMET društvo s ograničenom odgovornošću za trgovinu i prijevoz, OIB 49981478914, Jerovec 293, 42240 Jerovec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V-T-T PROMET društvo s ograničenom odgovornošću za trgovinu i prijevoz</item>
      <item>Sudski registar</item>
      <item>Marijan Golub</item>
    </izvorni_sadrzaj>
    <derivirana_varijabla naziv="DomainObject.Predmet.SudioniciListNaziv_1">
      <item>Financijska agencija</item>
      <item>V-T-T PROMET društvo s ograničenom odgovornošću za trgovinu i prijevoz</item>
      <item>Sudski registar</item>
      <item>Marijan Golub</item>
    </derivirana_varijabla>
  </DomainObject.Predmet.SudioniciListNaziv>
  <DomainObject.Predmet.SudioniciListAdressOIB>
    <izvorni_sadrzaj>
      <item>Financijska agencija, OIB 85821130368, A. Cesarca 2,42000 Varaždin</item>
      <item>V-T-T PROMET društvo s ograničenom odgovornošću za trgovinu i prijevoz, OIB 49981478914, Jerovec 293,42240 Jerovec</item>
      <item>Sudski registar</item>
      <item>Marijan Golub, OIB 57750695114, Jerovec 293,42240 Jerovec</item>
    </izvorni_sadrzaj>
    <derivirana_varijabla naziv="DomainObject.Predmet.SudioniciListAdressOIB_1">
      <item>Financijska agencija, OIB 85821130368, A. Cesarca 2,42000 Varaždin</item>
      <item>V-T-T PROMET društvo s ograničenom odgovornošću za trgovinu i prijevoz, OIB 49981478914, Jerovec 293,42240 Jerovec</item>
      <item>Sudski registar</item>
      <item>Marijan Golub, OIB 57750695114, Jerovec 293,42240 Jerovec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49981478914</item>
      <item>, OIB null</item>
      <item>, OIB 57750695114</item>
    </izvorni_sadrzaj>
    <derivirana_varijabla naziv="DomainObject.Predmet.SudioniciListNazivOIB_1">
      <item>, OIB 85821130368</item>
      <item>, OIB 49981478914</item>
      <item>, OIB null</item>
      <item>, OIB 57750695114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DBAF9-8788-4844-97AE-EDF54DED3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1084</properties:Characters>
  <properties:Lines>43</properties:Lines>
  <properties:Paragraphs>16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2019-01-30T11:49:00Z</cp:lastPrinted>
  <dcterms:modified xmlns:xsi="http://www.w3.org/2001/XMLSchema-instance" xsi:type="dcterms:W3CDTF">2019-01-30T11:50:00Z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(ST-373-18-8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