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5a66" w14:paraId="b9b5a66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436624">
        <w:t>2862/16-</w:t>
      </w:r>
      <w:r w:rsidR="000D18FD">
        <w:t>18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436624" w:rsidP="00436624" w:rsidR="00436624" w:rsidRPr="00CD6A1B">
      <w:pPr>
        <w:tabs>
          <w:tab w:pos="2977" w:val="left"/>
        </w:tabs>
        <w:ind w:firstLine="720"/>
        <w:jc w:val="both"/>
      </w:pPr>
      <w:r w:rsidRPr="00CD6A1B">
        <w:t xml:space="preserve">Trgovački sud u Zagrebu, po sucu Nikolini Dorić Hadžisejdić, </w:t>
      </w:r>
      <w:r w:rsidRPr="00CD6A1B">
        <w:rPr>
          <w:lang w:val="pt-BR"/>
        </w:rPr>
        <w:t>u stečajnom predmetu u povodu prijedloga predlagatelja</w:t>
      </w:r>
      <w:r w:rsidRPr="00CD6A1B">
        <w:t xml:space="preserve"> </w:t>
      </w:r>
      <w:r w:rsidRPr="00CD6A1B">
        <w:rPr>
          <w:lang w:val="pt-BR"/>
        </w:rPr>
        <w:t xml:space="preserve">FINANCIJSKA AGENCIJA, RC Zagreb, </w:t>
      </w:r>
      <w:r w:rsidRPr="00CD6A1B">
        <w:t>Podružnica Zagreb, Trg svibanjskih žrtava 1995. 1, OIB: 85821130368,</w:t>
      </w:r>
      <w:r w:rsidRPr="00CD6A1B">
        <w:rPr>
          <w:lang w:val="pt-BR"/>
        </w:rPr>
        <w:t xml:space="preserve"> za otvaranje stečajnog postupka nad dužnikom INTEHPROJEKT d.o.o. inženjering, OIB: 49324639287, Zagreb, Nazorova 43/C, </w:t>
      </w:r>
      <w:r>
        <w:rPr>
          <w:lang w:val="pt-BR"/>
        </w:rPr>
        <w:t>7</w:t>
      </w:r>
      <w:r>
        <w:t>. rujna</w:t>
      </w:r>
      <w:r w:rsidRPr="00CD6A1B">
        <w:t xml:space="preserve"> 2017.,</w:t>
      </w:r>
    </w:p>
    <w:p w:rsidRDefault="00436624" w:rsidP="00436624" w:rsidR="00436624" w:rsidRPr="00CD6A1B">
      <w:pPr>
        <w:jc w:val="both"/>
        <w:rPr>
          <w:b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436624" w:rsidRPr="00CD6A1B">
        <w:rPr>
          <w:lang w:val="pt-BR"/>
        </w:rPr>
        <w:t>INTEHPROJEKT d.o.o. inženjering, OIB: 49324639287, Zagreb, Nazorova 43/C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36624" w:rsidRPr="00CD6A1B">
        <w:rPr>
          <w:lang w:val="pt-BR"/>
        </w:rPr>
        <w:t>INTEHPROJEKT d.o.o. inženjering, OIB: 49324639287, Zagreb, Nazorova 43/C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436624" w:rsidP="00E82627" w:rsidR="00E82627">
      <w:pPr>
        <w:jc w:val="both"/>
      </w:pPr>
      <w:r>
        <w:tab/>
        <w:t>Na ročište radi očitovanja o prijedlogu za otvaranje stečajnog postupka održanom 7. rujna 2017.</w:t>
      </w:r>
      <w:r w:rsidR="000D18FD">
        <w:t xml:space="preserve"> </w:t>
      </w:r>
      <w:r>
        <w:t xml:space="preserve">pristupio je zastupnik po zakonu dužnika  </w:t>
      </w:r>
      <w:r w:rsidRPr="00A2472B">
        <w:t>Zvjezdan Milković</w:t>
      </w:r>
      <w:r>
        <w:t xml:space="preserve"> </w:t>
      </w:r>
      <w:r w:rsidR="00E82627">
        <w:t xml:space="preserve">te </w:t>
      </w:r>
      <w:r>
        <w:t>predao</w:t>
      </w:r>
      <w:r w:rsidR="00E82627">
        <w:t xml:space="preserve"> Potvrdu o blokadi računa i novčanih sredstava ovršenika od 5. rujna 2017. (list 74 spisa) iz koje proizlazi da je na računima i novčanim sredstvima dužnika na dan izdavanja potvrde evidentirano 0 dana neprekidne blokade, a nepodmirene obveze na dan izdavanja potvrde iznose 0,00 kn.</w:t>
      </w:r>
    </w:p>
    <w:p w:rsidRDefault="00436624" w:rsidP="00E82627" w:rsidR="007C56AE">
      <w:pPr>
        <w:jc w:val="both"/>
      </w:pPr>
      <w:r>
        <w:t xml:space="preserve"> </w:t>
      </w:r>
      <w:r w:rsidR="00CD06EC"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E82627">
        <w:t>7</w:t>
      </w:r>
      <w:r w:rsidR="00784259">
        <w:t xml:space="preserve">. </w:t>
      </w:r>
      <w:r w:rsidR="00E82627">
        <w:t xml:space="preserve">rujna </w:t>
      </w:r>
      <w:r w:rsidR="00900561" w:rsidRPr="00491880">
        <w:t>2</w:t>
      </w:r>
      <w:r w:rsidR="00ED5AA4">
        <w:t>01</w:t>
      </w:r>
      <w:r w:rsidR="009D1AC7">
        <w:t>7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2D4955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DB7F83">
        <w:t>,v.r.</w:t>
      </w:r>
    </w:p>
    <w:p w:rsidRDefault="000D18FD" w:rsidP="009E1E4C" w:rsidR="000D18FD" w:rsidRPr="00491880">
      <w:pPr>
        <w:pStyle w:val="Bezproreda"/>
        <w:jc w:val="right"/>
      </w:pP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lastRenderedPageBreak/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DB7F83" w:rsidP="00C359B6" w:rsidR="00DB7F83">
      <w:pPr>
        <w:pStyle w:val="Bezproreda"/>
        <w:ind w:left="4956"/>
        <w:jc w:val="right"/>
      </w:pPr>
      <w:r>
        <w:t>Za točnost otpravka - ovlašteni službenik</w:t>
      </w:r>
    </w:p>
    <w:p w:rsidRDefault="00DB7F83" w:rsidP="00C359B6" w:rsidR="00DB7F83">
      <w:pPr>
        <w:pStyle w:val="Bezproreda"/>
        <w:ind w:left="4956"/>
        <w:jc w:val="right"/>
      </w:pPr>
      <w:r>
        <w:t>Karmela Dolenc</w:t>
      </w:r>
    </w:p>
    <w:p w:rsidRDefault="009D1AC7" w:rsidP="009E1E4C" w:rsidR="009D1AC7">
      <w:pPr>
        <w:pStyle w:val="Bezproreda"/>
        <w:jc w:val="both"/>
      </w:pPr>
    </w:p>
    <w:sectPr w:rsidSect="009D1AC7" w:rsidR="009D1AC7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7F83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0D18FD">
      <w:t>2862/16-18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D18FD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A740C"/>
    <w:rsid w:val="002C0221"/>
    <w:rsid w:val="002D4955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3662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D3DBF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B7F83"/>
    <w:rsid w:val="00DE2DCB"/>
    <w:rsid w:val="00DE5D50"/>
    <w:rsid w:val="00E41EB3"/>
    <w:rsid w:val="00E82627"/>
    <w:rsid w:val="00EA20DA"/>
    <w:rsid w:val="00EA4849"/>
    <w:rsid w:val="00ED5AA4"/>
    <w:rsid w:val="00F3606E"/>
    <w:rsid w:val="00F46F44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INTEHPROJEKT d.o.o. zastupanog po punomoćniku Zvjezdan Milković</izvorni_sadrzaj>
    <derivirana_varijabla naziv="DomainObject.Predmet.ProtustrankaFormated_1">  INTEHPROJEKT d.o.o. zastupanog po punomoćniku Zvjezdan Milković</derivirana_varijabla>
  </DomainObject.Predmet.ProtustrankaFormated>
  <DomainObject.Predmet.ProtustrankaFormatedOIB>
    <izvorni_sadrzaj>  INTEHPROJEKT d.o.o., OIB 49324639287 zastupanog po punomoćniku Zvjezdan Milković</izvorni_sadrzaj>
    <derivirana_varijabla naziv="DomainObject.Predmet.ProtustrankaFormatedOIB_1">  INTEHPROJEKT d.o.o., OIB 49324639287 zastupanog po punomoćniku Zvjezdan Milković</derivirana_varijabla>
  </DomainObject.Predmet.ProtustrankaFormatedOIB>
  <DomainObject.Predmet.ProtustrankaFormatedWithAdress>
    <izvorni_sadrzaj> INTEHPROJEKT d.o.o., Nazorova 43/C, 10000 Zagreb zastupanog po punomoćniku Zvjezdan Milković</izvorni_sadrzaj>
    <derivirana_varijabla naziv="DomainObject.Predmet.ProtustrankaFormatedWithAdress_1"> INTEHPROJEKT d.o.o., Nazorova 43/C, 10000 Zagreb zastupanog po punomoćniku Zvjezdan Milković</derivirana_varijabla>
  </DomainObject.Predmet.ProtustrankaFormatedWithAdress>
  <DomainObject.Predmet.ProtustrankaFormatedWithAdressOIB>
    <izvorni_sadrzaj> INTEHPROJEKT d.o.o., OIB 49324639287, Nazorova 43/C, 10000 Zagreb zastupanog po punomoćniku Zvjezdan Milković</izvorni_sadrzaj>
    <derivirana_varijabla naziv="DomainObject.Predmet.ProtustrankaFormatedWithAdressOIB_1"> INTEHPROJEKT d.o.o., OIB 49324639287, Nazorova 43/C, 10000 Zagreb zastupanog po punomoćniku Zvjezdan Milković</derivirana_varijabla>
  </DomainObject.Predmet.ProtustrankaFormatedWithAdressOIB>
  <DomainObject.Predmet.ProtustrankaWithAdress>
    <izvorni_sadrzaj>INTEHPROJEKT d.o.o. Nazorova 43/C, 10000 Zagreb</izvorni_sadrzaj>
    <derivirana_varijabla naziv="DomainObject.Predmet.ProtustrankaWithAdress_1">INTEHPROJEKT d.o.o. Nazorova 43/C, 10000 Zagreb</derivirana_varijabla>
  </DomainObject.Predmet.ProtustrankaWithAdress>
  <DomainObject.Predmet.ProtustrankaWithAdressOIB>
    <izvorni_sadrzaj>INTEHPROJEKT d.o.o., OIB 49324639287, Nazorova 43/C, 10000 Zagreb</izvorni_sadrzaj>
    <derivirana_varijabla naziv="DomainObject.Predmet.ProtustrankaWithAdressOIB_1">INTEHPROJEKT d.o.o., OIB 49324639287, Nazorova 43/C, 10000 Zagreb</derivirana_varijabla>
  </DomainObject.Predmet.ProtustrankaWithAdressOIB>
  <DomainObject.Predmet.ProtustrankaNazivFormated>
    <izvorni_sadrzaj>INTEHPROJEKT d.o.o.</izvorni_sadrzaj>
    <derivirana_varijabla naziv="DomainObject.Predmet.ProtustrankaNazivFormated_1">INTEHPROJEKT d.o.o.</derivirana_varijabla>
  </DomainObject.Predmet.ProtustrankaNazivFormated>
  <DomainObject.Predmet.ProtustrankaNazivFormatedOIB>
    <izvorni_sadrzaj>INTEHPROJEKT d.o.o., OIB 49324639287</izvorni_sadrzaj>
    <derivirana_varijabla naziv="DomainObject.Predmet.ProtustrankaNazivFormatedOIB_1">INTEHPROJEKT d.o.o., OIB 49324639287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Josipović</izvorni_sadrzaj>
    <derivirana_varijabla naziv="DomainObject.Predmet.StrankaFormated_1">  FINA Regionalni centar Zagreb; Marija Josipović</derivirana_varijabla>
  </DomainObject.Predmet.StrankaFormated>
  <DomainObject.Predmet.StrankaFormatedOIB>
    <izvorni_sadrzaj>  FINA Regionalni centar Zagreb, OIB 85821130368; Marija Josipović, OIB 89291388265</izvorni_sadrzaj>
    <derivirana_varijabla naziv="DomainObject.Predmet.StrankaFormatedOIB_1">  FINA Regionalni centar Zagreb, OIB 85821130368; Marija Josipović, OIB 89291388265</derivirana_varijabla>
  </DomainObject.Predmet.StrankaFormatedOIB>
  <DomainObject.Predmet.StrankaFormatedWithAdress>
    <izvorni_sadrzaj> FINA Regionalni centar Zagreb, Trg svibanjskih žrtava 1995. br. 1, 10000 Zagreb; Marija Josipović, Vukomerečka Cesta 84, 10000 Zagreb</izvorni_sadrzaj>
    <derivirana_varijabla naziv="DomainObject.Predmet.StrankaFormatedWithAdress_1"> FINA Regionalni centar Zagreb, Trg svibanjskih žrtava 1995. br. 1, 10000 Zagreb; Marija Josipović, Vukomerečka Cesta 84, 10000 Zagreb</derivirana_varijabla>
  </DomainObject.Predmet.StrankaFormatedWithAdress>
  <DomainObject.Predmet.StrankaFormatedWithAdressOIB>
    <izvorni_sadrzaj> FINA Regionalni centar Zagreb, OIB 85821130368, Trg svibanjskih žrtava 1995. br. 1, 10000 Zagreb; Marija Josipović, OIB 89291388265, Vukomerečka Cesta 84, 10000 Zagreb</izvorni_sadrzaj>
    <derivirana_varijabla naziv="DomainObject.Predmet.StrankaFormatedWithAdressOIB_1"> FINA Regionalni centar Zagreb, OIB 85821130368, Trg svibanjskih žrtava 1995. br. 1, 10000 Zagreb; Marija Josipović, OIB 89291388265, Vukomerečka Cesta 84, 10000 Zagreb</derivirana_varijabla>
  </DomainObject.Predmet.StrankaFormatedWithAdressOIB>
  <DomainObject.Predmet.StrankaWithAdress>
    <izvorni_sadrzaj>FINA Regionalni centar Zagreb Trg svibanjskih žrtava 1995. br. 1,10000 Zagreb,Marija Josipović Vukomerečka Cesta 84,10000 Zagreb</izvorni_sadrzaj>
    <derivirana_varijabla naziv="DomainObject.Predmet.StrankaWithAdress_1">FINA Regionalni centar Zagreb Trg svibanjskih žrtava 1995. br. 1,10000 Zagreb,Marija Josipović Vukomerečka Cesta 84,10000 Zagreb</derivirana_varijabla>
  </DomainObject.Predmet.StrankaWithAdress>
  <DomainObject.Predmet.StrankaWithAdressOIB>
    <izvorni_sadrzaj>FINA Regionalni centar Zagreb, OIB 85821130368, Trg svibanjskih žrtava 1995. br. 1,10000 Zagreb,Marija Josipović, OIB 89291388265, Vukomerečka Cesta 84,10000 Zagreb</izvorni_sadrzaj>
    <derivirana_varijabla naziv="DomainObject.Predmet.StrankaWithAdressOIB_1">FINA Regionalni centar Zagreb, OIB 85821130368, Trg svibanjskih žrtava 1995. br. 1,10000 Zagreb,Marija Josipović, OIB 89291388265, Vukomerečka Cesta 84,10000 Zagreb</derivirana_varijabla>
  </DomainObject.Predmet.StrankaWithAdressOIB>
  <DomainObject.Predmet.StrankaNazivFormated>
    <izvorni_sadrzaj>FINA Regionalni centar Zagreb,Marija Josipović</izvorni_sadrzaj>
    <derivirana_varijabla naziv="DomainObject.Predmet.StrankaNazivFormated_1">FINA Regionalni centar Zagreb,Marija Josipović</derivirana_varijabla>
  </DomainObject.Predmet.StrankaNazivFormated>
  <DomainObject.Predmet.StrankaNazivFormatedOIB>
    <izvorni_sadrzaj>FINA Regionalni centar Zagreb, OIB 85821130368,Marija Josipović, OIB 89291388265</izvorni_sadrzaj>
    <derivirana_varijabla naziv="DomainObject.Predmet.StrankaNazivFormatedOIB_1">FINA Regionalni centar Zagreb, OIB 85821130368,Marija Josipović, OIB 89291388265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Josipović</item>
    </izvorni_sadrzaj>
    <derivirana_varijabla naziv="DomainObject.Predmet.StrankaListFormated_1">
      <item>FINA Regionalni centar Zagreb</item>
      <item>Marija Josipović</item>
    </derivirana_varijabla>
  </DomainObject.Predmet.StrankaListFormated>
  <DomainObject.Predmet.StrankaListFormatedOIB>
    <izvorni_sadrzaj>
      <item>FINA Regionalni centar Zagreb, OIB 85821130368</item>
      <item>Marija Josipović, OIB 89291388265</item>
    </izvorni_sadrzaj>
    <derivirana_varijabla naziv="DomainObject.Predmet.StrankaListFormatedOIB_1">
      <item>FINA Regionalni centar Zagreb, OIB 85821130368</item>
      <item>Marija Josipović, OIB 89291388265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Josipović, Vukomerečka Cesta 84, 10000 Zagreb</item>
    </izvorni_sadrzaj>
    <derivirana_varijabla naziv="DomainObject.Predmet.StrankaListFormatedWithAdress_1">
      <item>FINA Regionalni centar Zagreb, Trg svibanjskih žrtava 1995. br. 1, 10000 Zagreb</item>
      <item>Marija Josipović, Vukomerečka Cesta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Josipović, OIB 89291388265, Vukomerečka Cesta 84, 10000 Zagreb</item>
    </izvorni_sadrzaj>
    <derivirana_varijabla naziv="DomainObject.Predmet.StrankaListFormatedWithAdressOIB_1">
      <item>FINA Regionalni centar Zagreb, OIB 85821130368, Trg svibanjskih žrtava 1995. br. 1, 10000 Zagreb</item>
      <item>Marija Josipović, OIB 89291388265, Vukomerečka Cesta 84, 10000 Zagreb</item>
    </derivirana_varijabla>
  </DomainObject.Predmet.StrankaListFormatedWithAdressOIB>
  <DomainObject.Predmet.StrankaListNazivFormated>
    <izvorni_sadrzaj>
      <item>FINA Regionalni centar Zagreb</item>
      <item>Marija Josipović</item>
    </izvorni_sadrzaj>
    <derivirana_varijabla naziv="DomainObject.Predmet.StrankaListNazivFormated_1">
      <item>FINA Regionalni centar Zagreb</item>
      <item>Marija Josipović</item>
    </derivirana_varijabla>
  </DomainObject.Predmet.StrankaListNazivFormated>
  <DomainObject.Predmet.StrankaListNazivFormatedOIB>
    <izvorni_sadrzaj>
      <item>FINA Regionalni centar Zagreb, OIB 85821130368</item>
      <item>Marija Josipović, OIB 89291388265</item>
    </izvorni_sadrzaj>
    <derivirana_varijabla naziv="DomainObject.Predmet.StrankaListNazivFormatedOIB_1">
      <item>FINA Regionalni centar Zagreb, OIB 85821130368</item>
      <item>Marija Josipović, OIB 89291388265</item>
    </derivirana_varijabla>
  </DomainObject.Predmet.StrankaListNazivFormatedOIB>
  <DomainObject.Predmet.ProtuStrankaListFormated>
    <izvorni_sadrzaj>
      <item>INTEHPROJEKT d.o.o. zastupanog po punomoćniku Zvjezdan Milković</item>
    </izvorni_sadrzaj>
    <derivirana_varijabla naziv="DomainObject.Predmet.ProtuStrankaListFormated_1">
      <item>INTEHPROJEKT d.o.o. zastupanog po punomoćniku Zvjezdan Milković</item>
    </derivirana_varijabla>
  </DomainObject.Predmet.ProtuStrankaListFormated>
  <DomainObject.Predmet.ProtuStrankaListFormatedOIB>
    <izvorni_sadrzaj>
      <item>INTEHPROJEKT d.o.o., OIB 49324639287 zastupanog po punomoćniku Zvjezdan Milković</item>
    </izvorni_sadrzaj>
    <derivirana_varijabla naziv="DomainObject.Predmet.ProtuStrankaListFormatedOIB_1">
      <item>INTEHPROJEKT d.o.o., OIB 49324639287 zastupanog po punomoćniku Zvjezdan Milković</item>
    </derivirana_varijabla>
  </DomainObject.Predmet.ProtuStrankaListFormatedOIB>
  <DomainObject.Predmet.ProtuStrankaListFormatedWithAdress>
    <izvorni_sadrzaj>
      <item>INTEHPROJEKT d.o.o., Nazorova 43/C, 10000 Zagreb zastupanog po punomoćniku Zvjezdan Milković</item>
    </izvorni_sadrzaj>
    <derivirana_varijabla naziv="DomainObject.Predmet.ProtuStrankaListFormatedWithAdress_1">
      <item>INTEHPROJEKT d.o.o., Nazorova 43/C, 10000 Zagreb zastupanog po punomoćniku Zvjezdan Milković</item>
    </derivirana_varijabla>
  </DomainObject.Predmet.ProtuStrankaListFormatedWithAdress>
  <DomainObject.Predmet.ProtuStrankaListFormatedWithAdressOIB>
    <izvorni_sadrzaj>
      <item>INTEHPROJEKT d.o.o., OIB 49324639287, Nazorova 43/C, 10000 Zagreb zastupanog po punomoćniku Zvjezdan Milković</item>
    </izvorni_sadrzaj>
    <derivirana_varijabla naziv="DomainObject.Predmet.ProtuStrankaListFormatedWithAdressOIB_1">
      <item>INTEHPROJEKT d.o.o., OIB 49324639287, Nazorova 43/C, 10000 Zagreb zastupanog po punomoćniku Zvjezdan Milković</item>
    </derivirana_varijabla>
  </DomainObject.Predmet.ProtuStrankaListFormatedWithAdressOIB>
  <DomainObject.Predmet.ProtuStrankaListNazivFormated>
    <izvorni_sadrzaj>
      <item>INTEHPROJEKT d.o.o.</item>
    </izvorni_sadrzaj>
    <derivirana_varijabla naziv="DomainObject.Predmet.ProtuStrankaListNazivFormated_1">
      <item>INTEHPROJEKT d.o.o.</item>
    </derivirana_varijabla>
  </DomainObject.Predmet.ProtuStrankaListNazivFormated>
  <DomainObject.Predmet.ProtuStrankaListNazivFormatedOIB>
    <izvorni_sadrzaj>
      <item>INTEHPROJEKT d.o.o., OIB 49324639287</item>
    </izvorni_sadrzaj>
    <derivirana_varijabla naziv="DomainObject.Predmet.ProtuStrankaListNazivFormatedOIB_1">
      <item>INTEHPROJEKT d.o.o., OIB 49324639287</item>
    </derivirana_varijabla>
  </DomainObject.Predmet.ProtuStrankaListNazivFormatedOIB>
  <DomainObject.Predmet.OstaliListFormated>
    <izvorni_sadrzaj>
      <item>Marija Josipović</item>
      <item>Zvjezdan Milković punomoćnik sudionika u postupku INTEHPROJEKT d.o.o.</item>
    </izvorni_sadrzaj>
    <derivirana_varijabla naziv="DomainObject.Predmet.OstaliListFormated_1">
      <item>Marija Josipović</item>
      <item>Zvjezdan Milković punomoćnik sudionika u postupku INTEHPROJEKT d.o.o.</item>
    </derivirana_varijabla>
  </DomainObject.Predmet.OstaliListFormated>
  <DomainObject.Predmet.OstaliListFormatedOIB>
    <izvorni_sadrzaj>
      <item>Marija Josipović, OIB 89291388265</item>
      <item>Zvjezdan Milković, OIB 73282007426 punomoćnik sudionika u postupku INTEHPROJEKT d.o.o.</item>
    </izvorni_sadrzaj>
    <derivirana_varijabla naziv="DomainObject.Predmet.OstaliListFormatedOIB_1">
      <item>Marija Josipović, OIB 89291388265</item>
      <item>Zvjezdan Milković, OIB 73282007426 punomoćnik sudionika u postupku INTEHPROJEKT d.o.o.</item>
    </derivirana_varijabla>
  </DomainObject.Predmet.OstaliListFormatedOIB>
  <DomainObject.Predmet.OstaliListFormatedWithAdress>
    <izvorni_sadrzaj>
      <item>Marija Josipović, Vukomerečka Cesta 84, 10000 Zagreb</item>
      <item>Zvjezdan Milković, Dobrilovićeva Ulica 4, 10000 Zagreb punomoćnik sudionika u postupku INTEHPROJEKT d.o.o.</item>
    </izvorni_sadrzaj>
    <derivirana_varijabla naziv="DomainObject.Predmet.OstaliListFormatedWithAdress_1">
      <item>Marija Josipović, Vukomerečka Cesta 84, 10000 Zagreb</item>
      <item>Zvjezdan Milković, Dobrilovićeva Ulica 4, 10000 Zagreb punomoćnik sudionika u postupku INTEHPROJEKT d.o.o.</item>
    </derivirana_varijabla>
  </DomainObject.Predmet.OstaliListFormatedWithAdress>
  <DomainObject.Predmet.OstaliListFormatedWithAdressOIB>
    <izvorni_sadrzaj>
      <item>Marija Josipović, OIB 89291388265, Vukomerečka Cesta 84, 10000 Zagreb</item>
      <item>Zvjezdan Milković, OIB 73282007426, Dobrilovićeva Ulica 4, 10000 Zagreb punomoćnik sudionika u postupku INTEHPROJEKT d.o.o.</item>
    </izvorni_sadrzaj>
    <derivirana_varijabla naziv="DomainObject.Predmet.OstaliListFormatedWithAdressOIB_1">
      <item>Marija Josipović, OIB 89291388265, Vukomerečka Cesta 84, 10000 Zagreb</item>
      <item>Zvjezdan Milković, OIB 73282007426, Dobrilovićeva Ulica 4, 10000 Zagreb punomoćnik sudionika u postupku INTEHPROJEKT d.o.o.</item>
    </derivirana_varijabla>
  </DomainObject.Predmet.OstaliListFormatedWithAdressOIB>
  <DomainObject.Predmet.OstaliListNazivFormated>
    <izvorni_sadrzaj>
      <item>Marija Josipović</item>
      <item>Zvjezdan Milković</item>
    </izvorni_sadrzaj>
    <derivirana_varijabla naziv="DomainObject.Predmet.OstaliListNazivFormated_1">
      <item>Marija Josipović</item>
      <item>Zvjezdan Milković</item>
    </derivirana_varijabla>
  </DomainObject.Predmet.OstaliListNazivFormated>
  <DomainObject.Predmet.OstaliListNazivFormatedOIB>
    <izvorni_sadrzaj>
      <item>Marija Josipović, OIB 89291388265</item>
      <item>Zvjezdan Milković, OIB 73282007426</item>
    </izvorni_sadrzaj>
    <derivirana_varijabla naziv="DomainObject.Predmet.OstaliListNazivFormatedOIB_1">
      <item>Marija Josipović, OIB 89291388265</item>
      <item>Zvjezdan Milković, OIB 73282007426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INTEHPROJEKT d.o.o.</izvorni_sadrzaj>
    <derivirana_varijabla naziv="DomainObject.Predmet.ProtustrankaIDrugi_1">INTEHPROJEKT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INTEHPROJEKT d.o.o., OIB 49324639287, Nazorova 43/C, 10000 Zagreb</izvorni_sadrzaj>
    <derivirana_varijabla naziv="DomainObject.Predmet.ProtustrankaIDrugiAdressOIB_1">INTEHPROJEKT d.o.o., OIB 49324639287, Nazorova 43/C,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INTEHPROJEKT d.o.o.</item>
      <item>Marija Josipović</item>
      <item>Marija Josipović</item>
      <item>Zvjezdan Milković</item>
    </izvorni_sadrzaj>
    <derivirana_varijabla naziv="DomainObject.Predmet.SudioniciListNaziv_1">
      <item>FINA Regionalni centar Zagreb</item>
      <item>INTEHPROJEKT d.o.o.</item>
      <item>Marija Josipović</item>
      <item>Marija Josipović</item>
      <item>Zvjezdan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INTEHPROJEKT d.o.o., OIB 49324639287, Nazorova 43/C,10000 Zagreb</item>
      <item>Marija Josipović, OIB 89291388265, Vukomerečka Cesta 84,10000 Zagreb</item>
      <item>Marija Josipović, OIB 89291388265, Vukomerečka Cesta 84,10000 Zagreb</item>
      <item>Zvjezdan Milković, OIB 73282007426, Dobrilovićeva Ulica 4,10000 Zagreb</item>
    </izvorni_sadrzaj>
    <derivirana_varijabla naziv="DomainObject.Predmet.SudioniciListAdressOIB_1">
      <item>FINA Regionalni centar Zagreb, OIB 85821130368, Trg svibanjskih žrtava 1995. br. 1,10000 Zagreb</item>
      <item>INTEHPROJEKT d.o.o., OIB 49324639287, Nazorova 43/C,10000 Zagreb</item>
      <item>Marija Josipović, OIB 89291388265, Vukomerečka Cesta 84,10000 Zagreb</item>
      <item>Marija Josipović, OIB 89291388265, Vukomerečka Cesta 84,10000 Zagreb</item>
      <item>Zvjezdan Milković, OIB 73282007426, Dobrilovićeva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49324639287</item>
      <item>, OIB 89291388265</item>
      <item>, OIB 89291388265</item>
      <item>, OIB 73282007426</item>
    </izvorni_sadrzaj>
    <derivirana_varijabla naziv="DomainObject.Predmet.SudioniciListNazivOIB_1">
      <item>, OIB 85821130368</item>
      <item>, OIB 49324639287</item>
      <item>, OIB 89291388265</item>
      <item>, OIB 89291388265</item>
      <item>, OIB 73282007426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78226-D8F3-4058-AAB8-F3A356EE1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1733</properties:Characters>
  <properties:Lines>48</properties:Lines>
  <properties:Paragraphs>18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Karmela Dolenc</cp:lastModifiedBy>
  <cp:lastPrinted>2017-09-07T10:37:00Z</cp:lastPrinted>
  <dcterms:modified xmlns:xsi="http://www.w3.org/2001/XMLSchema-instance" xsi:type="dcterms:W3CDTF">2017-09-07T10:37:00Z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