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161a" w14:paraId="fd8161a" w:rsidRDefault="007C4D2C" w:rsidP="007C4D2C" w:rsidR="007C4D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D2C" w:rsidP="007C4D2C" w:rsidR="007C4D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4D2C" w:rsidP="007C4D2C" w:rsidR="007C4D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4D2C" w:rsidP="007C4D2C" w:rsidR="007C4D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C4D2C" w:rsidP="007C4D2C" w:rsidR="007C4D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4D2C" w:rsidP="007C4D2C" w:rsidR="007C4D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C4D2C" w:rsidP="007C4D2C" w:rsidR="007C4D2C" w:rsidRPr="005D578C">
      <w:pPr>
        <w:jc w:val="center"/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4C40FC" w:rsidP="007C4D2C" w:rsidR="007C4D2C">
      <w:pPr>
        <w:ind w:firstLine="708"/>
        <w:rPr>
          <w:rFonts w:cs="Times New Roman" w:eastAsia="Times New Roman"/>
          <w:szCs w:val="24"/>
        </w:rPr>
      </w:pPr>
      <w:r w:rsidRPr="004C40FC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7C4D2C" w:rsidRPr="004C40FC">
        <w:rPr>
          <w:rFonts w:cs="Times New Roman" w:eastAsia="Times New Roman"/>
          <w:szCs w:val="24"/>
        </w:rPr>
        <w:t>,</w:t>
      </w:r>
      <w:r w:rsidR="007C4D2C" w:rsidRPr="004C40FC">
        <w:t xml:space="preserve"> </w:t>
      </w:r>
      <w:r w:rsidR="007C4D2C" w:rsidRPr="004C40FC">
        <w:rPr>
          <w:rFonts w:cs="Times New Roman" w:eastAsia="Times New Roman"/>
          <w:szCs w:val="24"/>
        </w:rPr>
        <w:t>u skraćenom</w:t>
      </w:r>
      <w:r w:rsidR="007C4D2C">
        <w:rPr>
          <w:rFonts w:cs="Times New Roman" w:eastAsia="Times New Roman"/>
          <w:szCs w:val="24"/>
        </w:rPr>
        <w:t xml:space="preserve"> stečajnom postupku nad </w:t>
      </w:r>
      <w:r w:rsidR="007C4D2C" w:rsidRPr="005D578C">
        <w:rPr>
          <w:rFonts w:cs="Times New Roman" w:eastAsia="Times New Roman"/>
          <w:szCs w:val="24"/>
        </w:rPr>
        <w:t>pravnom osobom (dužnikom)</w:t>
      </w:r>
      <w:r w:rsidR="007C4D2C">
        <w:rPr>
          <w:rFonts w:cs="Times New Roman" w:eastAsia="Times New Roman"/>
          <w:szCs w:val="24"/>
        </w:rPr>
        <w:t xml:space="preserve"> S. E. N. I. d. o. o. Medulin, Kapovica 27, OIB 12223341354</w:t>
      </w:r>
      <w:r w:rsidR="007C4D2C" w:rsidRPr="00D04320">
        <w:rPr>
          <w:rFonts w:cs="Times New Roman" w:eastAsia="Times New Roman"/>
          <w:szCs w:val="24"/>
        </w:rPr>
        <w:t>,</w:t>
      </w:r>
      <w:r w:rsidR="007C4D2C">
        <w:rPr>
          <w:rFonts w:cs="Times New Roman" w:eastAsia="Times New Roman"/>
          <w:szCs w:val="24"/>
        </w:rPr>
        <w:t xml:space="preserve"> MBS 130010326, povodom zahtjeva </w:t>
      </w:r>
      <w:r w:rsidR="007C4D2C" w:rsidRPr="008C0525">
        <w:rPr>
          <w:rFonts w:cs="Times New Roman" w:eastAsia="Times New Roman"/>
          <w:szCs w:val="24"/>
        </w:rPr>
        <w:t xml:space="preserve">Financijske agencije, </w:t>
      </w:r>
      <w:r w:rsidR="007C4D2C">
        <w:rPr>
          <w:rFonts w:cs="Times New Roman" w:eastAsia="Times New Roman"/>
          <w:szCs w:val="24"/>
        </w:rPr>
        <w:t xml:space="preserve">OIB 85821130368, </w:t>
      </w:r>
      <w:r w:rsidR="007C4D2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C4D2C">
        <w:rPr>
          <w:rFonts w:cs="Times New Roman" w:eastAsia="Times New Roman"/>
          <w:szCs w:val="24"/>
        </w:rPr>
        <w:t xml:space="preserve">Pula, </w:t>
      </w:r>
      <w:r w:rsidR="007C4D2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18</w:t>
      </w:r>
      <w:r w:rsidR="007C4D2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7C4D2C">
        <w:rPr>
          <w:rFonts w:cs="Times New Roman" w:eastAsia="Times New Roman"/>
          <w:szCs w:val="24"/>
        </w:rPr>
        <w:t xml:space="preserve"> 2016.</w:t>
      </w: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E. N. I. d. o. o. Medulin, Kapovica 27, OIB 12223341354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130010326.</w:t>
      </w: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C4D2C" w:rsidP="007C4D2C" w:rsidR="007C4D2C">
      <w:pPr>
        <w:rPr>
          <w:rFonts w:cs="Times New Roman" w:eastAsia="Times New Roman"/>
          <w:szCs w:val="20"/>
        </w:rPr>
      </w:pPr>
    </w:p>
    <w:p w:rsidRDefault="007C4D2C" w:rsidP="007C4D2C" w:rsidR="007C4D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E. N. I. d. o. o. Medulin, Kapovica 27, OIB 12223341354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130010326.</w:t>
      </w:r>
    </w:p>
    <w:p w:rsidRDefault="007C4D2C" w:rsidP="007C4D2C" w:rsidR="007C4D2C">
      <w:pPr>
        <w:ind w:firstLine="709"/>
        <w:rPr>
          <w:rFonts w:cs="Times New Roman" w:eastAsia="Times New Roman"/>
          <w:szCs w:val="24"/>
        </w:rPr>
      </w:pPr>
    </w:p>
    <w:p w:rsidRDefault="007C4D2C" w:rsidP="007C4D2C" w:rsidR="007C4D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S. E. N. I. d. o. o. Medulin, Kapovica 27, OIB 12223341354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130010326.</w:t>
      </w:r>
    </w:p>
    <w:p w:rsidRDefault="007C4D2C" w:rsidP="007C4D2C" w:rsidR="007C4D2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C4D2C" w:rsidP="007C4D2C" w:rsidR="007C4D2C">
      <w:pPr>
        <w:ind w:firstLine="708"/>
        <w:rPr>
          <w:rFonts w:cs="Times New Roman" w:eastAsia="Times New Roman"/>
          <w:szCs w:val="24"/>
        </w:rPr>
      </w:pPr>
    </w:p>
    <w:p w:rsidRDefault="007C4D2C" w:rsidP="007C4D2C" w:rsidR="007C4D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S. E. N. I.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St-842/2015-3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C4D2C" w:rsidP="007C4D2C" w:rsidR="007C4D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4C4F">
        <w:rPr>
          <w:rFonts w:cs="Times New Roman" w:eastAsia="Times New Roman"/>
          <w:szCs w:val="24"/>
        </w:rPr>
        <w:t>18</w:t>
      </w:r>
      <w:r>
        <w:rPr>
          <w:rFonts w:cs="Times New Roman" w:eastAsia="Times New Roman"/>
          <w:szCs w:val="24"/>
        </w:rPr>
        <w:t xml:space="preserve">. </w:t>
      </w:r>
      <w:r w:rsidR="00674C4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C4D2C" w:rsidP="007C4D2C" w:rsidR="007C4D2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C4D2C" w:rsidP="007C4D2C" w:rsidR="007C4D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FB7676">
        <w:rPr>
          <w:rFonts w:cs="Times New Roman" w:eastAsia="Times New Roman"/>
          <w:szCs w:val="24"/>
        </w:rPr>
        <w:t>, v.r.</w:t>
      </w:r>
    </w:p>
    <w:p w:rsidRDefault="007C4D2C" w:rsidP="007C4D2C" w:rsidR="007C4D2C">
      <w:pPr>
        <w:jc w:val="left"/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left"/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C2C45" w:rsidP="007C2C45" w:rsidR="007C2C45" w:rsidRPr="007C2C45">
      <w:pPr>
        <w:ind w:firstLine="708"/>
        <w:rPr>
          <w:rFonts w:cs="Times New Roman" w:eastAsia="Times New Roman"/>
          <w:szCs w:val="24"/>
        </w:rPr>
      </w:pPr>
      <w:r w:rsidRPr="007C2C45">
        <w:rPr>
          <w:rFonts w:cs="Times New Roman" w:eastAsia="Times New Roman"/>
          <w:szCs w:val="24"/>
        </w:rPr>
        <w:t>Protiv rješenja sudskog savjetnika dopuštena je žalba u roku od osam dana od dostave rješenja. Žalba se podnosi ovome sudu, a o njoj odlučuje sudac pojedinac ovog suda.</w:t>
      </w:r>
    </w:p>
    <w:p w:rsidRDefault="007C2C45" w:rsidP="007C2C45" w:rsidR="007C2C45" w:rsidRPr="007C2C45">
      <w:pPr>
        <w:rPr>
          <w:rFonts w:cs="Times New Roman" w:eastAsia="Times New Roman"/>
          <w:szCs w:val="24"/>
        </w:rPr>
      </w:pPr>
      <w:r w:rsidRPr="007C2C45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C4D2C" w:rsidP="007C4D2C" w:rsidR="007C4D2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rPr>
          <w:rFonts w:cs="Times New Roman" w:eastAsia="Times New Roman"/>
          <w:szCs w:val="24"/>
        </w:rPr>
      </w:pPr>
    </w:p>
    <w:p w:rsidRDefault="007C4D2C" w:rsidP="007C4D2C" w:rsidR="007C4D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S. E. N. I. d. o. o. Medulin, Kapovica 27,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Ivan Modrušan, Pula, Castropola 51,</w:t>
      </w:r>
    </w:p>
    <w:p w:rsidRDefault="007C4D2C" w:rsidP="007C4D2C" w:rsidR="007C4D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C4D2C" w:rsidP="007C4D2C" w:rsidR="007C4D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C4D2C" w:rsidP="007C4D2C" w:rsidR="007C4D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C4D2C" w:rsidP="007C4D2C" w:rsidR="007C4D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C4D2C" w:rsidP="007C4D2C" w:rsidR="007C4D2C"/>
    <w:p w:rsidRDefault="007C4D2C" w:rsidP="007C4D2C" w:rsidR="007C4D2C"/>
    <w:p w:rsidRDefault="007C4D2C" w:rsidP="007C4D2C" w:rsidR="007C4D2C"/>
    <w:p w:rsidRDefault="007C4D2C" w:rsidP="007C4D2C" w:rsidR="007C4D2C"/>
    <w:p w:rsidRDefault="007C4D2C" w:rsidP="007C4D2C" w:rsidR="007C4D2C"/>
    <w:p w:rsidRDefault="007C4D2C" w:rsidP="007C4D2C" w:rsidR="007C4D2C"/>
    <w:p w:rsidRDefault="007C4D2C" w:rsidP="007C4D2C" w:rsidR="007C4D2C"/>
    <w:p w:rsidRDefault="00FB7676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D2C" w:rsidP="007C4D2C" w:rsidR="007C4D2C">
      <w:r>
        <w:separator/>
      </w:r>
    </w:p>
  </w:endnote>
  <w:endnote w:id="0" w:type="continuationSeparator">
    <w:p w:rsidRDefault="007C4D2C" w:rsidP="007C4D2C" w:rsidR="007C4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D2C" w:rsidP="007C4D2C" w:rsidR="007C4D2C">
      <w:r>
        <w:separator/>
      </w:r>
    </w:p>
  </w:footnote>
  <w:footnote w:id="0" w:type="continuationSeparator">
    <w:p w:rsidRDefault="007C4D2C" w:rsidP="007C4D2C" w:rsidR="007C4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2C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B76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St-842/2015-5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D2C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St-842/2015-5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7C8D"/>
    <w:rsid w:val="00067C8D"/>
    <w:rsid w:val="002D7596"/>
    <w:rsid w:val="004C40FC"/>
    <w:rsid w:val="00674C4F"/>
    <w:rsid w:val="0075528E"/>
    <w:rsid w:val="0079403F"/>
    <w:rsid w:val="007C2C45"/>
    <w:rsid w:val="007C4D2C"/>
    <w:rsid w:val="00FB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D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D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C4D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D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D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D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6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6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B76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B76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B76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D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D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C4D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D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D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D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76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6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B76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B76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B76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S.E.N.I. d.o.o. MEDULIN</izvorni_sadrzaj>
    <derivirana_varijabla naziv="DomainObject.Predmet.ProtustrankaFormated_1">  S.E.N.I. d.o.o. MEDULIN</derivirana_varijabla>
  </DomainObject.Predmet.ProtustrankaFormated>
  <DomainObject.Predmet.ProtustrankaFormatedOIB>
    <izvorni_sadrzaj>  S.E.N.I. d.o.o. MEDULIN, OIB 12223341354</izvorni_sadrzaj>
    <derivirana_varijabla naziv="DomainObject.Predmet.ProtustrankaFormatedOIB_1">  S.E.N.I. d.o.o. MEDULIN, OIB 12223341354</derivirana_varijabla>
  </DomainObject.Predmet.ProtustrankaFormatedOIB>
  <DomainObject.Predmet.ProtustrankaFormatedWithAdress>
    <izvorni_sadrzaj> S.E.N.I. d.o.o. MEDULIN, Kapovica 27, 52100 Medulin</izvorni_sadrzaj>
    <derivirana_varijabla naziv="DomainObject.Predmet.ProtustrankaFormatedWithAdress_1"> S.E.N.I. d.o.o. MEDULIN, Kapovica 27, 52100 Medulin</derivirana_varijabla>
  </DomainObject.Predmet.ProtustrankaFormatedWithAdress>
  <DomainObject.Predmet.ProtustrankaFormatedWithAdressOIB>
    <izvorni_sadrzaj> S.E.N.I. d.o.o. MEDULIN, OIB 12223341354, Kapovica 27, 52100 Medulin</izvorni_sadrzaj>
    <derivirana_varijabla naziv="DomainObject.Predmet.ProtustrankaFormatedWithAdressOIB_1"> S.E.N.I. d.o.o. MEDULIN, OIB 12223341354, Kapovica 27, 52100 Medulin</derivirana_varijabla>
  </DomainObject.Predmet.ProtustrankaFormatedWithAdressOIB>
  <DomainObject.Predmet.ProtustrankaWithAdress>
    <izvorni_sadrzaj>S.E.N.I. d.o.o. MEDULIN Kapovica 27, 52100 Medulin</izvorni_sadrzaj>
    <derivirana_varijabla naziv="DomainObject.Predmet.ProtustrankaWithAdress_1">S.E.N.I. d.o.o. MEDULIN Kapovica 27, 52100 Medulin</derivirana_varijabla>
  </DomainObject.Predmet.ProtustrankaWithAdress>
  <DomainObject.Predmet.ProtustrankaWithAdressOIB>
    <izvorni_sadrzaj>S.E.N.I. d.o.o. MEDULIN, OIB 12223341354, Kapovica 27, 52100 Medulin</izvorni_sadrzaj>
    <derivirana_varijabla naziv="DomainObject.Predmet.ProtustrankaWithAdressOIB_1">S.E.N.I. d.o.o. MEDULIN, OIB 12223341354, Kapovica 27, 52100 Medulin</derivirana_varijabla>
  </DomainObject.Predmet.ProtustrankaWithAdressOIB>
  <DomainObject.Predmet.ProtustrankaNazivFormated>
    <izvorni_sadrzaj>S.E.N.I. d.o.o. MEDULIN</izvorni_sadrzaj>
    <derivirana_varijabla naziv="DomainObject.Predmet.ProtustrankaNazivFormated_1">S.E.N.I. d.o.o. MEDULIN</derivirana_varijabla>
  </DomainObject.Predmet.ProtustrankaNazivFormated>
  <DomainObject.Predmet.ProtustrankaNazivFormatedOIB>
    <izvorni_sadrzaj>S.E.N.I. d.o.o. MEDULIN, OIB 12223341354</izvorni_sadrzaj>
    <derivirana_varijabla naziv="DomainObject.Predmet.ProtustrankaNazivFormatedOIB_1">S.E.N.I. d.o.o. MEDULIN, OIB 12223341354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143995.11</izvorni_sadrzaj>
    <derivirana_varijabla naziv="DomainObject.Predmet.TrenutnaVrijednost_1">143995.11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S.E.N.I. d.o.o. MEDULIN</item>
    </izvorni_sadrzaj>
    <derivirana_varijabla naziv="DomainObject.Predmet.ProtuStrankaListFormated_1">
      <item>S.E.N.I. d.o.o. MEDULIN</item>
    </derivirana_varijabla>
  </DomainObject.Predmet.ProtuStrankaListFormated>
  <DomainObject.Predmet.ProtuStrankaListFormatedOIB>
    <izvorni_sadrzaj>
      <item>S.E.N.I. d.o.o. MEDULIN, OIB 12223341354</item>
    </izvorni_sadrzaj>
    <derivirana_varijabla naziv="DomainObject.Predmet.ProtuStrankaListFormatedOIB_1">
      <item>S.E.N.I. d.o.o. MEDULIN, OIB 12223341354</item>
    </derivirana_varijabla>
  </DomainObject.Predmet.ProtuStrankaListFormatedOIB>
  <DomainObject.Predmet.ProtuStrankaListFormatedWithAdress>
    <izvorni_sadrzaj>
      <item>S.E.N.I. d.o.o. MEDULIN, Kapovica 27, 52100 Medulin</item>
    </izvorni_sadrzaj>
    <derivirana_varijabla naziv="DomainObject.Predmet.ProtuStrankaListFormatedWithAdress_1">
      <item>S.E.N.I. d.o.o. MEDULIN, Kapovica 27, 52100 Medulin</item>
    </derivirana_varijabla>
  </DomainObject.Predmet.ProtuStrankaListFormatedWithAdress>
  <DomainObject.Predmet.ProtuStrankaListFormatedWithAdressOIB>
    <izvorni_sadrzaj>
      <item>S.E.N.I. d.o.o. MEDULIN, OIB 12223341354, Kapovica 27, 52100 Medulin</item>
    </izvorni_sadrzaj>
    <derivirana_varijabla naziv="DomainObject.Predmet.ProtuStrankaListFormatedWithAdressOIB_1">
      <item>S.E.N.I. d.o.o. MEDULIN, OIB 12223341354, Kapovica 27, 52100 Medulin</item>
    </derivirana_varijabla>
  </DomainObject.Predmet.ProtuStrankaListFormatedWithAdressOIB>
  <DomainObject.Predmet.ProtuStrankaListNazivFormated>
    <izvorni_sadrzaj>
      <item>S.E.N.I. d.o.o. MEDULIN</item>
    </izvorni_sadrzaj>
    <derivirana_varijabla naziv="DomainObject.Predmet.ProtuStrankaListNazivFormated_1">
      <item>S.E.N.I. d.o.o. MEDULIN</item>
    </derivirana_varijabla>
  </DomainObject.Predmet.ProtuStrankaListNazivFormated>
  <DomainObject.Predmet.ProtuStrankaListNazivFormatedOIB>
    <izvorni_sadrzaj>
      <item>S.E.N.I. d.o.o. MEDULIN, OIB 12223341354</item>
    </izvorni_sadrzaj>
    <derivirana_varijabla naziv="DomainObject.Predmet.ProtuStrankaListNazivFormatedOIB_1">
      <item>S.E.N.I. d.o.o. MEDULIN, OIB 12223341354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S.E.N.I. d.o.o. MEDULIN</izvorni_sadrzaj>
    <derivirana_varijabla naziv="DomainObject.Predmet.ProtustrankaIDrugi_1">S.E.N.I.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S.E.N.I. d.o.o. MEDULIN, OIB 12223341354, Kapovica 27, 52100 Medulin</izvorni_sadrzaj>
    <derivirana_varijabla naziv="DomainObject.Predmet.ProtustrankaIDrugiAdressOIB_1">S.E.N.I. d.o.o. MEDULIN, OIB 12223341354, Kapovica 27,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S.E.N.I. d.o.o. MEDULIN</item>
    </izvorni_sadrzaj>
    <derivirana_varijabla naziv="DomainObject.Predmet.SudioniciListNaziv_1">
      <item>FINANCIJSKA AGENCIJA, RC RIJEKA, PODRUŽNICA PULA, PULA</item>
      <item>S.E.N.I.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S.E.N.I. d.o.o. MEDULIN, OIB 12223341354, Kapovica 27,52100 Medulin</item>
    </izvorni_sadrzaj>
    <derivirana_varijabla naziv="DomainObject.Predmet.SudioniciListAdressOIB_1">
      <item>FINANCIJSKA AGENCIJA, RC RIJEKA, PODRUŽNICA PULA, PULA, OIB 85821130368, GIARDINI 5,52100 Pula</item>
      <item>S.E.N.I. d.o.o. MEDULIN, OIB 12223341354, Kapovica 27,52100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12223341354</item>
    </izvorni_sadrzaj>
    <derivirana_varijabla naziv="DomainObject.Predmet.SudioniciListNazivOIB_1">
      <item>, OIB 85821130368</item>
      <item>, OIB 12223341354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3052</properties:Characters>
  <properties:Lines>83</properties:Lines>
  <properties:Paragraphs>30</properties:Paragraphs>
  <properties:TotalTime>6</properties:TotalTime>
  <properties:ScaleCrop>false</properties:ScaleCrop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2016-03-21T13:44:00Z</dcterms:created>
  <dc:creator>Mihaela Kaligari</dc:creator>
  <dc:description/>
  <cp:keywords/>
  <cp:lastModifiedBy>Ana Jeromela</cp:lastModifiedBy>
  <cp:lastPrinted>2016-04-18T07:16:00Z</cp:lastPrinted>
  <dcterms:modified xmlns:xsi="http://www.w3.org/2001/XMLSchema-instance" xsi:type="dcterms:W3CDTF">2016-04-18T07:16:00Z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