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d495" w14:paraId="8acd495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01D2A" w:rsidP="009B4D35" w:rsidR="00D01D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D2902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St – 6133/2016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4AE9" w:rsidP="009B4D35" w:rsidR="000C4A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7F43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VIRTUS GRUPA</w:t>
      </w:r>
      <w:r w:rsidR="00F058D7" w:rsidRPr="0007343C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7E7F43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Zagreb, Matije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Divkovića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 25</w:t>
      </w:r>
    </w:p>
    <w:p w:rsidRDefault="007E7F43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33038182027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9783A" w:rsidP="0007343C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28.02.2019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C716D" w:rsidP="0007343C" w:rsidR="002C716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716D" w:rsidP="0007343C" w:rsidR="002C716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580869">
        <w:rPr>
          <w:rFonts w:cs="Times New Roman" w:hAnsi="Times New Roman" w:ascii="Times New Roman"/>
          <w:sz w:val="24"/>
          <w:szCs w:val="24"/>
        </w:rPr>
        <w:t>OSTUPKA  U  RAZ</w:t>
      </w:r>
      <w:r w:rsidR="00FB3D4A">
        <w:rPr>
          <w:rFonts w:cs="Times New Roman" w:hAnsi="Times New Roman" w:ascii="Times New Roman"/>
          <w:sz w:val="24"/>
          <w:szCs w:val="24"/>
        </w:rPr>
        <w:t>DOBLJU  od  01.12.2018.  do 28.02.2019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1B15" w:rsidP="00453A1C" w:rsidR="008C5DF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Imovina</w:t>
      </w:r>
      <w:r w:rsidR="00630FC1">
        <w:rPr>
          <w:rFonts w:cs="Times New Roman" w:hAnsi="Times New Roman" w:ascii="Times New Roman"/>
          <w:sz w:val="24"/>
          <w:szCs w:val="24"/>
        </w:rPr>
        <w:t xml:space="preserve"> ovog</w:t>
      </w:r>
      <w:r>
        <w:rPr>
          <w:rFonts w:cs="Times New Roman" w:hAnsi="Times New Roman" w:ascii="Times New Roman"/>
          <w:sz w:val="24"/>
          <w:szCs w:val="24"/>
        </w:rPr>
        <w:t xml:space="preserve"> stečajnog</w:t>
      </w:r>
      <w:r w:rsidR="00630FC1">
        <w:rPr>
          <w:rFonts w:cs="Times New Roman" w:hAnsi="Times New Roman" w:ascii="Times New Roman"/>
          <w:sz w:val="24"/>
          <w:szCs w:val="24"/>
        </w:rPr>
        <w:t xml:space="preserve"> dužnika, nakon što je unovčen </w:t>
      </w:r>
      <w:r w:rsidR="00F528C4">
        <w:rPr>
          <w:rFonts w:cs="Times New Roman" w:hAnsi="Times New Roman" w:ascii="Times New Roman"/>
          <w:sz w:val="24"/>
          <w:szCs w:val="24"/>
        </w:rPr>
        <w:t xml:space="preserve"> automobil </w:t>
      </w:r>
      <w:r>
        <w:rPr>
          <w:rFonts w:cs="Times New Roman" w:hAnsi="Times New Roman" w:ascii="Times New Roman"/>
          <w:sz w:val="24"/>
          <w:szCs w:val="24"/>
        </w:rPr>
        <w:t xml:space="preserve">Toyota </w:t>
      </w:r>
      <w:proofErr w:type="spellStart"/>
      <w:r>
        <w:rPr>
          <w:rFonts w:cs="Times New Roman" w:hAnsi="Times New Roman" w:ascii="Times New Roman"/>
          <w:sz w:val="24"/>
          <w:szCs w:val="24"/>
        </w:rPr>
        <w:t>Aygo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sastoji se od robe – u naravi </w:t>
      </w:r>
      <w:proofErr w:type="spellStart"/>
      <w:r>
        <w:rPr>
          <w:rFonts w:cs="Times New Roman" w:hAnsi="Times New Roman" w:ascii="Times New Roman"/>
          <w:sz w:val="24"/>
          <w:szCs w:val="24"/>
        </w:rPr>
        <w:t>dječije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odječe i obuće</w:t>
      </w:r>
      <w:r w:rsidR="008C5DFD">
        <w:rPr>
          <w:rFonts w:cs="Times New Roman" w:hAnsi="Times New Roman" w:ascii="Times New Roman"/>
          <w:sz w:val="24"/>
          <w:szCs w:val="24"/>
        </w:rPr>
        <w:t>.</w:t>
      </w:r>
      <w:r w:rsidR="00F528C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FC1" w:rsidP="00453A1C" w:rsidR="002822D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skladu sa odlukom skupštine vjerovnika, ovu robu </w:t>
      </w:r>
      <w:proofErr w:type="spellStart"/>
      <w:r>
        <w:rPr>
          <w:rFonts w:cs="Times New Roman" w:hAnsi="Times New Roman" w:ascii="Times New Roman"/>
          <w:sz w:val="24"/>
          <w:szCs w:val="24"/>
        </w:rPr>
        <w:t>unovčujem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način da objavljujem oglase na prikupljanje ponu</w:t>
      </w:r>
      <w:r w:rsidR="004E1B15">
        <w:rPr>
          <w:rFonts w:cs="Times New Roman" w:hAnsi="Times New Roman" w:ascii="Times New Roman"/>
          <w:sz w:val="24"/>
          <w:szCs w:val="24"/>
        </w:rPr>
        <w:t xml:space="preserve">da. Pri svakom slijedećem oglasu, </w:t>
      </w:r>
      <w:r>
        <w:rPr>
          <w:rFonts w:cs="Times New Roman" w:hAnsi="Times New Roman" w:ascii="Times New Roman"/>
          <w:sz w:val="24"/>
          <w:szCs w:val="24"/>
        </w:rPr>
        <w:t xml:space="preserve">snižavam cijenu za </w:t>
      </w:r>
      <w:r w:rsidR="004E1B15">
        <w:rPr>
          <w:rFonts w:cs="Times New Roman" w:hAnsi="Times New Roman" w:ascii="Times New Roman"/>
          <w:sz w:val="24"/>
          <w:szCs w:val="24"/>
        </w:rPr>
        <w:t xml:space="preserve"> daljnjih </w:t>
      </w:r>
      <w:r>
        <w:rPr>
          <w:rFonts w:cs="Times New Roman" w:hAnsi="Times New Roman" w:ascii="Times New Roman"/>
          <w:sz w:val="24"/>
          <w:szCs w:val="24"/>
        </w:rPr>
        <w:t>10%</w:t>
      </w:r>
      <w:r w:rsidR="004E1B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 Na žalost samo neznatnu količinu sam do sada uspjela unovčiti.</w:t>
      </w:r>
    </w:p>
    <w:p w:rsidRDefault="001D7BEF" w:rsidP="00453A1C" w:rsidR="001D7B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 sam predložila sazivanje skupštine vjerovnika radi donošenja odluke</w:t>
      </w:r>
      <w:r w:rsidR="003854AC">
        <w:rPr>
          <w:rFonts w:cs="Times New Roman" w:hAnsi="Times New Roman" w:ascii="Times New Roman"/>
          <w:sz w:val="24"/>
          <w:szCs w:val="24"/>
        </w:rPr>
        <w:t xml:space="preserve"> o </w:t>
      </w:r>
      <w:r w:rsidR="004E1B15">
        <w:rPr>
          <w:rFonts w:cs="Times New Roman" w:hAnsi="Times New Roman" w:ascii="Times New Roman"/>
          <w:sz w:val="24"/>
          <w:szCs w:val="24"/>
        </w:rPr>
        <w:t xml:space="preserve"> daljnjem </w:t>
      </w:r>
      <w:r w:rsidR="003854AC">
        <w:rPr>
          <w:rFonts w:cs="Times New Roman" w:hAnsi="Times New Roman" w:ascii="Times New Roman"/>
          <w:sz w:val="24"/>
          <w:szCs w:val="24"/>
        </w:rPr>
        <w:t>načinu i uvjetima unovčenja pokretnina stečajnog dužnika.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D7BEF" w:rsidP="001D7BEF" w:rsidR="001D7B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 vjerovnika  održana  je  25.10.2018.  i  donesena je odluka da se prodaja robe u buduće oglašava osim na web stranici VTS-a i na web stranici njuškalo </w:t>
      </w:r>
      <w:proofErr w:type="spellStart"/>
      <w:r>
        <w:rPr>
          <w:rFonts w:cs="Times New Roman" w:hAnsi="Times New Roman" w:ascii="Times New Roman"/>
          <w:sz w:val="24"/>
          <w:szCs w:val="24"/>
        </w:rPr>
        <w:t>hr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4E1B15" w:rsidP="001D7BEF" w:rsidR="004E1B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toj odluci, objavljujem oglase na obje web stranice.</w:t>
      </w:r>
    </w:p>
    <w:p w:rsidRDefault="001D7BEF" w:rsidP="00453A1C" w:rsidR="001D7B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822DE" w:rsidP="00453A1C" w:rsidR="002822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630FC1" w:rsidP="00453A1C" w:rsidR="00630FC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30FC1" w:rsidP="00453A1C" w:rsidR="00630FC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Roba - </w:t>
      </w:r>
      <w:proofErr w:type="spellStart"/>
      <w:r>
        <w:rPr>
          <w:rFonts w:cs="Times New Roman" w:hAnsi="Times New Roman" w:ascii="Times New Roman"/>
          <w:sz w:val="24"/>
          <w:szCs w:val="24"/>
        </w:rPr>
        <w:t>dječija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odječa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obuća složena u kartonskim kutijama, smještena je na adresi stečajne upraviteljice ka</w:t>
      </w:r>
      <w:r w:rsidR="000333EC">
        <w:rPr>
          <w:rFonts w:cs="Times New Roman" w:hAnsi="Times New Roman" w:ascii="Times New Roman"/>
          <w:sz w:val="24"/>
          <w:szCs w:val="24"/>
        </w:rPr>
        <w:t xml:space="preserve">ko bi se izbjegli troškovi </w:t>
      </w:r>
      <w:r>
        <w:rPr>
          <w:rFonts w:cs="Times New Roman" w:hAnsi="Times New Roman" w:ascii="Times New Roman"/>
          <w:sz w:val="24"/>
          <w:szCs w:val="24"/>
        </w:rPr>
        <w:t xml:space="preserve"> smještaja do</w:t>
      </w:r>
      <w:r w:rsidR="00717B93">
        <w:rPr>
          <w:rFonts w:cs="Times New Roman" w:hAnsi="Times New Roman" w:ascii="Times New Roman"/>
          <w:sz w:val="24"/>
          <w:szCs w:val="24"/>
        </w:rPr>
        <w:t xml:space="preserve"> njenog</w:t>
      </w:r>
      <w:r>
        <w:rPr>
          <w:rFonts w:cs="Times New Roman" w:hAnsi="Times New Roman" w:ascii="Times New Roman"/>
          <w:sz w:val="24"/>
          <w:szCs w:val="24"/>
        </w:rPr>
        <w:t xml:space="preserve"> unovčenja</w:t>
      </w:r>
      <w:r w:rsidR="000333EC">
        <w:rPr>
          <w:rFonts w:cs="Times New Roman" w:hAnsi="Times New Roman" w:ascii="Times New Roman"/>
          <w:sz w:val="24"/>
          <w:szCs w:val="24"/>
        </w:rPr>
        <w:t>.</w:t>
      </w:r>
    </w:p>
    <w:p w:rsidRDefault="004E1B15" w:rsidP="00453A1C" w:rsidR="004E1B1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Sada su u tijeku oglasi na</w:t>
      </w:r>
      <w:r w:rsidR="004D1731">
        <w:rPr>
          <w:rFonts w:cs="Times New Roman" w:hAnsi="Times New Roman" w:ascii="Times New Roman"/>
          <w:sz w:val="24"/>
          <w:szCs w:val="24"/>
        </w:rPr>
        <w:t xml:space="preserve"> prikupljanje ponuda  po</w:t>
      </w:r>
      <w:r>
        <w:rPr>
          <w:rFonts w:cs="Times New Roman" w:hAnsi="Times New Roman" w:ascii="Times New Roman"/>
          <w:sz w:val="24"/>
          <w:szCs w:val="24"/>
        </w:rPr>
        <w:t xml:space="preserve"> cijeni koja je niža za 60% od početne.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33EC" w:rsidP="00453A1C" w:rsidR="007C2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Objavljujem i dalj</w:t>
      </w:r>
      <w:r w:rsidR="003854AC">
        <w:rPr>
          <w:rFonts w:cs="Times New Roman" w:hAnsi="Times New Roman" w:ascii="Times New Roman"/>
          <w:sz w:val="24"/>
          <w:szCs w:val="24"/>
        </w:rPr>
        <w:t xml:space="preserve">e oglase na prikupljanje ponuda i to na web stranici VTS-a i web stranici </w:t>
      </w:r>
      <w:proofErr w:type="spellStart"/>
      <w:r w:rsidR="003854AC">
        <w:rPr>
          <w:rFonts w:cs="Times New Roman" w:hAnsi="Times New Roman" w:ascii="Times New Roman"/>
          <w:sz w:val="24"/>
          <w:szCs w:val="24"/>
        </w:rPr>
        <w:t>njuškalo.hr</w:t>
      </w:r>
      <w:proofErr w:type="spellEnd"/>
      <w:r w:rsidR="003854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A6ED1" w:rsidP="00453A1C" w:rsidR="003A6E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23D7" w:rsidP="00453A1C" w:rsidR="007C2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23D7" w:rsidP="00453A1C" w:rsidR="007C2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23D7" w:rsidP="00453A1C" w:rsidR="007C2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333EC"/>
    <w:rsid w:val="0003543F"/>
    <w:rsid w:val="0004389C"/>
    <w:rsid w:val="0007343C"/>
    <w:rsid w:val="00074DC6"/>
    <w:rsid w:val="00083B01"/>
    <w:rsid w:val="000C4AE9"/>
    <w:rsid w:val="000D1A2D"/>
    <w:rsid w:val="000D1F1E"/>
    <w:rsid w:val="000E40E0"/>
    <w:rsid w:val="001108CF"/>
    <w:rsid w:val="001558EC"/>
    <w:rsid w:val="0015724A"/>
    <w:rsid w:val="00165356"/>
    <w:rsid w:val="001C21FA"/>
    <w:rsid w:val="001D7BEF"/>
    <w:rsid w:val="001E5182"/>
    <w:rsid w:val="001E7D11"/>
    <w:rsid w:val="00256CDB"/>
    <w:rsid w:val="002822DE"/>
    <w:rsid w:val="00284ECF"/>
    <w:rsid w:val="002C716D"/>
    <w:rsid w:val="002D2902"/>
    <w:rsid w:val="002E3A1B"/>
    <w:rsid w:val="003034D9"/>
    <w:rsid w:val="00314AB4"/>
    <w:rsid w:val="0031713D"/>
    <w:rsid w:val="00346350"/>
    <w:rsid w:val="003854AC"/>
    <w:rsid w:val="00391E55"/>
    <w:rsid w:val="003A6ED1"/>
    <w:rsid w:val="003B48AE"/>
    <w:rsid w:val="003B4C6A"/>
    <w:rsid w:val="003E283D"/>
    <w:rsid w:val="003F4E4A"/>
    <w:rsid w:val="00453A1C"/>
    <w:rsid w:val="00456A85"/>
    <w:rsid w:val="00472BDC"/>
    <w:rsid w:val="004907A6"/>
    <w:rsid w:val="004B3182"/>
    <w:rsid w:val="004C1693"/>
    <w:rsid w:val="004C2166"/>
    <w:rsid w:val="004C24B9"/>
    <w:rsid w:val="004D1731"/>
    <w:rsid w:val="004D24F5"/>
    <w:rsid w:val="004E0302"/>
    <w:rsid w:val="004E1AFF"/>
    <w:rsid w:val="004E1B15"/>
    <w:rsid w:val="00534CF8"/>
    <w:rsid w:val="00557BB6"/>
    <w:rsid w:val="0056048E"/>
    <w:rsid w:val="00580869"/>
    <w:rsid w:val="005810AF"/>
    <w:rsid w:val="005866E8"/>
    <w:rsid w:val="00591ED5"/>
    <w:rsid w:val="00597E58"/>
    <w:rsid w:val="005B64FB"/>
    <w:rsid w:val="005F2731"/>
    <w:rsid w:val="0063005D"/>
    <w:rsid w:val="00630FC1"/>
    <w:rsid w:val="006801CB"/>
    <w:rsid w:val="00682066"/>
    <w:rsid w:val="006904CF"/>
    <w:rsid w:val="0069653E"/>
    <w:rsid w:val="006C655F"/>
    <w:rsid w:val="006D2573"/>
    <w:rsid w:val="00716670"/>
    <w:rsid w:val="007166A2"/>
    <w:rsid w:val="00717B93"/>
    <w:rsid w:val="0072138D"/>
    <w:rsid w:val="0074753E"/>
    <w:rsid w:val="007B4C97"/>
    <w:rsid w:val="007C23D7"/>
    <w:rsid w:val="007C31E0"/>
    <w:rsid w:val="007E7F43"/>
    <w:rsid w:val="00803E48"/>
    <w:rsid w:val="00830653"/>
    <w:rsid w:val="00852C2B"/>
    <w:rsid w:val="00853D49"/>
    <w:rsid w:val="0086785E"/>
    <w:rsid w:val="008764ED"/>
    <w:rsid w:val="00882D43"/>
    <w:rsid w:val="008A066D"/>
    <w:rsid w:val="008C5DFD"/>
    <w:rsid w:val="008D3FAC"/>
    <w:rsid w:val="008E5D8D"/>
    <w:rsid w:val="009710EA"/>
    <w:rsid w:val="009B0F6B"/>
    <w:rsid w:val="009B4D35"/>
    <w:rsid w:val="009D6C7E"/>
    <w:rsid w:val="009E6817"/>
    <w:rsid w:val="009F0150"/>
    <w:rsid w:val="009F17C7"/>
    <w:rsid w:val="009F1E2A"/>
    <w:rsid w:val="00A05541"/>
    <w:rsid w:val="00A53A01"/>
    <w:rsid w:val="00A60621"/>
    <w:rsid w:val="00A64415"/>
    <w:rsid w:val="00A9209B"/>
    <w:rsid w:val="00AE6063"/>
    <w:rsid w:val="00B23471"/>
    <w:rsid w:val="00B36047"/>
    <w:rsid w:val="00B47C8D"/>
    <w:rsid w:val="00B51DF7"/>
    <w:rsid w:val="00B5433A"/>
    <w:rsid w:val="00B647E6"/>
    <w:rsid w:val="00B76CA1"/>
    <w:rsid w:val="00B93C46"/>
    <w:rsid w:val="00B9783A"/>
    <w:rsid w:val="00BE147A"/>
    <w:rsid w:val="00BE470C"/>
    <w:rsid w:val="00BF0ED7"/>
    <w:rsid w:val="00BF211F"/>
    <w:rsid w:val="00C44058"/>
    <w:rsid w:val="00C76A31"/>
    <w:rsid w:val="00C87400"/>
    <w:rsid w:val="00CD0B67"/>
    <w:rsid w:val="00D01D2A"/>
    <w:rsid w:val="00D05D80"/>
    <w:rsid w:val="00D73D5B"/>
    <w:rsid w:val="00D962B9"/>
    <w:rsid w:val="00DA074B"/>
    <w:rsid w:val="00DB3519"/>
    <w:rsid w:val="00DB6EBC"/>
    <w:rsid w:val="00DC45E7"/>
    <w:rsid w:val="00DE06B6"/>
    <w:rsid w:val="00E13FE9"/>
    <w:rsid w:val="00E24664"/>
    <w:rsid w:val="00E251E8"/>
    <w:rsid w:val="00E31F2D"/>
    <w:rsid w:val="00E407E5"/>
    <w:rsid w:val="00E8577F"/>
    <w:rsid w:val="00EA4EE5"/>
    <w:rsid w:val="00EA5194"/>
    <w:rsid w:val="00EC21EB"/>
    <w:rsid w:val="00EE44E5"/>
    <w:rsid w:val="00EE65C1"/>
    <w:rsid w:val="00EF666C"/>
    <w:rsid w:val="00F01244"/>
    <w:rsid w:val="00F058D7"/>
    <w:rsid w:val="00F42737"/>
    <w:rsid w:val="00F528C4"/>
    <w:rsid w:val="00F62A95"/>
    <w:rsid w:val="00F83AF8"/>
    <w:rsid w:val="00F84AE8"/>
    <w:rsid w:val="00FB3D4A"/>
    <w:rsid w:val="00FB44B2"/>
    <w:rsid w:val="00FB5694"/>
    <w:rsid w:val="00FB6489"/>
    <w:rsid w:val="00FD6833"/>
    <w:rsid w:val="00FE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0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0E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0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0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0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0E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0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0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1286</properties:Characters>
  <properties:Lines>82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2019-03-05T07:08:00Z</dcterms:created>
  <dc:creator>Ana</dc:creator>
  <cp:lastModifiedBy>Ljubica Radošević</cp:lastModifiedBy>
  <cp:lastPrinted>2018-05-29T19:12:00Z</cp:lastPrinted>
  <dcterms:modified xmlns:xsi="http://www.w3.org/2001/XMLSchema-instance" xsi:type="dcterms:W3CDTF">2019-03-05T07:10:00Z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St-6133/2016-86 / Podnesak - Izvješće stečajnog upravitelja (VIRTUS GRUPA - VII  Izvješće obrazac 20,18.2.19..docx)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