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3bd0" w14:paraId="85b3bd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0A12F4">
        <w:rPr>
          <w:szCs w:val="24"/>
          <w:lang w:val="hr-HR"/>
        </w:rPr>
        <w:t>95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A12F4">
        <w:rPr>
          <w:lang w:val="hr-HR"/>
        </w:rPr>
        <w:t xml:space="preserve">EURO GLOBAL udruga za zaštitu i unapređenje poljoprivredne proizvodnje, Predavac, Trg hrvatskih graničara 0,  registarski broj: 07001029, </w:t>
      </w:r>
      <w:r w:rsidR="000A12F4" w:rsidRPr="000664E3">
        <w:rPr>
          <w:lang w:val="hr-HR"/>
        </w:rPr>
        <w:t xml:space="preserve">OIB: </w:t>
      </w:r>
      <w:r w:rsidR="000A12F4">
        <w:rPr>
          <w:lang w:val="hr-HR"/>
        </w:rPr>
        <w:t>41824796401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15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A12F4">
        <w:rPr>
          <w:lang w:val="hr-HR"/>
        </w:rPr>
        <w:t xml:space="preserve">EURO GLOBAL udruga za zaštitu i unapređenje poljoprivredne proizvodnje, Predavac, Trg hrvatskih graničara 0,  registarski broj: 07001029, </w:t>
      </w:r>
      <w:r w:rsidR="000A12F4" w:rsidRPr="000664E3">
        <w:rPr>
          <w:lang w:val="hr-HR"/>
        </w:rPr>
        <w:t xml:space="preserve">OIB: </w:t>
      </w:r>
      <w:r w:rsidR="000A12F4">
        <w:rPr>
          <w:lang w:val="hr-HR"/>
        </w:rPr>
        <w:t>41824796401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0A12F4">
        <w:rPr>
          <w:szCs w:val="24"/>
          <w:lang w:val="hr-HR"/>
        </w:rPr>
        <w:t>MARIJAN DRLJANOVČAN, Miholjanec, Antuna Mihanovića 131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0A12F4">
        <w:rPr>
          <w:szCs w:val="24"/>
          <w:lang w:val="hr-HR"/>
        </w:rPr>
        <w:t>41824796401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0A12F4">
        <w:rPr>
          <w:lang w:val="hr-HR"/>
        </w:rPr>
        <w:t xml:space="preserve">EURO GLOBAL udruga za zaštitu i unapređenje poljoprivredne proizvodnje, Predavac, Trg hrvatskih graničara 0,  registarski broj: 07001029, </w:t>
      </w:r>
      <w:r w:rsidR="000A12F4" w:rsidRPr="000664E3">
        <w:rPr>
          <w:lang w:val="hr-HR"/>
        </w:rPr>
        <w:t xml:space="preserve">OIB: </w:t>
      </w:r>
      <w:r w:rsidR="000A12F4">
        <w:rPr>
          <w:lang w:val="hr-HR"/>
        </w:rPr>
        <w:t>41824796401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A12F4">
        <w:rPr>
          <w:szCs w:val="24"/>
          <w:lang w:val="hr-HR"/>
        </w:rPr>
        <w:t>95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</w:t>
      </w:r>
      <w:r w:rsidR="00E359AF">
        <w:rPr>
          <w:szCs w:val="24"/>
          <w:lang w:val="hr-HR"/>
        </w:rPr>
        <w:t>3</w:t>
      </w:r>
      <w:r w:rsidR="00230207">
        <w:rPr>
          <w:szCs w:val="24"/>
          <w:lang w:val="hr-HR"/>
        </w:rPr>
        <w:t xml:space="preserve">. </w:t>
      </w:r>
      <w:r w:rsidR="00E359AF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15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58D" w:rsidR="00B3758D">
      <w:r>
        <w:separator/>
      </w:r>
    </w:p>
  </w:endnote>
  <w:endnote w:id="0" w:type="continuationSeparator">
    <w:p w:rsidRDefault="00B3758D" w:rsidR="00B3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58D" w:rsidR="00B3758D">
      <w:r>
        <w:separator/>
      </w:r>
    </w:p>
  </w:footnote>
  <w:footnote w:id="0" w:type="continuationSeparator">
    <w:p w:rsidRDefault="00B3758D" w:rsidR="00B37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D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0A12F4">
      <w:t>95</w:t>
    </w:r>
    <w:r w:rsidR="00864F33">
      <w:t>/2015-</w:t>
    </w:r>
    <w:r w:rsidR="00B467DD">
      <w:t>3</w:t>
    </w:r>
    <w:r w:rsidR="00864F33">
      <w:t>.</w:t>
    </w:r>
  </w:p>
  <w:p w:rsidRDefault="000A12F4" w:rsidR="000A12F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12F4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3758D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4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D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4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D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St-95/2015</izvorni_sadrzaj>
    <derivirana_varijabla naziv="DomainObject.Predmet.OznakaBroj_1">St-95/2015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GLOBAL udruga za zaštitu i unapređenje poljoprivredne proizvodnje Predavac</izvorni_sadrzaj>
    <derivirana_varijabla naziv="DomainObject.Predmet.ProtustrankaFormated_1">  EURO GLOBAL udruga za zaštitu i unapređenje poljoprivredne proizvodnje Predavac</derivirana_varijabla>
  </DomainObject.Predmet.ProtustrankaFormated>
  <DomainObject.Predmet.ProtustrankaFormatedOIB>
    <izvorni_sadrzaj>  EURO GLOBAL udruga za zaštitu i unapređenje poljoprivredne proizvodnje Predavac, OIB 41824796401</izvorni_sadrzaj>
    <derivirana_varijabla naziv="DomainObject.Predmet.ProtustrankaFormatedOIB_1">  EURO GLOBAL udruga za zaštitu i unapređenje poljoprivredne proizvodnje Predavac, OIB 41824796401</derivirana_varijabla>
  </DomainObject.Predmet.ProtustrankaFormatedOIB>
  <DomainObject.Predmet.ProtustrankaFormatedWithAdress>
    <izvorni_sadrzaj> EURO GLOBAL udruga za zaštitu i unapređenje poljoprivredne proizvodnje Predavac, Trg hrvatskih graničara 0, 43000 Predavac</izvorni_sadrzaj>
    <derivirana_varijabla naziv="DomainObject.Predmet.ProtustrankaFormatedWithAdress_1"> EURO GLOBAL udruga za zaštitu i unapređenje poljoprivredne proizvodnje Predavac, Trg hrvatskih graničara 0, 43000 Predavac</derivirana_varijabla>
  </DomainObject.Predmet.ProtustrankaFormatedWithAdress>
  <DomainObject.Predmet.ProtustrankaFormatedWithAdressOIB>
    <izvorni_sadrzaj> EURO GLOBAL udruga za zaštitu i unapređenje poljoprivredne proizvodnje Predavac, OIB 41824796401, Trg hrvatskih graničara 0, 43000 Predavac</izvorni_sadrzaj>
    <derivirana_varijabla naziv="DomainObject.Predmet.ProtustrankaFormatedWithAdressOIB_1"> EURO GLOBAL udruga za zaštitu i unapređenje poljoprivredne proizvodnje Predavac, OIB 41824796401, Trg hrvatskih graničara 0, 43000 Predavac</derivirana_varijabla>
  </DomainObject.Predmet.ProtustrankaFormatedWithAdressOIB>
  <DomainObject.Predmet.ProtustrankaWithAdress>
    <izvorni_sadrzaj>EURO GLOBAL udruga za zaštitu i unapređenje poljoprivredne proizvodnje Predavac Trg hrvatskih graničara 0, 43000 Predavac</izvorni_sadrzaj>
    <derivirana_varijabla naziv="DomainObject.Predmet.ProtustrankaWithAdress_1">EURO GLOBAL udruga za zaštitu i unapređenje poljoprivredne proizvodnje Predavac Trg hrvatskih graničara 0, 43000 Predavac</derivirana_varijabla>
  </DomainObject.Predmet.ProtustrankaWithAdress>
  <DomainObject.Predmet.ProtustrankaWithAdressOIB>
    <izvorni_sadrzaj>EURO GLOBAL udruga za zaštitu i unapređenje poljoprivredne proizvodnje Predavac, OIB 41824796401, Trg hrvatskih graničara 0, 43000 Predavac</izvorni_sadrzaj>
    <derivirana_varijabla naziv="DomainObject.Predmet.ProtustrankaWithAdressOIB_1">EURO GLOBAL udruga za zaštitu i unapređenje poljoprivredne proizvodnje Predavac, OIB 41824796401, Trg hrvatskih graničara 0, 43000 Predavac</derivirana_varijabla>
  </DomainObject.Predmet.ProtustrankaWithAdressOIB>
  <DomainObject.Predmet.ProtustrankaNazivFormated>
    <izvorni_sadrzaj>EURO GLOBAL udruga za zaštitu i unapređenje poljoprivredne proizvodnje Predavac</izvorni_sadrzaj>
    <derivirana_varijabla naziv="DomainObject.Predmet.ProtustrankaNazivFormated_1">EURO GLOBAL udruga za zaštitu i unapređenje poljoprivredne proizvodnje Predavac</derivirana_varijabla>
  </DomainObject.Predmet.ProtustrankaNazivFormated>
  <DomainObject.Predmet.ProtustrankaNazivFormatedOIB>
    <izvorni_sadrzaj>EURO GLOBAL udruga za zaštitu i unapređenje poljoprivredne proizvodnje Predavac, OIB 41824796401</izvorni_sadrzaj>
    <derivirana_varijabla naziv="DomainObject.Predmet.ProtustrankaNazivFormatedOIB_1">EURO GLOBAL udruga za zaštitu i unapređenje poljoprivredne proizvodnje Predavac, OIB 41824796401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 RC ZAGREB, Podružnica Bjelovar</izvorni_sadrzaj>
    <derivirana_varijabla naziv="DomainObject.Predmet.StrankaFormated_1">  FINA,  RC ZAGREB, Podružnica Bjelovar</derivirana_varijabla>
  </DomainObject.Predmet.StrankaFormated>
  <DomainObject.Predmet.StrankaFormatedOIB>
    <izvorni_sadrzaj>  FINA,  RC ZAGREB, Podružnica Bjelovar, OIB 85821130368</izvorni_sadrzaj>
    <derivirana_varijabla naziv="DomainObject.Predmet.StrankaFormatedOIB_1">  FINA,  RC ZAGREB, Podružnica Bjelovar, OIB 85821130368</derivirana_varijabla>
  </DomainObject.Predmet.StrankaFormatedOIB>
  <DomainObject.Predmet.StrankaFormatedWithAdress>
    <izvorni_sadrzaj> FINA,  RC ZAGREB, Podružnica Bjelovar, F. Supila 4, 43000 Bjelovar</izvorni_sadrzaj>
    <derivirana_varijabla naziv="DomainObject.Predmet.StrankaFormatedWithAdress_1"> FINA,  RC ZAGREB, Podružnica Bjelovar, F. Supila 4, 43000 Bjelovar</derivirana_varijabla>
  </DomainObject.Predmet.StrankaFormatedWithAdress>
  <DomainObject.Predmet.StrankaFormatedWithAdressOIB>
    <izvorni_sadrzaj> FINA,  RC ZAGREB, Podružnica Bjelovar, OIB 85821130368, F. Supila 4, 43000 Bjelovar</izvorni_sadrzaj>
    <derivirana_varijabla naziv="DomainObject.Predmet.StrankaFormatedWithAdressOIB_1"> FINA,  RC ZAGREB, Podružnica Bjelovar, OIB 85821130368, F. Supila 4, 43000 Bjelovar</derivirana_varijabla>
  </DomainObject.Predmet.StrankaFormatedWithAdressOIB>
  <DomainObject.Predmet.StrankaWithAdress>
    <izvorni_sadrzaj>FINA,  RC ZAGREB, Podružnica Bjelovar F. Supila 4,43000 Bjelovar</izvorni_sadrzaj>
    <derivirana_varijabla naziv="DomainObject.Predmet.StrankaWithAdress_1">FINA,  RC ZAGREB, Podružnica Bjelovar F. Supila 4,43000 Bjelovar</derivirana_varijabla>
  </DomainObject.Predmet.StrankaWithAdress>
  <DomainObject.Predmet.StrankaWithAdressOIB>
    <izvorni_sadrzaj>FINA,  RC ZAGREB, Podružnica Bjelovar, OIB 85821130368, F. Supila 4,43000 Bjelovar</izvorni_sadrzaj>
    <derivirana_varijabla naziv="DomainObject.Predmet.StrankaWithAdressOIB_1">FINA,  RC ZAGREB, Podružnica Bjelovar, OIB 85821130368, F. Supila 4,43000 Bjelovar</derivirana_varijabla>
  </DomainObject.Predmet.StrankaWithAdressOIB>
  <DomainObject.Predmet.StrankaNazivFormated>
    <izvorni_sadrzaj>FINA,  RC ZAGREB, Podružnica Bjelovar</izvorni_sadrzaj>
    <derivirana_varijabla naziv="DomainObject.Predmet.StrankaNazivFormated_1">FINA,  RC ZAGREB, Podružnica Bjelovar</derivirana_varijabla>
  </DomainObject.Predmet.StrankaNazivFormated>
  <DomainObject.Predmet.StrankaNazivFormatedOIB>
    <izvorni_sadrzaj>FINA,  RC ZAGREB, Podružnica Bjelovar, OIB 85821130368</izvorni_sadrzaj>
    <derivirana_varijabla naziv="DomainObject.Predmet.StrankaNazivFormatedOIB_1">FINA, 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 RC ZAGREB, Podružnica Bjelovar</item>
    </izvorni_sadrzaj>
    <derivirana_varijabla naziv="DomainObject.Predmet.StrankaListFormated_1">
      <item>FINA,  RC ZAGREB, Podružnica Bjelovar</item>
    </derivirana_varijabla>
  </DomainObject.Predmet.StrankaListFormated>
  <DomainObject.Predmet.StrankaListFormatedOIB>
    <izvorni_sadrzaj>
      <item>FINA,  RC ZAGREB, Podružnica Bjelovar, OIB 85821130368</item>
    </izvorni_sadrzaj>
    <derivirana_varijabla naziv="DomainObject.Predmet.StrankaListFormatedOIB_1">
      <item>FINA,  RC ZAGREB, Podružnica Bjelovar, OIB 85821130368</item>
    </derivirana_varijabla>
  </DomainObject.Predmet.StrankaListFormatedOIB>
  <DomainObject.Predmet.StrankaListFormatedWithAdress>
    <izvorni_sadrzaj>
      <item>FINA,  RC ZAGREB, Podružnica Bjelovar, F. Supila 4, 43000 Bjelovar</item>
    </izvorni_sadrzaj>
    <derivirana_varijabla naziv="DomainObject.Predmet.StrankaListFormatedWithAdress_1">
      <item>FINA,  RC ZAGREB, Podružnica Bjelovar, F. Supila 4, 43000 Bjelovar</item>
    </derivirana_varijabla>
  </DomainObject.Predmet.StrankaListFormatedWithAdress>
  <DomainObject.Predmet.StrankaListFormatedWithAdressOIB>
    <izvorni_sadrzaj>
      <item>FINA,  RC ZAGREB, Podružnica Bjelovar, OIB 85821130368, F. Supila 4, 43000 Bjelovar</item>
    </izvorni_sadrzaj>
    <derivirana_varijabla naziv="DomainObject.Predmet.StrankaListFormatedWithAdressOIB_1">
      <item>FINA,  RC ZAGREB, Podružnica Bjelovar, OIB 85821130368, F. Supila 4, 43000 Bjelovar</item>
    </derivirana_varijabla>
  </DomainObject.Predmet.StrankaListFormatedWithAdressOIB>
  <DomainObject.Predmet.StrankaListNazivFormated>
    <izvorni_sadrzaj>
      <item>FINA,  RC ZAGREB, Podružnica Bjelovar</item>
    </izvorni_sadrzaj>
    <derivirana_varijabla naziv="DomainObject.Predmet.StrankaListNazivFormated_1">
      <item>FINA,  RC ZAGREB, Podružnica Bjelovar</item>
    </derivirana_varijabla>
  </DomainObject.Predmet.StrankaListNazivFormated>
  <DomainObject.Predmet.StrankaListNazivFormatedOIB>
    <izvorni_sadrzaj>
      <item>FINA,  RC ZAGREB, Podružnica Bjelovar, OIB 85821130368</item>
    </izvorni_sadrzaj>
    <derivirana_varijabla naziv="DomainObject.Predmet.StrankaListNazivFormatedOIB_1">
      <item>FINA,  RC ZAGREB, Podružnica Bjelovar, OIB 85821130368</item>
    </derivirana_varijabla>
  </DomainObject.Predmet.StrankaListNazivFormatedOIB>
  <DomainObject.Predmet.ProtuStrankaListFormated>
    <izvorni_sadrzaj>
      <item>EURO GLOBAL udruga za zaštitu i unapređenje poljoprivredne proizvodnje Predavac</item>
    </izvorni_sadrzaj>
    <derivirana_varijabla naziv="DomainObject.Predmet.ProtuStrankaListFormated_1">
      <item>EURO GLOBAL udruga za zaštitu i unapređenje poljoprivredne proizvodnje Predavac</item>
    </derivirana_varijabla>
  </DomainObject.Predmet.ProtuStrankaListFormated>
  <DomainObject.Predmet.ProtuStrankaListFormatedOIB>
    <izvorni_sadrzaj>
      <item>EURO GLOBAL udruga za zaštitu i unapređenje poljoprivredne proizvodnje Predavac, OIB 41824796401</item>
    </izvorni_sadrzaj>
    <derivirana_varijabla naziv="DomainObject.Predmet.ProtuStrankaListFormatedOIB_1">
      <item>EURO GLOBAL udruga za zaštitu i unapređenje poljoprivredne proizvodnje Predavac, OIB 41824796401</item>
    </derivirana_varijabla>
  </DomainObject.Predmet.ProtuStrankaListFormatedOIB>
  <DomainObject.Predmet.ProtuStrankaListFormatedWithAdress>
    <izvorni_sadrzaj>
      <item>EURO GLOBAL udruga za zaštitu i unapređenje poljoprivredne proizvodnje Predavac, Trg hrvatskih graničara 0, 43000 Predavac</item>
    </izvorni_sadrzaj>
    <derivirana_varijabla naziv="DomainObject.Predmet.ProtuStrankaListFormatedWithAdress_1">
      <item>EURO GLOBAL udruga za zaštitu i unapređenje poljoprivredne proizvodnje Predavac, Trg hrvatskih graničara 0, 43000 Predavac</item>
    </derivirana_varijabla>
  </DomainObject.Predmet.ProtuStrankaListFormatedWithAdress>
  <DomainObject.Predmet.ProtuStrankaListFormatedWithAdressOIB>
    <izvorni_sadrzaj>
      <item>EURO GLOBAL udruga za zaštitu i unapređenje poljoprivredne proizvodnje Predavac, OIB 41824796401, Trg hrvatskih graničara 0, 43000 Predavac</item>
    </izvorni_sadrzaj>
    <derivirana_varijabla naziv="DomainObject.Predmet.ProtuStrankaListFormatedWithAdressOIB_1">
      <item>EURO GLOBAL udruga za zaštitu i unapređenje poljoprivredne proizvodnje Predavac, OIB 41824796401, Trg hrvatskih graničara 0, 43000 Predavac</item>
    </derivirana_varijabla>
  </DomainObject.Predmet.ProtuStrankaListFormatedWithAdressOIB>
  <DomainObject.Predmet.ProtuStrankaListNazivFormated>
    <izvorni_sadrzaj>
      <item>EURO GLOBAL udruga za zaštitu i unapređenje poljoprivredne proizvodnje Predavac</item>
    </izvorni_sadrzaj>
    <derivirana_varijabla naziv="DomainObject.Predmet.ProtuStrankaListNazivFormated_1">
      <item>EURO GLOBAL udruga za zaštitu i unapređenje poljoprivredne proizvodnje Predavac</item>
    </derivirana_varijabla>
  </DomainObject.Predmet.ProtuStrankaListNazivFormated>
  <DomainObject.Predmet.ProtuStrankaListNazivFormatedOIB>
    <izvorni_sadrzaj>
      <item>EURO GLOBAL udruga za zaštitu i unapređenje poljoprivredne proizvodnje Predavac, OIB 41824796401</item>
    </izvorni_sadrzaj>
    <derivirana_varijabla naziv="DomainObject.Predmet.ProtuStrankaListNazivFormatedOIB_1">
      <item>EURO GLOBAL udruga za zaštitu i unapređenje poljoprivredne proizvodnje Predavac, OIB 41824796401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 RC ZAGREB, Podružnica Bjelovar</izvorni_sadrzaj>
    <derivirana_varijabla naziv="DomainObject.Predmet.StrankaIDrugi_1">FINA,  RC ZAGREB, Podružnica Bjelovar</derivirana_varijabla>
  </DomainObject.Predmet.StrankaIDrugi>
  <DomainObject.Predmet.ProtustrankaIDrugi>
    <izvorni_sadrzaj>EURO GLOBAL udruga za zaštitu i unapređenje poljoprivredne proizvodnje Predavac</izvorni_sadrzaj>
    <derivirana_varijabla naziv="DomainObject.Predmet.ProtustrankaIDrugi_1">EURO GLOBAL udruga za zaštitu i unapređenje poljoprivredne proizvodnje Predavac</derivirana_varijabla>
  </DomainObject.Predmet.ProtustrankaIDrugi>
  <DomainObject.Predmet.StrankaIDrugiAdressOIB>
    <izvorni_sadrzaj>FINA,  RC ZAGREB, Podružnica Bjelovar, OIB 85821130368, F. Supila 4, 43000 Bjelovar</izvorni_sadrzaj>
    <derivirana_varijabla naziv="DomainObject.Predmet.StrankaIDrugiAdressOIB_1">FINA,  RC ZAGREB, Podružnica Bjelovar, OIB 85821130368, F. Supila 4, 43000 Bjelovar</derivirana_varijabla>
  </DomainObject.Predmet.StrankaIDrugiAdressOIB>
  <DomainObject.Predmet.ProtustrankaIDrugiAdressOIB>
    <izvorni_sadrzaj>EURO GLOBAL udruga za zaštitu i unapređenje poljoprivredne proizvodnje Predavac, OIB 41824796401, Trg hrvatskih graničara 0, 43000 Predavac</izvorni_sadrzaj>
    <derivirana_varijabla naziv="DomainObject.Predmet.ProtustrankaIDrugiAdressOIB_1">EURO GLOBAL udruga za zaštitu i unapređenje poljoprivredne proizvodnje Predavac, OIB 41824796401, Trg hrvatskih graničara 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 RC ZAGREB, Podružnica Bjelovar</item>
      <item>EURO GLOBAL udruga za zaštitu i unapređenje poljoprivredne proizvodnje Predavac</item>
    </izvorni_sadrzaj>
    <derivirana_varijabla naziv="DomainObject.Predmet.SudioniciListNaziv_1">
      <item>FINA,  RC ZAGREB, Podružnica Bjelovar</item>
      <item>EURO GLOBAL udruga za zaštitu i unapređenje poljoprivredne proizvodnje Predavac</item>
    </derivirana_varijabla>
  </DomainObject.Predmet.SudioniciListNaziv>
  <DomainObject.Predmet.SudioniciListAdressOIB>
    <izvorni_sadrzaj>
      <item>FINA,  RC ZAGREB, Podružnica Bjelovar, OIB 85821130368, F. Supila 4,43000 Bjelovar</item>
      <item>EURO GLOBAL udruga za zaštitu i unapređenje poljoprivredne proizvodnje Predavac, OIB 41824796401, Trg hrvatskih graničara 0,43000 Predavac</item>
    </izvorni_sadrzaj>
    <derivirana_varijabla naziv="DomainObject.Predmet.SudioniciListAdressOIB_1">
      <item>FINA,  RC ZAGREB, Podružnica Bjelovar, OIB 85821130368, F. Supila 4,43000 Bjelovar</item>
      <item>EURO GLOBAL udruga za zaštitu i unapređenje poljoprivredne proizvodnje Predavac, OIB 41824796401, Trg hrvatskih graničara 0,43000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41824796401</item>
    </izvorni_sadrzaj>
    <derivirana_varijabla naziv="DomainObject.Predmet.SudioniciListNazivOIB_1">
      <item>, OIB 85821130368</item>
      <item>, OIB 41824796401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B4102-B584-4E5B-A67A-4098B8FF9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3963</properties:Characters>
  <properties:Lines>114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2016-02-15T09:09:00Z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2016-02-15T09:10:00Z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