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4988" w14:paraId="5c249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D2533" w:rsidP="00DD2533" w:rsidR="00DD2533">
      <w:r>
        <w:t xml:space="preserve">                                                                                                                          1 St-1404/2016-2</w:t>
      </w:r>
    </w:p>
    <w:p w:rsidRDefault="00DD2533" w:rsidP="00DD2533" w:rsidR="00DD2533" w:rsidRPr="00DD2533">
      <w:pPr>
        <w:jc w:val="center"/>
        <w:rPr>
          <w:b/>
        </w:rPr>
      </w:pPr>
      <w:r>
        <w:rPr>
          <w:b/>
        </w:rPr>
        <w:t>O G L A S</w:t>
      </w:r>
    </w:p>
    <w:p w:rsidRDefault="00DD2533" w:rsidP="00DD2533" w:rsidR="00DD2533">
      <w:r>
        <w:t>Trgovački sud u Bjelovaru, u skraćenom stečajnom postupku nad stečajnim dužnikom KOVAČIĆ COMPANY  j. d.o.o. za turizam, ugostiteljstvo, trgovinu i usluge ORAHOVICA, Bana Josipa Jelačića 56, OIB: 55439127047, koji se vodi kod ovoga suda pod brojem St-1404/2016, temeljem odredbe čl. 430.,  431. i 434. Stečajnog zakona (Narodne novine 71/15), objavljuje:</w:t>
      </w:r>
    </w:p>
    <w:p w:rsidRDefault="00DD2533" w:rsidP="00DD2533" w:rsidR="00DD2533">
      <w:r>
        <w:t xml:space="preserve">I. Na dan 3. studenog 2016. dužnik u Očevidniku redoslijeda osnova za plaćanje ime evidentirane neizvršene osnove za plaćanje u ukupnom iznosu od 40.366,22 kuna, u koji iznos je uračunata kamata i naknada Financijske agencije za provedbu ovrhe na novčanim sredstvima.  </w:t>
      </w:r>
    </w:p>
    <w:p w:rsidRDefault="00DD2533" w:rsidP="00DD2533" w:rsidR="00DD2533">
      <w:r>
        <w:t>II. Poziva se osoba ovlaštena za zastupanje dužnika  Petar Kovačić iz Orahovice, Bana J. Jelačića 56, OIB: 90574248280, da u roku od 15 dana od objave ovog oglasa na mrežnoj stranici e-Oglasna ploča Trgovačkog suda u Bjelovaru podnese sudu javnobilježnički ovjerovljen popis imovine i obveza na propisanom obrascu.</w:t>
      </w:r>
    </w:p>
    <w:p w:rsidRDefault="00DD2533" w:rsidP="00DD2533" w:rsidR="00DD253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D2533" w:rsidP="00DD2533" w:rsidR="00DD253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D2533" w:rsidP="00DD2533" w:rsidR="00DD2533">
      <w:r>
        <w:t xml:space="preserve">U Bjelovaru,  24. siječnja  2017. </w:t>
      </w:r>
    </w:p>
    <w:p w:rsidRDefault="00DD2533" w:rsidP="00DD2533" w:rsidR="00DD2533">
      <w:r>
        <w:t xml:space="preserve">                                                                                                                S U D A C</w:t>
      </w:r>
    </w:p>
    <w:p w:rsidRDefault="00DD2533" w:rsidP="00DD2533" w:rsidR="00DD2533">
      <w:r>
        <w:t xml:space="preserve">                                                                                                          BRANKA PLESKALT  </w:t>
      </w:r>
    </w:p>
    <w:p w:rsidRDefault="00DD2533" w:rsidP="00DD2533" w:rsidR="00DD253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D2533" w:rsidP="00DD2533" w:rsidR="00DD2533">
      <w:pPr>
        <w:pStyle w:val="Bezproreda"/>
      </w:pPr>
      <w:r>
        <w:t>Dna: putem e-oglasne ploče suda</w:t>
      </w:r>
    </w:p>
    <w:p w:rsidRDefault="00DD2533" w:rsidP="00DD2533" w:rsidR="00DD2533">
      <w:pPr>
        <w:pStyle w:val="Bezproreda"/>
      </w:pPr>
      <w:r>
        <w:t xml:space="preserve">         kal. 45 dana</w:t>
      </w:r>
    </w:p>
    <w:p w:rsidRDefault="00DD2533" w:rsidP="00DD2533" w:rsidR="00DD2533">
      <w:pPr>
        <w:pStyle w:val="Bezproreda"/>
      </w:pPr>
      <w:r>
        <w:t>Bjelovar, 24. 01. 2017.</w:t>
      </w:r>
    </w:p>
    <w:p w:rsidRDefault="00DD2533" w:rsidP="00DD2533" w:rsidR="00DD253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533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54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St-1404/2016-2</izvorni_sadrzaj>
    <derivirana_varijabla naziv="DomainObject.Oznaka_1">St-1404/2016-2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St-1404/2016</izvorni_sadrzaj>
    <derivirana_varijabla naziv="DomainObject.Predmet.OznakaBroj_1">St-1404/2016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KOVAČEVIĆ COMPANY j.d.o.o. za turizam, ugostiteljstvo, trgovinu i usluge</izvorni_sadrzaj>
    <derivirana_varijabla naziv="DomainObject.Predmet.ProtustrankaFormated_1">  KOVAČEVIĆ COMPANY j.d.o.o. za turizam, ugostiteljstvo, trgovinu i usluge</derivirana_varijabla>
  </DomainObject.Predmet.ProtustrankaFormated>
  <DomainObject.Predmet.ProtustrankaFormatedOIB>
    <izvorni_sadrzaj>  KOVAČEVIĆ COMPANY j.d.o.o. za turizam, ugostiteljstvo, trgovinu i usluge, OIB 55439127047</izvorni_sadrzaj>
    <derivirana_varijabla naziv="DomainObject.Predmet.ProtustrankaFormatedOIB_1">  KOVAČEVIĆ COMPANY j.d.o.o. za turizam, ugostiteljstvo, trgovinu i usluge, OIB 55439127047</derivirana_varijabla>
  </DomainObject.Predmet.ProtustrankaFormatedOIB>
  <DomainObject.Predmet.ProtustrankaFormatedWithAdress>
    <izvorni_sadrzaj> KOVAČEVIĆ COMPANY j.d.o.o. za turizam, ugostiteljstvo, trgovinu i usluge, Bana Josipa Jelačića 56, 33515 Orahovica</izvorni_sadrzaj>
    <derivirana_varijabla naziv="DomainObject.Predmet.ProtustrankaFormatedWithAdress_1"> KOVAČEVIĆ COMPANY j.d.o.o. za turizam, ugostiteljstvo, trgovinu i usluge, Bana Josipa Jelačića 56, 33515 Orahovica</derivirana_varijabla>
  </DomainObject.Predmet.ProtustrankaFormatedWithAdress>
  <DomainObject.Predmet.ProtustrankaFormatedWithAdressOIB>
    <izvorni_sadrzaj> KOVAČEVIĆ COMPANY j.d.o.o. za turizam, ugostiteljstvo, trgovinu i usluge, OIB 55439127047, Bana Josipa Jelačića 56, 33515 Orahovica</izvorni_sadrzaj>
    <derivirana_varijabla naziv="DomainObject.Predmet.ProtustrankaFormatedWithAdressOIB_1"> KOVAČEVIĆ COMPANY j.d.o.o. za turizam, ugostiteljstvo, trgovinu i usluge, OIB 55439127047, Bana Josipa Jelačića 56, 33515 Orahovica</derivirana_varijabla>
  </DomainObject.Predmet.ProtustrankaFormatedWithAdressOIB>
  <DomainObject.Predmet.ProtustrankaWithAdress>
    <izvorni_sadrzaj>KOVAČEVIĆ COMPANY j.d.o.o. za turizam, ugostiteljstvo, trgovinu i usluge Bana Josipa Jelačića 56, 33515 Orahovica</izvorni_sadrzaj>
    <derivirana_varijabla naziv="DomainObject.Predmet.ProtustrankaWithAdress_1">KOVAČEVIĆ COMPANY j.d.o.o. za turizam, ugostiteljstvo, trgovinu i usluge Bana Josipa Jelačića 56, 33515 Orahovica</derivirana_varijabla>
  </DomainObject.Predmet.ProtustrankaWithAdress>
  <DomainObject.Predmet.ProtustrankaWithAdressOIB>
    <izvorni_sadrzaj>KOVAČEVIĆ COMPANY j.d.o.o. za turizam, ugostiteljstvo, trgovinu i usluge, OIB 55439127047, Bana Josipa Jelačića 56, 33515 Orahovica</izvorni_sadrzaj>
    <derivirana_varijabla naziv="DomainObject.Predmet.ProtustrankaWithAdressOIB_1">KOVAČEVIĆ COMPANY j.d.o.o. za turizam, ugostiteljstvo, trgovinu i usluge, OIB 55439127047, Bana Josipa Jelačića 56, 33515 Orahovica</derivirana_varijabla>
  </DomainObject.Predmet.ProtustrankaWithAdressOIB>
  <DomainObject.Predmet.ProtustrankaNazivFormated>
    <izvorni_sadrzaj>KOVAČEVIĆ COMPANY j.d.o.o. za turizam, ugostiteljstvo, trgovinu i usluge</izvorni_sadrzaj>
    <derivirana_varijabla naziv="DomainObject.Predmet.ProtustrankaNazivFormated_1">KOVAČEVIĆ COMPANY j.d.o.o. za turizam, ugostiteljstvo, trgovinu i usluge</derivirana_varijabla>
  </DomainObject.Predmet.ProtustrankaNazivFormated>
  <DomainObject.Predmet.ProtustrankaNazivFormatedOIB>
    <izvorni_sadrzaj>KOVAČEVIĆ COMPANY j.d.o.o. za turizam, ugostiteljstvo, trgovinu i usluge, OIB 55439127047</izvorni_sadrzaj>
    <derivirana_varijabla naziv="DomainObject.Predmet.ProtustrankaNazivFormatedOIB_1">KOVAČEVIĆ COMPANY j.d.o.o. za turizam, ugostiteljstvo, trgovinu i usluge, OIB 55439127047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KOVAČEVIĆ COMPANY j.d.o.o. za turizam, ugostiteljstvo, trgovinu i usluge</item>
    </izvorni_sadrzaj>
    <derivirana_varijabla naziv="DomainObject.Predmet.ProtuStrankaListFormated_1">
      <item>KOVAČEVIĆ COMPANY j.d.o.o. za turizam, ugostiteljstvo, trgovinu i usluge</item>
    </derivirana_varijabla>
  </DomainObject.Predmet.ProtuStrankaListFormated>
  <DomainObject.Predmet.ProtuStrankaListFormatedOIB>
    <izvorni_sadrzaj>
      <item>KOVAČEVIĆ COMPANY j.d.o.o. za turizam, ugostiteljstvo, trgovinu i usluge, OIB 55439127047</item>
    </izvorni_sadrzaj>
    <derivirana_varijabla naziv="DomainObject.Predmet.ProtuStrankaListFormatedOIB_1">
      <item>KOVAČEVIĆ COMPANY j.d.o.o. za turizam, ugostiteljstvo, trgovinu i usluge, OIB 55439127047</item>
    </derivirana_varijabla>
  </DomainObject.Predmet.ProtuStrankaListFormatedOIB>
  <DomainObject.Predmet.ProtuStrankaListFormatedWithAdress>
    <izvorni_sadrzaj>
      <item>KOVAČEVIĆ COMPANY j.d.o.o. za turizam, ugostiteljstvo, trgovinu i usluge, Bana Josipa Jelačića 56, 33515 Orahovica</item>
    </izvorni_sadrzaj>
    <derivirana_varijabla naziv="DomainObject.Predmet.ProtuStrankaListFormatedWithAdress_1">
      <item>KOVAČEVIĆ COMPANY j.d.o.o. za turizam, ugostiteljstvo, trgovinu i usluge, Bana Josipa Jelačića 56, 33515 Orahovica</item>
    </derivirana_varijabla>
  </DomainObject.Predmet.ProtuStrankaListFormatedWithAdress>
  <DomainObject.Predmet.ProtuStrankaListFormatedWithAdressOIB>
    <izvorni_sadrzaj>
      <item>KOVAČEVIĆ COMPANY j.d.o.o. za turizam, ugostiteljstvo, trgovinu i usluge, OIB 55439127047, Bana Josipa Jelačića 56, 33515 Orahovica</item>
    </izvorni_sadrzaj>
    <derivirana_varijabla naziv="DomainObject.Predmet.ProtuStrankaListFormatedWithAdressOIB_1">
      <item>KOVAČEVIĆ COMPANY j.d.o.o. za turizam, ugostiteljstvo, trgovinu i usluge, OIB 55439127047, Bana Josipa Jelačića 56, 33515 Orahovica</item>
    </derivirana_varijabla>
  </DomainObject.Predmet.ProtuStrankaListFormatedWithAdressOIB>
  <DomainObject.Predmet.ProtuStrankaListNazivFormated>
    <izvorni_sadrzaj>
      <item>KOVAČEVIĆ COMPANY j.d.o.o. za turizam, ugostiteljstvo, trgovinu i usluge</item>
    </izvorni_sadrzaj>
    <derivirana_varijabla naziv="DomainObject.Predmet.ProtuStrankaListNazivFormated_1">
      <item>KOVAČEVIĆ COMPANY j.d.o.o. za turizam, ugostiteljstvo, trgovinu i usluge</item>
    </derivirana_varijabla>
  </DomainObject.Predmet.ProtuStrankaListNazivFormated>
  <DomainObject.Predmet.ProtuStrankaListNazivFormatedOIB>
    <izvorni_sadrzaj>
      <item>KOVAČEVIĆ COMPANY j.d.o.o. za turizam, ugostiteljstvo, trgovinu i usluge, OIB 55439127047</item>
    </izvorni_sadrzaj>
    <derivirana_varijabla naziv="DomainObject.Predmet.ProtuStrankaListNazivFormatedOIB_1">
      <item>KOVAČEVIĆ COMPANY j.d.o.o. za turizam, ugostiteljstvo, trgovinu i usluge, OIB 55439127047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St-1404/2016-2</izvorni_sadrzaj>
    <derivirana_varijabla naziv="DomainObject.PoslovniBrojDokumenta_1">St-1404/2016-2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KOVAČEVIĆ COMPANY j.d.o.o. za turizam, ugostiteljstvo, trgovinu i usluge</izvorni_sadrzaj>
    <derivirana_varijabla naziv="DomainObject.Predmet.ProtustrankaIDrugi_1">KOVAČEVIĆ COMPANY j.d.o.o. za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KOVAČEVIĆ COMPANY j.d.o.o. za turizam, ugostiteljstvo, trgovinu i usluge, OIB 55439127047, Bana Josipa Jelačića 56, 33515 Orahovica</izvorni_sadrzaj>
    <derivirana_varijabla naziv="DomainObject.Predmet.ProtustrankaIDrugiAdressOIB_1">KOVAČEVIĆ COMPANY j.d.o.o. za turizam, ugostiteljstvo, trgovinu i usluge, OIB 55439127047, Bana Josipa Jelačića 56,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KOVAČEVIĆ COMPANY j.d.o.o. za turizam, ugostiteljstvo, trgovinu i usluge</item>
    </izvorni_sadrzaj>
    <derivirana_varijabla naziv="DomainObject.Predmet.SudioniciListNaziv_1">
      <item>FINA, RC ZAGREB, Podružnica Bjelovar</item>
      <item>KOVAČEVIĆ COMPANY j.d.o.o. za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KOVAČEVIĆ COMPANY j.d.o.o. za turizam, ugostiteljstvo, trgovinu i usluge, OIB 55439127047, Bana Josipa Jelačića 56,33515 Orahovica</item>
    </izvorni_sadrzaj>
    <derivirana_varijabla naziv="DomainObject.Predmet.SudioniciListAdressOIB_1">
      <item>FINA, RC ZAGREB, Podružnica Bjelovar, OIB 85821130368, F. Supila 4,43000 Bjelovar</item>
      <item>KOVAČEVIĆ COMPANY j.d.o.o. za turizam, ugostiteljstvo, trgovinu i usluge, OIB 55439127047, Bana Josipa Jelačića 56,33515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83989-AF91-4EFE-AE8A-C23D61B97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1669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2017-01-24T08:50:00Z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