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888e" w14:paraId="cc8888e" w:rsidRDefault="0001726C" w:rsidP="0001726C" w:rsidR="0001726C">
      <w:pPr>
        <w:jc w:val="right"/>
        <w15:collapsed w:val="false"/>
      </w:pPr>
      <w:r>
        <w:t>6 St-</w:t>
      </w:r>
      <w:r w:rsidR="0049104B">
        <w:t>419/18-9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49104B">
        <w:t xml:space="preserve">KICKBOXING KLUB TVRĐA, Osijek, Franje Kuhača 10 za otvaranje stečajnog postupka nad dužnikom </w:t>
      </w:r>
      <w:r w:rsidR="0049104B">
        <w:rPr>
          <w:b/>
        </w:rPr>
        <w:t>KICKBOXING KLUB TVRĐA, Osijek, Franje Kuhača 10, OIB: 58578260267, registarski broj: 14004461</w:t>
      </w:r>
      <w:r>
        <w:t xml:space="preserve">, dana </w:t>
      </w:r>
      <w:r w:rsidR="0049104B">
        <w:t>8</w:t>
      </w:r>
      <w:r w:rsidR="00AF1430">
        <w:t>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r w:rsidR="0049104B">
        <w:t>predsjednik udruge Gordan Šestić, Osijek, Franje Kuhača 10, OIB: 54092047361</w:t>
      </w:r>
      <w:r>
        <w:t xml:space="preserve">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49104B">
        <w:rPr>
          <w:b/>
        </w:rPr>
        <w:t>419</w:t>
      </w:r>
      <w:r w:rsidR="006A641B">
        <w:rPr>
          <w:b/>
        </w:rPr>
        <w:t>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r w:rsidR="0049104B">
        <w:t>predsjednik udruge Gordan Šestić, Osijek, Franje Kuhača 10, OIB: 54092047361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49104B">
        <w:rPr>
          <w:b/>
        </w:rPr>
        <w:t>419</w:t>
      </w:r>
      <w:r w:rsidR="006A641B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49104B">
        <w:t>predsjednik udruge Gordan Šestić, Osijek, Franje Kuhača 10, OIB: 54092047361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49104B">
        <w:t>predsjednik udruge Gordan Šestić, Osijek, Franje Kuhača 10, OIB: 54092047361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49104B" w:rsidP="00026F10" w:rsidR="0049104B">
      <w:pPr>
        <w:jc w:val="right"/>
      </w:pPr>
      <w:r>
        <w:lastRenderedPageBreak/>
        <w:t>6 St-419/18-9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49104B">
        <w:rPr>
          <w:bCs/>
        </w:rPr>
        <w:t>koji je ujedno i dužnik</w:t>
      </w:r>
      <w:r w:rsidR="00D7472F">
        <w:rPr>
          <w:bCs/>
        </w:rPr>
        <w:t xml:space="preserve"> </w:t>
      </w:r>
      <w:r>
        <w:rPr>
          <w:bCs/>
        </w:rPr>
        <w:t xml:space="preserve">je dana </w:t>
      </w:r>
      <w:r w:rsidR="0049104B">
        <w:rPr>
          <w:bCs/>
        </w:rPr>
        <w:t>11. travnja</w:t>
      </w:r>
      <w:r w:rsidR="006A641B">
        <w:rPr>
          <w:bCs/>
        </w:rPr>
        <w:t xml:space="preserve"> 2018</w:t>
      </w:r>
      <w:r w:rsidR="004C29A9">
        <w:rPr>
          <w:bCs/>
        </w:rPr>
        <w:t>. g.</w:t>
      </w:r>
      <w:r>
        <w:rPr>
          <w:bCs/>
        </w:rPr>
        <w:t xml:space="preserve"> podni</w:t>
      </w:r>
      <w:r w:rsidR="0049104B">
        <w:rPr>
          <w:bCs/>
        </w:rPr>
        <w:t>o</w:t>
      </w:r>
      <w:r>
        <w:rPr>
          <w:bCs/>
        </w:rPr>
        <w:t xml:space="preserve"> ovom sudu prijedlog za pokretanje stečajnog postupka nad dužnikom </w:t>
      </w:r>
      <w:r w:rsidR="0049104B">
        <w:rPr>
          <w:b/>
        </w:rPr>
        <w:t>KICKBOXING KLUB TVRĐA, Osijek, Franje Kuhača 10, OIB: 58578260267, registarski broj: 14004461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F1771A">
      <w:pPr>
        <w:pStyle w:val="Tijeloteksta"/>
      </w:pPr>
      <w:r>
        <w:tab/>
        <w:t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</w:t>
      </w:r>
      <w:r w:rsidR="00F1771A">
        <w:t>, odnosno iz bruto bilance koju je privremeni stečajni upravitelj priložio u spis uz podnesak od 6.11.2018. g. (str. 40-41 spisa) razvidno je da su na dan 1.1.2018. g. obveze dužnika veće od imovine dužnika (potraživanja od kupaca 580.860,84 kn odnosno obveze za materijalne rashode 561.175,12 kn a dužnik nema nikakvu imovinu iz koje bi se mogle podmiriti nastale obveze – prokazni popis imovine (str. 22-31 spisa)</w:t>
      </w:r>
      <w:r w:rsidR="00026F10">
        <w:t>, a da je prijedlog za otvaranje stečajnog postupka dužnik podnio 11.4.2018. g. pr.t. izvan roka propisanog čl. 110. st. 2 SZ</w:t>
      </w:r>
      <w:r w:rsidR="00F1771A">
        <w:t>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 xml:space="preserve">Slijedom gore navedenog sukladno čl. 114 st. 1 SZ </w:t>
      </w:r>
      <w:r w:rsidR="00026F10">
        <w:t>predsjednik udruge</w:t>
      </w:r>
      <w:r w:rsidR="009D4F4C">
        <w:t xml:space="preserve">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026F10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026F10">
        <w:t>419/18 od 18. svibnja</w:t>
      </w:r>
      <w:r w:rsidR="006A641B">
        <w:t xml:space="preserve">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026F10">
        <w:t>Jozo Perić iz Velike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</w:t>
      </w:r>
      <w:r w:rsidR="00026F10">
        <w:t xml:space="preserve"> koji je pisanim podneskom od 15. lipnja 2018. g. sačinio izvješće o stanju stečajnog dužnika</w:t>
      </w:r>
      <w:r>
        <w:t>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r w:rsidR="00026F10">
        <w:t>predsjedniku udruge</w:t>
      </w:r>
      <w:r w:rsidR="002E5413">
        <w:t xml:space="preserve">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</w:t>
      </w:r>
      <w:r w:rsidR="00026F10">
        <w:t xml:space="preserve">dužnika od 11. travnja 2018. g. te u izvješće privremenog stečajnog upravitelja od 15. lipnja 2018. g. i od 6. studenog 2018. g. </w:t>
      </w:r>
      <w:r>
        <w:t xml:space="preserve">utvrdio da obavljanje poslova privremenog stečajnog upravitelja </w:t>
      </w:r>
      <w:r w:rsidR="00026F10">
        <w:t>nije u</w:t>
      </w:r>
      <w:r>
        <w:t xml:space="preserve">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26F10" w:rsidP="00026F10" w:rsidR="00026F10">
      <w:pPr>
        <w:jc w:val="right"/>
      </w:pPr>
      <w:r>
        <w:lastRenderedPageBreak/>
        <w:t>6 St-419/18-9</w:t>
      </w:r>
    </w:p>
    <w:p w:rsidRDefault="00026F10" w:rsidP="00FC6F35" w:rsidR="00026F10">
      <w:pPr>
        <w:ind w:firstLine="708"/>
        <w:jc w:val="both"/>
      </w:pPr>
    </w:p>
    <w:p w:rsidRDefault="000D2ABF" w:rsidP="00026F10" w:rsidR="000D2ABF"/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9104B">
        <w:t>8</w:t>
      </w:r>
      <w:r w:rsidR="00AF1430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26F10" w:rsidP="002E5413" w:rsidR="00026F10">
      <w:pPr>
        <w:numPr>
          <w:ilvl w:val="0"/>
          <w:numId w:val="13"/>
        </w:numPr>
      </w:pPr>
      <w:r>
        <w:t>predsjednik udruge Gordan Šestić, Osijek, Franje Kuhača 10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 xml:space="preserve">e-ogl. pl. </w:t>
      </w:r>
    </w:p>
    <w:p w:rsidRDefault="00026F10" w:rsidP="00B97155" w:rsidR="002E5413">
      <w:pPr>
        <w:numPr>
          <w:ilvl w:val="0"/>
          <w:numId w:val="13"/>
        </w:numPr>
      </w:pPr>
      <w:r>
        <w:t>k-8.12.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2AA" w:rsidP="00C06AA6" w:rsidR="004242AA">
      <w:r>
        <w:separator/>
      </w:r>
    </w:p>
  </w:endnote>
  <w:endnote w:id="0" w:type="continuationSeparator">
    <w:p w:rsidRDefault="004242AA" w:rsidP="00C06AA6" w:rsidR="00424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2AA" w:rsidP="00C06AA6" w:rsidR="004242AA">
      <w:r>
        <w:separator/>
      </w:r>
    </w:p>
  </w:footnote>
  <w:footnote w:id="0" w:type="continuationSeparator">
    <w:p w:rsidRDefault="004242AA" w:rsidP="00C06AA6" w:rsidR="00424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53A0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26F1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3D45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5614C"/>
    <w:rsid w:val="00173F18"/>
    <w:rsid w:val="0018530D"/>
    <w:rsid w:val="0019532E"/>
    <w:rsid w:val="001A70D8"/>
    <w:rsid w:val="001C73F4"/>
    <w:rsid w:val="001C7F1E"/>
    <w:rsid w:val="001E375C"/>
    <w:rsid w:val="001E51BF"/>
    <w:rsid w:val="001E53A0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17C7"/>
    <w:rsid w:val="003F2400"/>
    <w:rsid w:val="003F2E92"/>
    <w:rsid w:val="00412421"/>
    <w:rsid w:val="0041638D"/>
    <w:rsid w:val="0041737E"/>
    <w:rsid w:val="00421D71"/>
    <w:rsid w:val="004242AA"/>
    <w:rsid w:val="00425A63"/>
    <w:rsid w:val="00443D53"/>
    <w:rsid w:val="00457175"/>
    <w:rsid w:val="004638F5"/>
    <w:rsid w:val="0046632E"/>
    <w:rsid w:val="004826B8"/>
    <w:rsid w:val="00482F57"/>
    <w:rsid w:val="0048747B"/>
    <w:rsid w:val="0049104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8F3F6D"/>
    <w:rsid w:val="00901EF5"/>
    <w:rsid w:val="00911AC2"/>
    <w:rsid w:val="0093698F"/>
    <w:rsid w:val="00937840"/>
    <w:rsid w:val="00954F64"/>
    <w:rsid w:val="00956241"/>
    <w:rsid w:val="0096282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3750"/>
    <w:rsid w:val="00A72B9C"/>
    <w:rsid w:val="00A8029B"/>
    <w:rsid w:val="00AA2474"/>
    <w:rsid w:val="00AA6B6E"/>
    <w:rsid w:val="00AD05E2"/>
    <w:rsid w:val="00AD0AD1"/>
    <w:rsid w:val="00AD6EE6"/>
    <w:rsid w:val="00AE7F6B"/>
    <w:rsid w:val="00AF1430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1C6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35E1"/>
    <w:rsid w:val="00F1771A"/>
    <w:rsid w:val="00F27082"/>
    <w:rsid w:val="00F375AF"/>
    <w:rsid w:val="00F439F3"/>
    <w:rsid w:val="00F46E60"/>
    <w:rsid w:val="00F52240"/>
    <w:rsid w:val="00F63690"/>
    <w:rsid w:val="00F64150"/>
    <w:rsid w:val="00F65B43"/>
    <w:rsid w:val="00F73514"/>
    <w:rsid w:val="00F7512F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3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3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KICKBOXING KLUB TVRĐA</izvorni_sadrzaj>
    <derivirana_varijabla naziv="DomainObject.Predmet.StrankaFormated_1">  KICKBOXING KLUB TVRĐA</derivirana_varijabla>
  </DomainObject.Predmet.StrankaFormated>
  <DomainObject.Predmet.StrankaFormatedOIB>
    <izvorni_sadrzaj>  KICKBOXING KLUB TVRĐA, OIB 58578260267</izvorni_sadrzaj>
    <derivirana_varijabla naziv="DomainObject.Predmet.StrankaFormatedOIB_1">  KICKBOXING KLUB TVRĐA, OIB 58578260267</derivirana_varijabla>
  </DomainObject.Predmet.StrankaFormatedOIB>
  <DomainObject.Predmet.StrankaFormatedWithAdress>
    <izvorni_sadrzaj> KICKBOXING KLUB TVRĐA, Franje Kuhača 10, 31000 Osijek</izvorni_sadrzaj>
    <derivirana_varijabla naziv="DomainObject.Predmet.StrankaFormatedWithAdress_1"> KICKBOXING KLUB TVRĐA, Franje Kuhača 10, 31000 Osijek</derivirana_varijabla>
  </DomainObject.Predmet.StrankaFormatedWithAdress>
  <DomainObject.Predmet.StrankaFormatedWithAdressOIB>
    <izvorni_sadrzaj> KICKBOXING KLUB TVRĐA, OIB 58578260267, Franje Kuhača 10, 31000 Osijek</izvorni_sadrzaj>
    <derivirana_varijabla naziv="DomainObject.Predmet.StrankaFormatedWithAdressOIB_1"> KICKBOXING KLUB TVRĐA, OIB 58578260267, Franje Kuhača 10, 31000 Osijek</derivirana_varijabla>
  </DomainObject.Predmet.StrankaFormatedWithAdressOIB>
  <DomainObject.Predmet.StrankaWithAdress>
    <izvorni_sadrzaj>KICKBOXING KLUB TVRĐA Franje Kuhača 10,31000 Osijek</izvorni_sadrzaj>
    <derivirana_varijabla naziv="DomainObject.Predmet.StrankaWithAdress_1">KICKBOXING KLUB TVRĐA Franje Kuhača 10,31000 Osijek</derivirana_varijabla>
  </DomainObject.Predmet.StrankaWithAdress>
  <DomainObject.Predmet.StrankaWithAdressOIB>
    <izvorni_sadrzaj>KICKBOXING KLUB TVRĐA, OIB 58578260267, Franje Kuhača 10,31000 Osijek</izvorni_sadrzaj>
    <derivirana_varijabla naziv="DomainObject.Predmet.StrankaWithAdressOIB_1">KICKBOXING KLUB TVRĐA, OIB 58578260267, Franje Kuhača 10,31000 Osijek</derivirana_varijabla>
  </DomainObject.Predmet.StrankaWithAdressOIB>
  <DomainObject.Predmet.StrankaNazivFormated>
    <izvorni_sadrzaj>KICKBOXING KLUB TVRĐA</izvorni_sadrzaj>
    <derivirana_varijabla naziv="DomainObject.Predmet.StrankaNazivFormated_1">KICKBOXING KLUB TVRĐA</derivirana_varijabla>
  </DomainObject.Predmet.StrankaNazivFormated>
  <DomainObject.Predmet.StrankaNazivFormatedOIB>
    <izvorni_sadrzaj>KICKBOXING KLUB TVRĐA, OIB 58578260267</izvorni_sadrzaj>
    <derivirana_varijabla naziv="DomainObject.Predmet.StrankaNazivFormatedOIB_1">KICKBOXING KLUB TVRĐA, OIB 58578260267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KICKBOXING KLUB TVRĐA</item>
    </izvorni_sadrzaj>
    <derivirana_varijabla naziv="DomainObject.Predmet.StrankaListFormated_1">
      <item>KICKBOXING KLUB TVRĐA</item>
    </derivirana_varijabla>
  </DomainObject.Predmet.StrankaListFormated>
  <DomainObject.Predmet.StrankaListFormatedOIB>
    <izvorni_sadrzaj>
      <item>KICKBOXING KLUB TVRĐA, OIB 58578260267</item>
    </izvorni_sadrzaj>
    <derivirana_varijabla naziv="DomainObject.Predmet.StrankaListFormatedOIB_1">
      <item>KICKBOXING KLUB TVRĐA, OIB 58578260267</item>
    </derivirana_varijabla>
  </DomainObject.Predmet.StrankaListFormatedOIB>
  <DomainObject.Predmet.StrankaListFormatedWithAdress>
    <izvorni_sadrzaj>
      <item>KICKBOXING KLUB TVRĐA, Franje Kuhača 10, 31000 Osijek</item>
    </izvorni_sadrzaj>
    <derivirana_varijabla naziv="DomainObject.Predmet.StrankaListFormatedWithAdress_1">
      <item>KICKBOXING KLUB TVRĐA, Franje Kuhača 10, 31000 Osijek</item>
    </derivirana_varijabla>
  </DomainObject.Predmet.StrankaListFormatedWithAdress>
  <DomainObject.Predmet.StrankaListFormatedWithAdressOIB>
    <izvorni_sadrzaj>
      <item>KICKBOXING KLUB TVRĐA, OIB 58578260267, Franje Kuhača 10, 31000 Osijek</item>
    </izvorni_sadrzaj>
    <derivirana_varijabla naziv="DomainObject.Predmet.StrankaListFormatedWithAdressOIB_1">
      <item>KICKBOXING KLUB TVRĐA, OIB 58578260267, Franje Kuhača 10, 31000 Osijek</item>
    </derivirana_varijabla>
  </DomainObject.Predmet.StrankaListFormatedWithAdressOIB>
  <DomainObject.Predmet.StrankaListNazivFormated>
    <izvorni_sadrzaj>
      <item>KICKBOXING KLUB TVRĐA</item>
    </izvorni_sadrzaj>
    <derivirana_varijabla naziv="DomainObject.Predmet.StrankaListNazivFormated_1">
      <item>KICKBOXING KLUB TVRĐA</item>
    </derivirana_varijabla>
  </DomainObject.Predmet.StrankaListNazivFormated>
  <DomainObject.Predmet.StrankaListNazivFormatedOIB>
    <izvorni_sadrzaj>
      <item>KICKBOXING KLUB TVRĐA, OIB 58578260267</item>
    </izvorni_sadrzaj>
    <derivirana_varijabla naziv="DomainObject.Predmet.StrankaListNazivFormatedOIB_1">
      <item>KICKBOXING KLUB TVRĐA, OIB 58578260267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KICKBOXING KLUB TVRĐA</izvorni_sadrzaj>
    <derivirana_varijabla naziv="DomainObject.Predmet.StrankaIDrugi_1">KICKBOXING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KICKBOXING KLUB TVRĐA, OIB 58578260267, Franje Kuhača 10, 31000 Osijek</izvorni_sadrzaj>
    <derivirana_varijabla naziv="DomainObject.Predmet.StrankaIDrugiAdressOIB_1">KICKBOXING KLUB TVRĐA, OIB 58578260267,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KICKBOXING KLUB TVRĐA</item>
    </izvorni_sadrzaj>
    <derivirana_varijabla naziv="DomainObject.Predmet.SudioniciListNaziv_1">
      <item>KICKBOXING KLUB TVRĐA</item>
    </derivirana_varijabla>
  </DomainObject.Predmet.SudioniciListNaziv>
  <DomainObject.Predmet.SudioniciListAdressOIB>
    <izvorni_sadrzaj>
      <item>KICKBOXING KLUB TVRĐA, OIB 58578260267, Franje Kuhača 10,31000 Osijek</item>
    </izvorni_sadrzaj>
    <derivirana_varijabla naziv="DomainObject.Predmet.SudioniciListAdressOIB_1">
      <item>KICKBOXING KLUB TVRĐA, OIB 58578260267, Franje Kuhača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58578260267</item>
    </izvorni_sadrzaj>
    <derivirana_varijabla naziv="DomainObject.Predmet.SudioniciListNazivOIB_1">
      <item>, OIB 58578260267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St-419/2018-6</izvorni_sadrzaj>
    <derivirana_varijabla naziv="DomainObject.PredzadnjaOdlukaIzPredmeta.Oznaka_1">St-419/2018-6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2D1C1-F970-49EB-B491-092C6190F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927</properties:Words>
  <properties:Characters>4918</properties:Characters>
  <properties:Lines>155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2018-11-08T08:49:00Z</dcterms:created>
  <dc:creator>Korisnik</dc:creator>
  <cp:lastModifiedBy>Danijela Sekulić</cp:lastModifiedBy>
  <cp:lastPrinted>2018-11-08T09:51:00Z</cp:lastPrinted>
  <dcterms:modified xmlns:xsi="http://www.w3.org/2001/XMLSchema-instance" xsi:type="dcterms:W3CDTF">2018-11-08T09:52:00Z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(DUŽNIK-ON.docx)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