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78584" w14:paraId="a278584" w:rsidRDefault="004D25D6" w:rsidP="001940FB" w:rsidR="004D25D6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4D25D6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4D25D6" w:rsidP="00AA6BCF" w:rsidR="004D25D6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4D25D6" w:rsidP="004D25D6" w:rsidR="004D25D6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4D25D6" w:rsidP="004D25D6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  <w:r w:rsidR="00AA6BCF" w:rsidRPr="00372EC9">
        <w:rPr>
          <w:rFonts w:cs="Calibri" w:eastAsia="Calibri" w:hAnsi="Calibri" w:ascii="Calibri"/>
          <w:b/>
          <w:lang w:val="hr-HR"/>
        </w:rPr>
        <w:t xml:space="preserve">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4D25D6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4D25D6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su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783BFB" w:rsidR="00AA6BCF" w:rsidRPr="00783BFB">
      <w:pPr>
        <w:suppressAutoHyphens/>
        <w:spacing w:after="0"/>
        <w:jc w:val="both"/>
        <w:rPr>
          <w:rFonts w:cs="Calibri" w:hAnsi="Calibri" w:ascii="Calibri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BF22FA">
        <w:rPr>
          <w:rFonts w:cs="Calibri" w:eastAsia="Arial Unicode MS" w:hAnsi="Calibri" w:ascii="Calibri"/>
          <w:kern w:val="1"/>
          <w:lang w:eastAsia="ar-SA" w:val="hr-HR"/>
        </w:rPr>
        <w:t>NENAD JONČIĆ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4D25D6">
        <w:rPr>
          <w:rFonts w:cs="Calibri" w:eastAsia="Arial Unicode MS" w:hAnsi="Calibri" w:ascii="Calibri"/>
          <w:kern w:val="1"/>
          <w:lang w:eastAsia="ar-SA" w:val="hr-HR"/>
        </w:rPr>
        <w:t xml:space="preserve"> prijavu tražbinu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BF22FA">
        <w:rPr>
          <w:rFonts w:cs="Calibri" w:eastAsia="Arial Unicode MS" w:hAnsi="Calibri" w:ascii="Calibri"/>
          <w:kern w:val="1"/>
          <w:lang w:eastAsia="ar-SA" w:val="hr-HR"/>
        </w:rPr>
        <w:t>8.215,24</w:t>
      </w:r>
      <w:r w:rsidR="00783BFB" w:rsidRPr="00783BFB">
        <w:rPr>
          <w:rFonts w:cs="Calibri" w:hAnsi="Calibri" w:ascii="Calibri"/>
        </w:rPr>
        <w:t xml:space="preserve"> kn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BF22FA">
        <w:rPr>
          <w:rFonts w:cs="Calibri" w:eastAsia="Arial Unicode MS" w:hAnsi="Calibri" w:ascii="Calibri"/>
          <w:kern w:val="1"/>
          <w:lang w:eastAsia="ar-SA" w:val="hr-HR"/>
        </w:rPr>
        <w:t>7.515,24</w:t>
      </w:r>
      <w:r w:rsidR="00783BFB" w:rsidRPr="00783BFB">
        <w:rPr>
          <w:rFonts w:cs="Calibri" w:hAnsi="Calibri" w:ascii="Calibri"/>
        </w:rPr>
        <w:t xml:space="preserve"> </w:t>
      </w:r>
      <w:r w:rsidR="00F20B3B" w:rsidRPr="00F20B3B">
        <w:rPr>
          <w:rFonts w:cs="Calibri" w:hAnsi="Calibri" w:ascii="Calibri"/>
        </w:rPr>
        <w:t>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BF22FA">
        <w:rPr>
          <w:rFonts w:cs="Calibri" w:eastAsia="Arial Unicode MS" w:hAnsi="Calibri" w:ascii="Calibri"/>
          <w:kern w:val="1"/>
          <w:lang w:eastAsia="ar-SA" w:val="hr-HR"/>
        </w:rPr>
        <w:t>7</w:t>
      </w:r>
      <w:r w:rsidR="00575392">
        <w:rPr>
          <w:rFonts w:cs="Calibri" w:eastAsia="Arial Unicode MS" w:hAnsi="Calibri" w:ascii="Calibri"/>
          <w:kern w:val="1"/>
          <w:lang w:eastAsia="ar-SA" w:val="hr-HR"/>
        </w:rPr>
        <w:t>00,00</w:t>
      </w:r>
      <w:r w:rsidR="00F20B3B" w:rsidRPr="00F20B3B">
        <w:rPr>
          <w:rFonts w:cs="Calibri" w:hAnsi="Calibri" w:ascii="Calibri"/>
        </w:rPr>
        <w:t xml:space="preserve"> kn</w:t>
      </w:r>
      <w:r w:rsidR="00F20B3B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4D25D6">
        <w:rPr>
          <w:rFonts w:cs="Calibri" w:hAnsi="Calibri" w:ascii="Calibri"/>
        </w:rPr>
        <w:t xml:space="preserve"> pa čak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4D25D6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4D25D6" w:rsidRPr="004D25D6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4D25D6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BD0B6A" w:rsidP="00AA6BCF" w:rsidR="00BD0B6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E43846" w:rsidP="00AA6BCF" w:rsidR="00E43846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0E6EF0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0E6EF0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F22FA" w:rsidP="00BF22FA" w:rsidR="00AA6BCF" w:rsidRPr="000E6EF0">
            <w:pPr>
              <w:spacing w:after="0"/>
              <w:jc w:val="both"/>
              <w:rPr>
                <w:rFonts w:cs="Calibri" w:hAnsi="Calibri" w:ascii="Calibri"/>
              </w:rPr>
            </w:pPr>
            <w:r w:rsidRPr="000E6EF0">
              <w:rPr>
                <w:rFonts w:cs="Calibri" w:hAnsi="Calibri" w:ascii="Calibri"/>
              </w:rPr>
              <w:t>Nenad Jončić</w:t>
            </w:r>
            <w:r w:rsidR="00F20B3B" w:rsidRPr="000E6EF0">
              <w:rPr>
                <w:rFonts w:cs="Calibri" w:hAnsi="Calibri" w:ascii="Calibri"/>
              </w:rPr>
              <w:t xml:space="preserve">, </w:t>
            </w:r>
            <w:r w:rsidRPr="000E6EF0">
              <w:rPr>
                <w:rFonts w:cs="Calibri" w:hAnsi="Calibri" w:ascii="Calibri"/>
              </w:rPr>
              <w:t>Mezoporat</w:t>
            </w:r>
            <w:r w:rsidR="00575392" w:rsidRPr="000E6EF0">
              <w:rPr>
                <w:rFonts w:cs="Calibri" w:hAnsi="Calibri" w:ascii="Calibri"/>
              </w:rPr>
              <w:t xml:space="preserve"> 11</w:t>
            </w:r>
            <w:r w:rsidR="00783BFB" w:rsidRPr="000E6EF0">
              <w:rPr>
                <w:rFonts w:cs="Calibri" w:hAnsi="Calibri" w:ascii="Calibri"/>
              </w:rPr>
              <w:t xml:space="preserve">, </w:t>
            </w:r>
            <w:r w:rsidRPr="000E6EF0">
              <w:rPr>
                <w:rFonts w:cs="Calibri" w:hAnsi="Calibri" w:ascii="Calibri"/>
              </w:rPr>
              <w:t>Biševo</w:t>
            </w:r>
            <w:r w:rsidR="00575392" w:rsidRPr="000E6EF0">
              <w:rPr>
                <w:rFonts w:cs="Calibri" w:hAnsi="Calibri" w:ascii="Calibri"/>
              </w:rPr>
              <w:t>,</w:t>
            </w:r>
            <w:r w:rsidRPr="000E6EF0">
              <w:rPr>
                <w:rFonts w:cs="Calibri" w:hAnsi="Calibri" w:ascii="Calibri"/>
              </w:rPr>
              <w:t xml:space="preserve"> Komiža, </w:t>
            </w:r>
            <w:r w:rsidR="003C5AF8" w:rsidRPr="000E6EF0">
              <w:rPr>
                <w:rFonts w:cs="Calibri" w:hAnsi="Calibri" w:ascii="Calibri"/>
              </w:rPr>
              <w:t xml:space="preserve"> </w:t>
            </w:r>
            <w:r w:rsidR="003A5883" w:rsidRPr="000E6EF0">
              <w:rPr>
                <w:rFonts w:cs="Calibri" w:hAnsi="Calibri" w:ascii="Calibri"/>
              </w:rPr>
              <w:t>OIB:</w:t>
            </w:r>
            <w:r w:rsidR="00E43846" w:rsidRPr="000E6EF0">
              <w:rPr>
                <w:rFonts w:cs="Calibri" w:hAnsi="Calibri" w:ascii="Calibri"/>
              </w:rPr>
              <w:t xml:space="preserve"> </w:t>
            </w:r>
            <w:r w:rsidRPr="000E6EF0">
              <w:rPr>
                <w:rFonts w:cs="Calibri" w:hAnsi="Calibri" w:ascii="Calibri"/>
              </w:rPr>
              <w:t>20508425164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83BFB" w:rsidP="00575392" w:rsidR="00AA6BCF" w:rsidRPr="000E6EF0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E6EF0">
              <w:rPr>
                <w:rFonts w:cs="Calibri" w:hAnsi="Calibri" w:ascii="Calibri"/>
              </w:rPr>
              <w:t>Ugovor  štednom depozitu broj 81-70-</w:t>
            </w:r>
            <w:r w:rsidR="00575392" w:rsidRPr="000E6EF0">
              <w:rPr>
                <w:rFonts w:cs="Calibri" w:hAnsi="Calibri" w:ascii="Calibri"/>
              </w:rPr>
              <w:t>15065</w:t>
            </w:r>
            <w:r w:rsidRPr="000E6EF0">
              <w:rPr>
                <w:rFonts w:cs="Calibri" w:hAnsi="Calibri" w:ascii="Calibri"/>
              </w:rPr>
              <w:t>-</w:t>
            </w:r>
            <w:r w:rsidR="00575392" w:rsidRPr="000E6EF0">
              <w:rPr>
                <w:rFonts w:cs="Calibri" w:hAnsi="Calibri" w:ascii="Calibri"/>
              </w:rPr>
              <w:t>4</w:t>
            </w:r>
            <w:r w:rsidRPr="000E6EF0">
              <w:rPr>
                <w:rFonts w:cs="Calibri" w:hAnsi="Calibri" w:ascii="Calibri"/>
              </w:rPr>
              <w:t>, knjigovodstvena kartica članskog depozita,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0E6EF0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BF22FA" w:rsidP="00AA6BCF" w:rsidR="00AA6BCF" w:rsidRPr="000E6EF0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0E6EF0">
              <w:rPr>
                <w:rFonts w:cs="Calibri" w:hAnsi="Calibri" w:ascii="Calibri"/>
              </w:rPr>
              <w:t>8.215,24</w:t>
            </w:r>
            <w:r w:rsidR="00783BFB" w:rsidRPr="000E6EF0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0E6EF0">
            <w:pPr>
              <w:spacing w:after="0"/>
              <w:rPr>
                <w:rFonts w:cs="Calibri" w:hAnsi="Calibri" w:ascii="Calibri"/>
              </w:rPr>
            </w:pPr>
          </w:p>
          <w:p w:rsidRDefault="00BF22FA" w:rsidP="00AA6BCF" w:rsidR="00AA6BCF" w:rsidRPr="000E6EF0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0E6EF0">
              <w:rPr>
                <w:rFonts w:cs="Calibri" w:hAnsi="Calibri" w:ascii="Calibri"/>
              </w:rPr>
              <w:t>7.515,24</w:t>
            </w:r>
            <w:r w:rsidR="00783BFB" w:rsidRPr="000E6EF0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E43846" w:rsidR="00BD0B6A" w:rsidRPr="000E6EF0">
            <w:pPr>
              <w:spacing w:after="0"/>
              <w:rPr>
                <w:rFonts w:cs="Calibri" w:hAnsi="Calibri" w:ascii="Calibri"/>
              </w:rPr>
            </w:pPr>
          </w:p>
          <w:p w:rsidRDefault="00BF22FA" w:rsidP="00E43846" w:rsidR="00AA6BCF" w:rsidRPr="000E6EF0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0E6EF0">
              <w:rPr>
                <w:rFonts w:cs="Calibri" w:hAnsi="Calibri" w:ascii="Calibri"/>
              </w:rPr>
              <w:t>7</w:t>
            </w:r>
            <w:r w:rsidR="00575392" w:rsidRPr="000E6EF0">
              <w:rPr>
                <w:rFonts w:cs="Calibri" w:hAnsi="Calibri" w:ascii="Calibri"/>
              </w:rPr>
              <w:t>00,00</w:t>
            </w:r>
            <w:r w:rsidR="00F20B3B" w:rsidRPr="000E6EF0">
              <w:rPr>
                <w:rFonts w:cs="Calibri" w:hAnsi="Calibri" w:ascii="Calibri"/>
              </w:rPr>
              <w:t xml:space="preserve">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7B31C1" w:rsidP="00D94A11" w:rsidR="00D94A11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4A11" w:rsidP="00D94A11" w:rsidR="00D94A11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D94A11" w:rsidP="00D94A11" w:rsidR="00D94A11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D94A11" w:rsidP="00D94A11" w:rsidR="00D94A11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18D4" w:rsidR="004918D4">
      <w:pPr>
        <w:spacing w:after="0"/>
      </w:pPr>
      <w:r>
        <w:separator/>
      </w:r>
    </w:p>
  </w:endnote>
  <w:endnote w:id="0" w:type="continuationSeparator">
    <w:p w:rsidRDefault="004918D4" w:rsidR="004918D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478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18D4" w:rsidR="004918D4">
      <w:pPr>
        <w:spacing w:after="0"/>
      </w:pPr>
      <w:r>
        <w:separator/>
      </w:r>
    </w:p>
  </w:footnote>
  <w:footnote w:id="0" w:type="continuationSeparator">
    <w:p w:rsidRDefault="004918D4" w:rsidR="004918D4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4780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95ED2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95ED2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95ED2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 w:rsidRPr="00F95ED2">
                <w:pPr>
                  <w:rPr>
                    <w:rFonts w:hAnsi="Palatino" w:ascii="Palatino"/>
                  </w:rPr>
                </w:pPr>
              </w:p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66B3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10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E6EF0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0264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AF8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18D4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25D6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5392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4850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07AE"/>
    <w:rsid w:val="006234B7"/>
    <w:rsid w:val="0062585C"/>
    <w:rsid w:val="006264E2"/>
    <w:rsid w:val="006315C9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24A1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3BFB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31C1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4780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40D8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4B28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AF4D8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C381B"/>
    <w:rsid w:val="00BD0B6A"/>
    <w:rsid w:val="00BD45EA"/>
    <w:rsid w:val="00BD578F"/>
    <w:rsid w:val="00BE29E2"/>
    <w:rsid w:val="00BF0A20"/>
    <w:rsid w:val="00BF22F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5730"/>
    <w:rsid w:val="00C86386"/>
    <w:rsid w:val="00C91741"/>
    <w:rsid w:val="00C9771B"/>
    <w:rsid w:val="00CA05D0"/>
    <w:rsid w:val="00CA0EA0"/>
    <w:rsid w:val="00CA3C1F"/>
    <w:rsid w:val="00CA5D54"/>
    <w:rsid w:val="00CA5FB8"/>
    <w:rsid w:val="00CA71AD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65A12"/>
    <w:rsid w:val="00D74220"/>
    <w:rsid w:val="00D823C1"/>
    <w:rsid w:val="00D835CA"/>
    <w:rsid w:val="00D8715D"/>
    <w:rsid w:val="00D9321B"/>
    <w:rsid w:val="00D94504"/>
    <w:rsid w:val="00D94A11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8A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3846"/>
    <w:rsid w:val="00E45609"/>
    <w:rsid w:val="00E5386C"/>
    <w:rsid w:val="00E53BFC"/>
    <w:rsid w:val="00E55249"/>
    <w:rsid w:val="00E62751"/>
    <w:rsid w:val="00E650E9"/>
    <w:rsid w:val="00E66685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0F28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0B3B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DB4"/>
    <w:rsid w:val="00F82249"/>
    <w:rsid w:val="00F841E5"/>
    <w:rsid w:val="00F934C5"/>
    <w:rsid w:val="00F94059"/>
    <w:rsid w:val="00F95ED2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true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true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A147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4780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4780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4780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4780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1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1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A147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4780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4780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4780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4780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924B21-0306-45B2-8408-F388AB9A77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257</properties:Words>
  <properties:Characters>1424</properties:Characters>
  <properties:Lines>74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2018-08-23T10:47:00Z</dcterms:created>
  <dc:creator>Anja</dc:creator>
  <cp:keywords/>
  <cp:lastModifiedBy>Paško Bačić</cp:lastModifiedBy>
  <cp:lastPrinted>2018-07-04T06:22:00Z</cp:lastPrinted>
  <dcterms:modified xmlns:xsi="http://www.w3.org/2001/XMLSchema-instance" xsi:type="dcterms:W3CDTF">2018-08-23T11:55:00Z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St-651/2017-272 / Podnesak - Podnesak (-272.docx)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