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94b8d" w14:paraId="c694b8d" w:rsidRDefault="00783E06" w:rsidP="00E50876" w:rsidR="00783E06">
      <w:pPr>
        <w:ind w:left="709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3E06" w:rsidP="00783E06" w:rsidR="00783E06">
      <w:pPr>
        <w:jc w:val="both"/>
      </w:pPr>
      <w:r>
        <w:t>REPUBLIKA HRVATSKA</w:t>
      </w:r>
    </w:p>
    <w:p w:rsidRDefault="00783E06" w:rsidP="00783E06" w:rsidR="00783E06">
      <w:pPr>
        <w:jc w:val="both"/>
      </w:pPr>
      <w:r>
        <w:t xml:space="preserve">TRGOVAČKI SUD U ZAGREBU                                                                </w:t>
      </w:r>
    </w:p>
    <w:p w:rsidRDefault="00783E06" w:rsidP="00783E06" w:rsidR="00783E06">
      <w:pPr>
        <w:jc w:val="both"/>
      </w:pPr>
      <w:r>
        <w:t>Amruševa 2/II</w:t>
      </w:r>
    </w:p>
    <w:p w:rsidRDefault="00F636BE" w:rsidP="00783E06" w:rsidR="00F636BE">
      <w:pPr>
        <w:jc w:val="both"/>
      </w:pPr>
    </w:p>
    <w:p w:rsidRDefault="00F636BE" w:rsidP="00783E06" w:rsidR="00F636BE">
      <w:pPr>
        <w:jc w:val="both"/>
      </w:pPr>
    </w:p>
    <w:p w:rsidRDefault="007A2165" w:rsidP="00783E06" w:rsidR="007A2165">
      <w:pPr>
        <w:jc w:val="both"/>
      </w:pPr>
    </w:p>
    <w:p w:rsidRDefault="00783E06" w:rsidP="00783E06" w:rsidR="00783E06">
      <w:pPr>
        <w:jc w:val="center"/>
      </w:pPr>
      <w:r>
        <w:t>R E P U B L I K A   H R V A T S K A</w:t>
      </w:r>
    </w:p>
    <w:p w:rsidRDefault="00783E06" w:rsidP="00783E06" w:rsidR="00783E06">
      <w:pPr>
        <w:jc w:val="center"/>
      </w:pPr>
    </w:p>
    <w:p w:rsidRDefault="00783E06" w:rsidP="00783E06" w:rsidR="00783E06">
      <w:pPr>
        <w:jc w:val="center"/>
      </w:pPr>
      <w:r>
        <w:t>R J E Š E NJ E</w:t>
      </w:r>
    </w:p>
    <w:p w:rsidRDefault="00783E06" w:rsidP="00783E06" w:rsidR="00783E06">
      <w:pPr>
        <w:jc w:val="both"/>
        <w:rPr>
          <w:b/>
        </w:rPr>
      </w:pPr>
    </w:p>
    <w:p w:rsidRDefault="002A4E4C" w:rsidP="002A4E4C" w:rsidR="002A4E4C">
      <w:pPr>
        <w:tabs>
          <w:tab w:pos="2977" w:val="left"/>
        </w:tabs>
        <w:ind w:firstLine="720"/>
        <w:jc w:val="both"/>
      </w:pPr>
      <w:r>
        <w:t xml:space="preserve">Trgovački sud u Zagrebu, po sucu Jeleni Antonić Šego, </w:t>
      </w:r>
      <w:r>
        <w:rPr>
          <w:lang w:val="pt-BR"/>
        </w:rPr>
        <w:t xml:space="preserve">u stečajnom predmetu u povodu prijedloga predlagatelja FINANCIJSKA AGENCIJA, RC Zagreb, </w:t>
      </w:r>
      <w:r>
        <w:t>Podružnica Zagreb, Trg svibanjskih žrtava 1995. 1, OIB: 85821130368,</w:t>
      </w:r>
      <w:r>
        <w:rPr>
          <w:lang w:val="pt-BR"/>
        </w:rPr>
        <w:t xml:space="preserve"> za otvaranje stečajnog postupka nad dužnikom GASTRO ZAGREB j.d.o.o. Bubnjarački Brod, Bubnjarački Brod 1, OIB: 56534725507, </w:t>
      </w:r>
      <w:r>
        <w:t>4. srpnja 2019.,</w:t>
      </w:r>
    </w:p>
    <w:p w:rsidRDefault="00153551" w:rsidP="00153551" w:rsidR="00153551">
      <w:pPr>
        <w:tabs>
          <w:tab w:pos="2977" w:val="left"/>
        </w:tabs>
        <w:ind w:firstLine="720"/>
        <w:jc w:val="both"/>
      </w:pPr>
    </w:p>
    <w:p w:rsidRDefault="00783E06" w:rsidP="00783E06" w:rsidR="00783E06">
      <w:pPr>
        <w:jc w:val="both"/>
      </w:pPr>
    </w:p>
    <w:p w:rsidRDefault="00783E06" w:rsidP="00783E06" w:rsidR="00783E06">
      <w:pPr>
        <w:jc w:val="center"/>
      </w:pPr>
      <w:r>
        <w:t>r i j e š i o     j e</w:t>
      </w:r>
    </w:p>
    <w:p w:rsidRDefault="00783E06" w:rsidP="00783E06" w:rsidR="00783E06">
      <w:r>
        <w:t xml:space="preserve"> </w:t>
      </w:r>
    </w:p>
    <w:p w:rsidRDefault="00783E06" w:rsidP="00783E06" w:rsidR="00783E06">
      <w:pPr>
        <w:ind w:firstLine="708"/>
        <w:jc w:val="both"/>
      </w:pPr>
      <w:r>
        <w:t>I. Pozivaju se osobe koje imaju pravni interes za provedbom stečajnoga postupaka nad  dužnikom</w:t>
      </w:r>
      <w:r>
        <w:rPr>
          <w:lang w:val="pt-BR"/>
        </w:rPr>
        <w:t xml:space="preserve"> </w:t>
      </w:r>
      <w:r w:rsidR="002A4E4C">
        <w:rPr>
          <w:lang w:val="pt-BR"/>
        </w:rPr>
        <w:t>GASTRO ZAGREB j.d.o.o. Bubnjarački Brod, Bubnjarački Brod 1, OIB: 56534725507</w:t>
      </w:r>
      <w:r>
        <w:rPr>
          <w:lang w:val="pt-BR"/>
        </w:rPr>
        <w:t xml:space="preserve">, u roku 15 dana predujmiti iznos od </w:t>
      </w:r>
      <w:r>
        <w:t xml:space="preserve">9.000,00 kn za pokriće troškova prethodnog i stečajnog postupka na račun Trgovačkog suda u Zagrebu otvoren pri Hrvatskoj poštanskoj banci d.d. Zagreb broj IBAN HR9223900011300000460, model 05, poziv na broj </w:t>
      </w:r>
      <w:r w:rsidR="002A4E4C">
        <w:t>468</w:t>
      </w:r>
      <w:r w:rsidR="0017591C">
        <w:t>-1</w:t>
      </w:r>
      <w:r w:rsidR="001711B9">
        <w:t>9</w:t>
      </w:r>
    </w:p>
    <w:p w:rsidRDefault="00783E06" w:rsidP="00783E06" w:rsidR="00783E06">
      <w:pPr>
        <w:ind w:firstLine="708"/>
        <w:jc w:val="both"/>
      </w:pPr>
      <w:r>
        <w:t>II. Ako osobe koje imaju pravni interes za provedbom stečajnoga postupaka nad dužnikom ne postupe u skladu s točkom I. ovog rješenja sud će donijeti rješenje o otvaranju i zaključenju stečajnog postupka.</w:t>
      </w:r>
    </w:p>
    <w:p w:rsidRDefault="007A2165" w:rsidP="00783E06" w:rsidR="007A2165">
      <w:pPr>
        <w:ind w:firstLine="708"/>
        <w:jc w:val="both"/>
      </w:pPr>
    </w:p>
    <w:p w:rsidRDefault="007A2165" w:rsidP="00783E06" w:rsidR="007A2165">
      <w:pPr>
        <w:ind w:firstLine="708"/>
        <w:jc w:val="both"/>
      </w:pPr>
    </w:p>
    <w:p w:rsidRDefault="00783E06" w:rsidP="00783E06" w:rsidR="00783E06">
      <w:pPr>
        <w:jc w:val="center"/>
      </w:pPr>
      <w:r>
        <w:t>Obrazloženje</w:t>
      </w:r>
    </w:p>
    <w:p w:rsidRDefault="00783E06" w:rsidP="00783E06" w:rsidR="00783E06">
      <w:r>
        <w:t xml:space="preserve"> </w:t>
      </w:r>
    </w:p>
    <w:p w:rsidRDefault="00783E06" w:rsidP="00783E06" w:rsidR="00783E06">
      <w:pPr>
        <w:pStyle w:val="Tijeloteksta"/>
        <w:ind w:firstLine="708"/>
        <w:rPr>
          <w:lang w:val="pt-BR"/>
        </w:rPr>
      </w:pPr>
      <w:r>
        <w:t xml:space="preserve">Financijska agencija, Regionalni centar Zagreb, podnijela je ovom sudu prijedlog za otvaranje stečajnog postupka nad dužnikom pri Trgovačkom sudu u Zagrebu </w:t>
      </w:r>
      <w:r w:rsidR="001711B9">
        <w:t>25. veljače</w:t>
      </w:r>
      <w:r>
        <w:t xml:space="preserve"> 201</w:t>
      </w:r>
      <w:r w:rsidR="001711B9">
        <w:t>9</w:t>
      </w:r>
      <w:r>
        <w:t xml:space="preserve">. u stečajnom postupku nad dužnikom </w:t>
      </w:r>
      <w:r w:rsidR="002A4E4C">
        <w:rPr>
          <w:lang w:val="pt-BR"/>
        </w:rPr>
        <w:t>GASTRO ZAGREB j.d.o.o. Bubnjarački Brod, Bubnjarački Brod 1, OIB: 56534725507</w:t>
      </w:r>
      <w:r>
        <w:rPr>
          <w:lang w:val="pt-BR"/>
        </w:rPr>
        <w:t>.</w:t>
      </w:r>
    </w:p>
    <w:p w:rsidRDefault="00783E06" w:rsidP="00783E06" w:rsidR="00783E06">
      <w:pPr>
        <w:pStyle w:val="Tijeloteksta"/>
        <w:rPr>
          <w:lang w:val="pt-BR"/>
        </w:rPr>
      </w:pPr>
    </w:p>
    <w:p w:rsidRDefault="00783E06" w:rsidP="00783E06" w:rsidR="00783E06">
      <w:pPr>
        <w:pStyle w:val="Tijeloteksta"/>
        <w:ind w:firstLine="708"/>
      </w:pPr>
      <w:r>
        <w:t xml:space="preserve">Prijedlog je podnesen na temelju čl. </w:t>
      </w:r>
      <w:r w:rsidR="00D37DEC">
        <w:t>1</w:t>
      </w:r>
      <w:r w:rsidR="00BD124F">
        <w:t>1</w:t>
      </w:r>
      <w:r w:rsidR="00D37DEC">
        <w:t>0</w:t>
      </w:r>
      <w:r>
        <w:t>. st.</w:t>
      </w:r>
      <w:r w:rsidR="00D37DEC">
        <w:t xml:space="preserve"> 1</w:t>
      </w:r>
      <w:r>
        <w:t>. Stečajnog zakona („Narodne novine“</w:t>
      </w:r>
      <w:r w:rsidR="00EF449E">
        <w:t>,</w:t>
      </w:r>
      <w:r>
        <w:t xml:space="preserve"> broj 71/15. i 104/17, dalje: SZ).</w:t>
      </w:r>
    </w:p>
    <w:p w:rsidRDefault="00783E06" w:rsidP="00783E06" w:rsidR="00783E06">
      <w:pPr>
        <w:pStyle w:val="Tijeloteksta"/>
        <w:ind w:firstLine="708"/>
      </w:pPr>
    </w:p>
    <w:p w:rsidRDefault="00783E06" w:rsidP="00783E06" w:rsidR="00783E06">
      <w:pPr>
        <w:pStyle w:val="Tijeloteksta"/>
        <w:ind w:firstLine="708"/>
      </w:pPr>
      <w:r>
        <w:t>Financijska agencija, kao predlagatelj, navela je u prijedlogu za otvaranje stečajn</w:t>
      </w:r>
      <w:r w:rsidR="00D37DEC">
        <w:t xml:space="preserve">og postupka kako dužnik na dan </w:t>
      </w:r>
      <w:r w:rsidR="00BD124F">
        <w:t>14</w:t>
      </w:r>
      <w:r w:rsidR="00D37DEC">
        <w:t>. veljače</w:t>
      </w:r>
      <w:r>
        <w:t xml:space="preserve"> 201</w:t>
      </w:r>
      <w:r w:rsidR="00D37DEC">
        <w:t>9</w:t>
      </w:r>
      <w:r>
        <w:t xml:space="preserve">. u Očevidniku redoslijeda osnova za plaćanje ima evidentirane neizvršene osnove za plaćanje u neprekinutom razdoblju od </w:t>
      </w:r>
      <w:r w:rsidR="00D37DEC">
        <w:t>120</w:t>
      </w:r>
      <w:r>
        <w:t xml:space="preserve"> dana, u ukupnom iznosu od </w:t>
      </w:r>
      <w:r w:rsidR="00BD124F">
        <w:t>5.219,03</w:t>
      </w:r>
      <w:r>
        <w:t xml:space="preserve"> kn.</w:t>
      </w:r>
    </w:p>
    <w:p w:rsidRDefault="00783E06" w:rsidP="00783E06" w:rsidR="00783E06">
      <w:pPr>
        <w:pStyle w:val="Tijeloteksta"/>
        <w:ind w:firstLine="708"/>
      </w:pPr>
    </w:p>
    <w:p w:rsidRDefault="00783E06" w:rsidP="00783E06" w:rsidR="00783E06">
      <w:pPr>
        <w:pStyle w:val="Tijeloteksta"/>
        <w:ind w:firstLine="708"/>
      </w:pPr>
      <w:r>
        <w:lastRenderedPageBreak/>
        <w:t>Odredbom čl. 115. st. 1. SZ propisano je da sud na temelju prijedloga za otvaranje stečajnoga postupka donosi rješenje o pokretanju prethodnoga postupka radi utvrđivanja pretpostavki za otvaranje stečajnoga postupka (prethodni postupak). Sud je rješenjem pokrenuo prethodni postupak nad dužnikom, a potom je održano  ročište radi očitovanja o prijedlogu za otvaranje stečajnog postupka.</w:t>
      </w:r>
    </w:p>
    <w:p w:rsidRDefault="00783E06" w:rsidP="00783E06" w:rsidR="00783E06">
      <w:pPr>
        <w:pStyle w:val="Tijeloteksta"/>
        <w:ind w:firstLine="708"/>
      </w:pPr>
    </w:p>
    <w:p w:rsidRDefault="00783E06" w:rsidP="00783E06" w:rsidR="00783E06">
      <w:pPr>
        <w:pStyle w:val="Tijeloteksta"/>
        <w:ind w:firstLine="708"/>
      </w:pPr>
      <w:r>
        <w:t>Prema odredbi čl. 11. st. 3. SZ sud po službenoj dužnosti utvrđuje sve činjenice koje su važne za predstečajni i stečajni postupak te radi toga može izvoditi sve potrebne dokaze.</w:t>
      </w:r>
    </w:p>
    <w:p w:rsidRDefault="00783E06" w:rsidP="00783E06" w:rsidR="00783E06">
      <w:pPr>
        <w:pStyle w:val="Tijeloteksta"/>
        <w:ind w:firstLine="708"/>
      </w:pPr>
    </w:p>
    <w:p w:rsidRDefault="0067081E" w:rsidP="00783E06" w:rsidR="0067081E">
      <w:pPr>
        <w:pStyle w:val="Tijeloteksta"/>
        <w:ind w:firstLine="708"/>
      </w:pPr>
      <w:r>
        <w:t xml:space="preserve">Iz podneska  FINA-e od 27. svibnja 2019. (list 11 spisa) u prilogu kojeg je dostavljena Potvrda o neizvršenim osnovama za plaćanje (list 12 spisa) </w:t>
      </w:r>
      <w:r w:rsidR="00553152">
        <w:t>proizla</w:t>
      </w:r>
      <w:r w:rsidR="00D33208">
        <w:t>z</w:t>
      </w:r>
      <w:r w:rsidR="00553152">
        <w:t>i da je dužnik na dan 23. svibnja 2019.</w:t>
      </w:r>
      <w:r>
        <w:t xml:space="preserve"> u Očevidniku redoslijeda osnova za plaćanje imao evidentirane neizvršene osnove za plaćanje u nepreki</w:t>
      </w:r>
      <w:r w:rsidR="00D33208">
        <w:t>nutom</w:t>
      </w:r>
      <w:r>
        <w:t xml:space="preserve"> razdoblju od 217 dana u ukupnom iznosu od 5.222,83 kn. </w:t>
      </w:r>
    </w:p>
    <w:p w:rsidRDefault="00783E06" w:rsidP="00783E06" w:rsidR="00783E06">
      <w:pPr>
        <w:pStyle w:val="Tijeloteksta"/>
        <w:ind w:firstLine="708"/>
      </w:pPr>
    </w:p>
    <w:p w:rsidRDefault="00783E06" w:rsidP="00783E06" w:rsidR="00783E06">
      <w:pPr>
        <w:pStyle w:val="Tijeloteksta"/>
        <w:ind w:firstLine="708"/>
        <w:rPr>
          <w:lang w:val="en-GB"/>
        </w:rPr>
      </w:pPr>
      <w:r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783E06" w:rsidP="00783E06" w:rsidR="00783E06">
      <w:pPr>
        <w:pStyle w:val="Tijeloteksta"/>
        <w:ind w:firstLine="708"/>
      </w:pPr>
    </w:p>
    <w:p w:rsidRDefault="00783E06" w:rsidP="00783E06" w:rsidR="00783E06">
      <w:pPr>
        <w:pStyle w:val="Tijeloteksta"/>
        <w:ind w:firstLine="708"/>
      </w:pPr>
      <w:r>
        <w:t xml:space="preserve">Također, sud je zatražio podatke od Zajedničkog informacijskog sustava zemljišnih knjiga i katastra iz kojih proizlazi da </w:t>
      </w:r>
      <w:r w:rsidR="00A378E4">
        <w:t xml:space="preserve">dužnik </w:t>
      </w:r>
      <w:r>
        <w:t>nije evidentiran kao vlasnik nekretnina</w:t>
      </w:r>
      <w:r w:rsidR="00A378E4">
        <w:t xml:space="preserve"> (list 4 spisa)</w:t>
      </w:r>
      <w:r>
        <w:t>.</w:t>
      </w:r>
    </w:p>
    <w:p w:rsidRDefault="00783E06" w:rsidP="00783E06" w:rsidR="00783E06">
      <w:pPr>
        <w:pStyle w:val="Tijeloteksta"/>
        <w:ind w:firstLine="708"/>
      </w:pPr>
    </w:p>
    <w:p w:rsidRDefault="00783E06" w:rsidP="008A0E97" w:rsidR="008A0E97">
      <w:pPr>
        <w:ind w:firstLine="709"/>
        <w:jc w:val="both"/>
      </w:pPr>
      <w:r>
        <w:t xml:space="preserve">Nadalje, iz dopisa Stanice za tehnički pregled vozila, </w:t>
      </w:r>
      <w:r w:rsidR="00844538">
        <w:t>Euroagram TIS d.o.o.</w:t>
      </w:r>
      <w:r>
        <w:t xml:space="preserve"> od </w:t>
      </w:r>
      <w:r w:rsidR="00844538">
        <w:t>29</w:t>
      </w:r>
      <w:r w:rsidR="00AB5737">
        <w:t>.</w:t>
      </w:r>
      <w:r>
        <w:t xml:space="preserve"> </w:t>
      </w:r>
      <w:r w:rsidR="00AB5737">
        <w:t>svibnja 2019</w:t>
      </w:r>
      <w:r>
        <w:t xml:space="preserve">. (list </w:t>
      </w:r>
      <w:r w:rsidR="007724D1">
        <w:t>1</w:t>
      </w:r>
      <w:r w:rsidR="00844538">
        <w:t>7</w:t>
      </w:r>
      <w:r>
        <w:t xml:space="preserve"> spisa) proizlazi da dužnik nije evidentiran kao vlasnik vozila.</w:t>
      </w:r>
      <w:r w:rsidR="008A0E97" w:rsidRPr="008A0E97">
        <w:t xml:space="preserve"> </w:t>
      </w:r>
    </w:p>
    <w:p w:rsidRDefault="008A0E97" w:rsidP="008A0E97" w:rsidR="008A0E97">
      <w:pPr>
        <w:ind w:firstLine="709"/>
        <w:jc w:val="both"/>
      </w:pPr>
    </w:p>
    <w:p w:rsidRDefault="008A0E97" w:rsidP="008A0E97" w:rsidR="008A0E97">
      <w:pPr>
        <w:ind w:firstLine="709"/>
        <w:jc w:val="both"/>
      </w:pPr>
      <w:r>
        <w:t>Spisu prileži i dopis Raiffeisenbank Austria d.d. od 05.06.2019. (list 18-19 spisa) u prilogu kojeg su dostavljeni podaci o solventnosti dužnika na dan 30. svibnja 2019. iz kojih proizlazi da je račun dužnika blokiran te da isti nema sredstava na računu, a da ukupan iznos prometa u korist računa u prethodnih 30 dana iznosi 0,00 kn te je prosječno stanje sredstava na računu u prethodnih 30 dana 0,00 kn.</w:t>
      </w:r>
    </w:p>
    <w:p w:rsidRDefault="00783E06" w:rsidP="00783E06" w:rsidR="00783E06">
      <w:pPr>
        <w:pStyle w:val="Tijeloteksta"/>
        <w:ind w:firstLine="708"/>
      </w:pPr>
    </w:p>
    <w:p w:rsidRDefault="00783E06" w:rsidP="00783E06" w:rsidR="00783E06">
      <w:pPr>
        <w:jc w:val="both"/>
      </w:pPr>
      <w:r>
        <w:t xml:space="preserve">             Prema odredbi čl. 132. st. 1. SZ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783E06" w:rsidP="00783E06" w:rsidR="00783E06">
      <w:pPr>
        <w:jc w:val="both"/>
      </w:pPr>
    </w:p>
    <w:p w:rsidRDefault="00783E06" w:rsidP="00783E06" w:rsidR="00783E06">
      <w:pPr>
        <w:jc w:val="both"/>
      </w:pPr>
      <w:r>
        <w:tab/>
        <w:t>U smislu citirane odredbe čl. 132. st. 1. SZ pozvane su osobe koje imaju pravni interes za provedbom stečajnoga postupka predujmiti troškova prethodnoga i otvorenoga stečajnog postupka u ukupnom iznosu 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</w:t>
      </w:r>
    </w:p>
    <w:p w:rsidRDefault="00783E06" w:rsidP="00783E06" w:rsidR="00783E06">
      <w:pPr>
        <w:jc w:val="both"/>
      </w:pPr>
    </w:p>
    <w:p w:rsidRDefault="00783E06" w:rsidP="00783E06" w:rsidR="00783E06">
      <w:pPr>
        <w:jc w:val="both"/>
      </w:pPr>
      <w:r>
        <w:tab/>
        <w:t xml:space="preserve">S obzirom na to da je ovaj sud utvrdio da dužnik nema u svom vlasništvu nekretnina kao i da nije evidentiran kao vlasnik vozila, to je valjalo u smislu odredbe čl. 132. st. 1. SZ pozvati  vjerovnike na predujmljivanje iznosa troškova prethodnog i otvorenoga stečajnog </w:t>
      </w:r>
      <w:r>
        <w:lastRenderedPageBreak/>
        <w:t xml:space="preserve">postupka (točka I. izreke) uz upozorenje na pravne posljedice ako ne postupe po ovom rješenju iz točke I. sukladno odredbi članka 132. st. 2. SZ (točka II. izreke). </w:t>
      </w:r>
    </w:p>
    <w:p w:rsidRDefault="00783E06" w:rsidP="00783E06" w:rsidR="00783E06">
      <w:r>
        <w:t xml:space="preserve">        </w:t>
      </w:r>
    </w:p>
    <w:p w:rsidRDefault="00783E06" w:rsidP="00783E06" w:rsidR="00783E06">
      <w:pPr>
        <w:jc w:val="center"/>
      </w:pPr>
      <w:r>
        <w:t>Zagreb</w:t>
      </w:r>
      <w:r w:rsidR="007724D1">
        <w:t>,</w:t>
      </w:r>
      <w:r>
        <w:t xml:space="preserve"> </w:t>
      </w:r>
      <w:r w:rsidR="007724D1">
        <w:t>4. srpnja</w:t>
      </w:r>
      <w:r>
        <w:t xml:space="preserve"> 2018. </w:t>
      </w:r>
    </w:p>
    <w:p w:rsidRDefault="00844538" w:rsidP="00783E06" w:rsidR="00844538">
      <w:pPr>
        <w:jc w:val="center"/>
      </w:pPr>
    </w:p>
    <w:p w:rsidRDefault="00844538" w:rsidP="00783E06" w:rsidR="00844538">
      <w:pPr>
        <w:jc w:val="center"/>
      </w:pPr>
    </w:p>
    <w:p w:rsidRDefault="00783E06" w:rsidP="00994FE5" w:rsidR="00994FE5">
      <w:pPr>
        <w:pStyle w:val="Bezproreda"/>
        <w:ind w:firstLine="708" w:left="5664"/>
        <w:jc w:val="right"/>
        <w:rPr>
          <w:rFonts w:hAnsi="Times New Roman" w:ascii="Times New Roman"/>
          <w:sz w:val="24"/>
          <w:szCs w:val="24"/>
        </w:rPr>
      </w:pPr>
      <w:r>
        <w:t xml:space="preserve">                                                                                                      </w:t>
      </w:r>
      <w:r w:rsidR="00994FE5">
        <w:rPr>
          <w:rFonts w:hAnsi="Times New Roman" w:ascii="Times New Roman"/>
          <w:sz w:val="24"/>
          <w:szCs w:val="24"/>
        </w:rPr>
        <w:t>Sudac:</w:t>
      </w:r>
    </w:p>
    <w:p w:rsidRDefault="00994FE5" w:rsidP="00994FE5" w:rsidR="00994FE5">
      <w:pPr>
        <w:jc w:val="right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Jelena Antonić Šego,v.r.</w:t>
      </w:r>
    </w:p>
    <w:p w:rsidRDefault="00994FE5" w:rsidP="00994FE5" w:rsidR="00994FE5">
      <w:pPr>
        <w:jc w:val="right"/>
      </w:pPr>
      <w:r>
        <w:t>Za točnost otpravka-ovlašteni</w:t>
      </w:r>
    </w:p>
    <w:p w:rsidRDefault="00994FE5" w:rsidP="00994FE5" w:rsidR="00994FE5">
      <w:pPr>
        <w:jc w:val="right"/>
      </w:pPr>
      <w:r>
        <w:t>službenik: Sanja Čiček</w:t>
      </w:r>
    </w:p>
    <w:p w:rsidRDefault="00783E06" w:rsidP="00994FE5" w:rsidR="00783E06">
      <w:pPr>
        <w:jc w:val="right"/>
      </w:pPr>
    </w:p>
    <w:p w:rsidRDefault="00783E06" w:rsidP="00783E06" w:rsidR="00783E06">
      <w:pPr>
        <w:jc w:val="right"/>
      </w:pPr>
    </w:p>
    <w:p w:rsidRDefault="00F636BE" w:rsidP="00783E06" w:rsidR="00F636BE">
      <w:pPr>
        <w:jc w:val="right"/>
      </w:pPr>
    </w:p>
    <w:p w:rsidRDefault="00F636BE" w:rsidP="00783E06" w:rsidR="00F636BE">
      <w:pPr>
        <w:jc w:val="right"/>
      </w:pPr>
    </w:p>
    <w:p w:rsidRDefault="00783E06" w:rsidP="00783E06" w:rsidR="00783E06">
      <w:r>
        <w:t>Uputa o pravnom lijeku:</w:t>
      </w:r>
    </w:p>
    <w:p w:rsidRDefault="00783E06" w:rsidP="00783E06" w:rsidR="00783E06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783E06" w:rsidP="00783E06" w:rsidR="00783E06"/>
    <w:p w:rsidRDefault="005D4D5D" w:rsidP="005D4D5D" w:rsidR="005D4D5D">
      <w:r>
        <w:t>DNA:</w:t>
      </w:r>
    </w:p>
    <w:p w:rsidRDefault="005D4D5D" w:rsidP="005D4D5D" w:rsidR="005D4D5D">
      <w:r>
        <w:t>1. predlagatelju</w:t>
      </w:r>
    </w:p>
    <w:p w:rsidRDefault="005D4D5D" w:rsidP="005D4D5D" w:rsidR="005D4D5D">
      <w:r>
        <w:t>2. dužniku</w:t>
      </w:r>
    </w:p>
    <w:p w:rsidRDefault="005D4D5D" w:rsidP="005D4D5D" w:rsidR="005D4D5D">
      <w:r>
        <w:t>3. zastupniku po zakonu dužnika</w:t>
      </w:r>
    </w:p>
    <w:p w:rsidRDefault="005D4D5D" w:rsidP="005D4D5D" w:rsidR="005D4D5D">
      <w:r>
        <w:t xml:space="preserve">4. e-oglasna ploča </w:t>
      </w:r>
    </w:p>
    <w:p w:rsidRDefault="005D4D5D" w:rsidP="005D4D5D" w:rsidR="005D4D5D">
      <w:r>
        <w:t>5. računovodstvo suda</w:t>
      </w:r>
    </w:p>
    <w:p w:rsidRDefault="005D4D5D" w:rsidP="005D4D5D" w:rsidR="005D4D5D"/>
    <w:p w:rsidRDefault="00DC3B73" w:rsidP="005D4D5D" w:rsidR="00DC3B73"/>
    <w:sectPr w:rsidSect="00EF449E" w:rsidR="00DC3B7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0876" w:rsidP="00E50876" w:rsidR="00E50876">
      <w:r>
        <w:separator/>
      </w:r>
    </w:p>
  </w:endnote>
  <w:endnote w:id="0" w:type="continuationSeparator">
    <w:p w:rsidRDefault="00E50876" w:rsidP="00E50876" w:rsidR="00E508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0876" w:rsidP="00E50876" w:rsidR="00E50876">
      <w:r>
        <w:separator/>
      </w:r>
    </w:p>
  </w:footnote>
  <w:footnote w:id="0" w:type="continuationSeparator">
    <w:p w:rsidRDefault="00E50876" w:rsidP="00E50876" w:rsidR="00E508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84200348"/>
      <w:docPartObj>
        <w:docPartGallery w:val="Page Numbers (Top of Page)"/>
        <w:docPartUnique/>
      </w:docPartObj>
    </w:sdtPr>
    <w:sdtEndPr/>
    <w:sdtContent>
      <w:p w:rsidRDefault="00EF449E" w:rsidR="00EF449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4FE5">
          <w:rPr>
            <w:noProof/>
          </w:rPr>
          <w:t>3</w:t>
        </w:r>
        <w:r>
          <w:fldChar w:fldCharType="end"/>
        </w:r>
      </w:p>
    </w:sdtContent>
  </w:sdt>
  <w:p w:rsidRDefault="00EF449E" w:rsidP="00E50876" w:rsidR="00E50876">
    <w:pPr>
      <w:pStyle w:val="Zaglavlje"/>
      <w:jc w:val="right"/>
    </w:pPr>
    <w:r>
      <w:rPr>
        <w:b/>
      </w:rPr>
      <w:t xml:space="preserve">           </w:t>
    </w:r>
    <w:r>
      <w:t>59.</w:t>
    </w:r>
    <w:r>
      <w:rPr>
        <w:b/>
      </w:rPr>
      <w:t xml:space="preserve"> </w:t>
    </w:r>
    <w:r>
      <w:t>St-</w:t>
    </w:r>
    <w:r w:rsidR="002A4E4C">
      <w:t>468</w:t>
    </w:r>
    <w:r w:rsidR="00153551">
      <w:t>/19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49E" w:rsidP="00EF449E" w:rsidR="00EF449E">
    <w:pPr>
      <w:pStyle w:val="Zaglavlje"/>
      <w:jc w:val="right"/>
    </w:pPr>
    <w:r>
      <w:rPr>
        <w:b/>
      </w:rPr>
      <w:t xml:space="preserve">           </w:t>
    </w:r>
    <w:r>
      <w:t>59.</w:t>
    </w:r>
    <w:r>
      <w:rPr>
        <w:b/>
      </w:rPr>
      <w:t xml:space="preserve"> </w:t>
    </w:r>
    <w:r>
      <w:t>St-</w:t>
    </w:r>
    <w:r w:rsidR="002A4E4C">
      <w:t>468</w:t>
    </w:r>
    <w:r w:rsidR="00153551">
      <w:t>/19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3E06"/>
    <w:rsid w:val="0010745D"/>
    <w:rsid w:val="00153551"/>
    <w:rsid w:val="001603F4"/>
    <w:rsid w:val="001711B9"/>
    <w:rsid w:val="00175476"/>
    <w:rsid w:val="0017591C"/>
    <w:rsid w:val="00194C37"/>
    <w:rsid w:val="00213482"/>
    <w:rsid w:val="002A4E4C"/>
    <w:rsid w:val="002E067C"/>
    <w:rsid w:val="002E1F30"/>
    <w:rsid w:val="00307850"/>
    <w:rsid w:val="005100E9"/>
    <w:rsid w:val="00553152"/>
    <w:rsid w:val="00591337"/>
    <w:rsid w:val="005D3070"/>
    <w:rsid w:val="005D4D5D"/>
    <w:rsid w:val="0067081E"/>
    <w:rsid w:val="006E629E"/>
    <w:rsid w:val="007724D1"/>
    <w:rsid w:val="00783E06"/>
    <w:rsid w:val="00790B3C"/>
    <w:rsid w:val="00797EDB"/>
    <w:rsid w:val="007A2165"/>
    <w:rsid w:val="007E7E11"/>
    <w:rsid w:val="008078E6"/>
    <w:rsid w:val="00844538"/>
    <w:rsid w:val="008A0E97"/>
    <w:rsid w:val="00994FE5"/>
    <w:rsid w:val="009C16C6"/>
    <w:rsid w:val="00A23085"/>
    <w:rsid w:val="00A378E4"/>
    <w:rsid w:val="00AB5737"/>
    <w:rsid w:val="00B0296F"/>
    <w:rsid w:val="00BD124F"/>
    <w:rsid w:val="00C1631B"/>
    <w:rsid w:val="00C323AB"/>
    <w:rsid w:val="00D33208"/>
    <w:rsid w:val="00D37DEC"/>
    <w:rsid w:val="00DC3B73"/>
    <w:rsid w:val="00E47959"/>
    <w:rsid w:val="00E50876"/>
    <w:rsid w:val="00EF449E"/>
    <w:rsid w:val="00F6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3E0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783E06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783E06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3E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3E0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508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0876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08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087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4F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F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F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F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F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94FE5"/>
    <w:rPr>
      <w:rFonts w:cs="Times New Roman" w:eastAsia="Calibri" w:hAnsi="Calibri" w:ascii="Calibr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3E0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783E06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783E06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3E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3E0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508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0876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08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087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4F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F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F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F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F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94FE5"/>
    <w:rPr>
      <w:rFonts w:ascii="Calibri" w:cs="Times New Roman" w:eastAsia="Calibri" w:hAnsi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561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838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993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521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45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356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605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2019.</izvorni_sadrzaj>
    <derivirana_varijabla naziv="DomainObject.DatumDonosenjaOdluke_1">11.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za pokriće troškova</izvorni_sadrzaj>
    <derivirana_varijabla naziv="DomainObject.Primjedba_1">predujam za pokriće troškova</derivirana_varijabla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Antonić Šego</izvorni_sadrzaj>
    <derivirana_varijabla naziv="DomainObject.DonositeljOdluke.Prezime_1">Antonić Šego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2019.</izvorni_sadrzaj>
    <derivirana_varijabla naziv="DomainObject.Predmet.DatumOsnivanja_1">22.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St-468/2019</izvorni_sadrzaj>
    <derivirana_varijabla naziv="DomainObject.Predmet.OznakaBroj_1">St-468/2019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GASTRO ZAGREB j.d.o.o. zastupanog po punomoćniku Renato Berger</izvorni_sadrzaj>
    <derivirana_varijabla naziv="DomainObject.Predmet.ProtustrankaFormated_1">  GASTRO ZAGREB j.d.o.o. zastupanog po punomoćniku Renato Berger</derivirana_varijabla>
  </DomainObject.Predmet.ProtustrankaFormated>
  <DomainObject.Predmet.ProtustrankaFormatedOIB>
    <izvorni_sadrzaj>  GASTRO ZAGREB j.d.o.o., OIB 56534725507 zastupanog po punomoćniku Renato Berger</izvorni_sadrzaj>
    <derivirana_varijabla naziv="DomainObject.Predmet.ProtustrankaFormatedOIB_1">  GASTRO ZAGREB j.d.o.o., OIB 56534725507 zastupanog po punomoćniku Renato Berger</derivirana_varijabla>
  </DomainObject.Predmet.ProtustrankaFormatedOIB>
  <DomainObject.Predmet.ProtustrankaFormatedWithAdress>
    <izvorni_sadrzaj> GASTRO ZAGREB j.d.o.o., Bubnjarački Brod 1, 47276 Bubnjarački Brod zastupanog po punomoćniku Renato Berger</izvorni_sadrzaj>
    <derivirana_varijabla naziv="DomainObject.Predmet.ProtustrankaFormatedWithAdress_1"> GASTRO ZAGREB j.d.o.o., Bubnjarački Brod 1, 47276 Bubnjarački Brod zastupanog po punomoćniku Renato Berger</derivirana_varijabla>
  </DomainObject.Predmet.ProtustrankaFormatedWithAdress>
  <DomainObject.Predmet.ProtustrankaFormatedWithAdressOIB>
    <izvorni_sadrzaj> GASTRO ZAGREB j.d.o.o., OIB 56534725507, Bubnjarački Brod 1, 47276 Bubnjarački Brod zastupanog po punomoćniku Renato Berger</izvorni_sadrzaj>
    <derivirana_varijabla naziv="DomainObject.Predmet.ProtustrankaFormatedWithAdressOIB_1"> GASTRO ZAGREB j.d.o.o., OIB 56534725507, Bubnjarački Brod 1, 47276 Bubnjarački Brod zastupanog po punomoćniku Renato Berger</derivirana_varijabla>
  </DomainObject.Predmet.ProtustrankaFormatedWithAdressOIB>
  <DomainObject.Predmet.ProtustrankaWithAdress>
    <izvorni_sadrzaj>GASTRO ZAGREB j.d.o.o. Bubnjarački Brod 1, 47276 Bubnjarački Brod</izvorni_sadrzaj>
    <derivirana_varijabla naziv="DomainObject.Predmet.ProtustrankaWithAdress_1">GASTRO ZAGREB j.d.o.o. Bubnjarački Brod 1, 47276 Bubnjarački Brod</derivirana_varijabla>
  </DomainObject.Predmet.ProtustrankaWithAdress>
  <DomainObject.Predmet.ProtustrankaWithAdressOIB>
    <izvorni_sadrzaj>GASTRO ZAGREB j.d.o.o., OIB 56534725507, Bubnjarački Brod 1, 47276 Bubnjarački Brod</izvorni_sadrzaj>
    <derivirana_varijabla naziv="DomainObject.Predmet.ProtustrankaWithAdressOIB_1">GASTRO ZAGREB j.d.o.o., OIB 56534725507, Bubnjarački Brod 1, 47276 Bubnjarački Brod</derivirana_varijabla>
  </DomainObject.Predmet.ProtustrankaWithAdressOIB>
  <DomainObject.Predmet.ProtustrankaNazivFormated>
    <izvorni_sadrzaj>GASTRO ZAGREB j.d.o.o.</izvorni_sadrzaj>
    <derivirana_varijabla naziv="DomainObject.Predmet.ProtustrankaNazivFormated_1">GASTRO ZAGREB j.d.o.o.</derivirana_varijabla>
  </DomainObject.Predmet.ProtustrankaNazivFormated>
  <DomainObject.Predmet.ProtustrankaNazivFormatedOIB>
    <izvorni_sadrzaj>GASTRO ZAGREB j.d.o.o., OIB 56534725507</izvorni_sadrzaj>
    <derivirana_varijabla naziv="DomainObject.Predmet.ProtustrankaNazivFormatedOIB_1">GASTRO ZAGREB j.d.o.o., OIB 56534725507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59. - J. Antonić Šego</izvorni_sadrzaj>
    <derivirana_varijabla naziv="DomainObject.Predmet.Referada.Naziv_1">59. - J. Antonić Šego</derivirana_varijabla>
  </DomainObject.Predmet.Referada.Naziv>
  <DomainObject.Predmet.Referada.Oznaka>
    <izvorni_sadrzaj>59.</izvorni_sadrzaj>
    <derivirana_varijabla naziv="DomainObject.Predmet.Referada.Oznaka_1">59.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Antonić Šego</izvorni_sadrzaj>
    <derivirana_varijabla naziv="DomainObject.Predmet.Referada.Sudac_1">Jelena Antonić Šego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59. - J. Antonić Šego</izvorni_sadrzaj>
    <derivirana_varijabla naziv="DomainObject.Predmet.TrenutnaLokacijaSpisa.Naziv_1">59. - J. Antonić Šego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Čiček</izvorni_sadrzaj>
    <derivirana_varijabla naziv="DomainObject.Predmet.Zapisnicar_1">Sanja Čiček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GASTRO ZAGREB j.d.o.o. zastupanog po punomoćniku Renato Berger</item>
    </izvorni_sadrzaj>
    <derivirana_varijabla naziv="DomainObject.Predmet.ProtuStrankaListFormated_1">
      <item>GASTRO ZAGREB j.d.o.o. zastupanog po punomoćniku Renato Berger</item>
    </derivirana_varijabla>
  </DomainObject.Predmet.ProtuStrankaListFormated>
  <DomainObject.Predmet.ProtuStrankaListFormatedOIB>
    <izvorni_sadrzaj>
      <item>GASTRO ZAGREB j.d.o.o., OIB 56534725507 zastupanog po punomoćniku Renato Berger</item>
    </izvorni_sadrzaj>
    <derivirana_varijabla naziv="DomainObject.Predmet.ProtuStrankaListFormatedOIB_1">
      <item>GASTRO ZAGREB j.d.o.o., OIB 56534725507 zastupanog po punomoćniku Renato Berger</item>
    </derivirana_varijabla>
  </DomainObject.Predmet.ProtuStrankaListFormatedOIB>
  <DomainObject.Predmet.ProtuStrankaListFormatedWithAdress>
    <izvorni_sadrzaj>
      <item>GASTRO ZAGREB j.d.o.o., Bubnjarački Brod 1, 47276 Bubnjarački Brod zastupanog po punomoćniku Renato Berger</item>
    </izvorni_sadrzaj>
    <derivirana_varijabla naziv="DomainObject.Predmet.ProtuStrankaListFormatedWithAdress_1">
      <item>GASTRO ZAGREB j.d.o.o., Bubnjarački Brod 1, 47276 Bubnjarački Brod zastupanog po punomoćniku Renato Berger</item>
    </derivirana_varijabla>
  </DomainObject.Predmet.ProtuStrankaListFormatedWithAdress>
  <DomainObject.Predmet.ProtuStrankaListFormatedWithAdressOIB>
    <izvorni_sadrzaj>
      <item>GASTRO ZAGREB j.d.o.o., OIB 56534725507, Bubnjarački Brod 1, 47276 Bubnjarački Brod zastupanog po punomoćniku Renato Berger</item>
    </izvorni_sadrzaj>
    <derivirana_varijabla naziv="DomainObject.Predmet.ProtuStrankaListFormatedWithAdressOIB_1">
      <item>GASTRO ZAGREB j.d.o.o., OIB 56534725507, Bubnjarački Brod 1, 47276 Bubnjarački Brod zastupanog po punomoćniku Renato Berger</item>
    </derivirana_varijabla>
  </DomainObject.Predmet.ProtuStrankaListFormatedWithAdressOIB>
  <DomainObject.Predmet.ProtuStrankaListNazivFormated>
    <izvorni_sadrzaj>
      <item>GASTRO ZAGREB j.d.o.o.</item>
    </izvorni_sadrzaj>
    <derivirana_varijabla naziv="DomainObject.Predmet.ProtuStrankaListNazivFormated_1">
      <item>GASTRO ZAGREB j.d.o.o.</item>
    </derivirana_varijabla>
  </DomainObject.Predmet.ProtuStrankaListNazivFormated>
  <DomainObject.Predmet.ProtuStrankaListNazivFormatedOIB>
    <izvorni_sadrzaj>
      <item>GASTRO ZAGREB j.d.o.o., OIB 56534725507</item>
    </izvorni_sadrzaj>
    <derivirana_varijabla naziv="DomainObject.Predmet.ProtuStrankaListNazivFormatedOIB_1">
      <item>GASTRO ZAGREB j.d.o.o., OIB 56534725507</item>
    </derivirana_varijabla>
  </DomainObject.Predmet.ProtuStrankaListNazivFormatedOIB>
  <DomainObject.Predmet.OstaliListFormated>
    <izvorni_sadrzaj>
      <item>Reiffeisenbank Austria d.d.</item>
      <item>Renato Berger punomoćnik sudionika u postupku GASTRO ZAGREB j.d.o.o.</item>
    </izvorni_sadrzaj>
    <derivirana_varijabla naziv="DomainObject.Predmet.OstaliListFormated_1">
      <item>Reiffeisenbank Austria d.d.</item>
      <item>Renato Berger punomoćnik sudionika u postupku GASTRO ZAGREB j.d.o.o.</item>
    </derivirana_varijabla>
  </DomainObject.Predmet.OstaliListFormated>
  <DomainObject.Predmet.OstaliListFormatedOIB>
    <izvorni_sadrzaj>
      <item>Reiffeisenbank Austria d.d.</item>
      <item>Renato Berger, OIB 03386635199 punomoćnik sudionika u postupku GASTRO ZAGREB j.d.o.o.</item>
    </izvorni_sadrzaj>
    <derivirana_varijabla naziv="DomainObject.Predmet.OstaliListFormatedOIB_1">
      <item>Reiffeisenbank Austria d.d.</item>
      <item>Renato Berger, OIB 03386635199 punomoćnik sudionika u postupku GASTRO ZAGREB j.d.o.o.</item>
    </derivirana_varijabla>
  </DomainObject.Predmet.OstaliListFormatedOIB>
  <DomainObject.Predmet.OstaliListFormatedWithAdress>
    <izvorni_sadrzaj>
      <item>Reiffeisenbank Austria d.d., Magazinska cesta 69, 10000 Zagreb</item>
      <item>Renato Berger, Bubnjarački Brod 1, 47276 Bubnjarački Brod punomoćnik sudionika u postupku GASTRO ZAGREB j.d.o.o.</item>
    </izvorni_sadrzaj>
    <derivirana_varijabla naziv="DomainObject.Predmet.OstaliListFormatedWithAdress_1">
      <item>Reiffeisenbank Austria d.d., Magazinska cesta 69, 10000 Zagreb</item>
      <item>Renato Berger, Bubnjarački Brod 1, 47276 Bubnjarački Brod punomoćnik sudionika u postupku GASTRO ZAGREB j.d.o.o.</item>
    </derivirana_varijabla>
  </DomainObject.Predmet.OstaliListFormatedWithAdress>
  <DomainObject.Predmet.OstaliListFormatedWithAdressOIB>
    <izvorni_sadrzaj>
      <item>Reiffeisenbank Austria d.d., Magazinska cesta 69, 10000 Zagreb</item>
      <item>Renato Berger, OIB 03386635199, Bubnjarački Brod 1, 47276 Bubnjarački Brod punomoćnik sudionika u postupku GASTRO ZAGREB j.d.o.o.</item>
    </izvorni_sadrzaj>
    <derivirana_varijabla naziv="DomainObject.Predmet.OstaliListFormatedWithAdressOIB_1">
      <item>Reiffeisenbank Austria d.d., Magazinska cesta 69, 10000 Zagreb</item>
      <item>Renato Berger, OIB 03386635199, Bubnjarački Brod 1, 47276 Bubnjarački Brod punomoćnik sudionika u postupku GASTRO ZAGREB j.d.o.o.</item>
    </derivirana_varijabla>
  </DomainObject.Predmet.OstaliListFormatedWithAdressOIB>
  <DomainObject.Predmet.OstaliListNazivFormated>
    <izvorni_sadrzaj>
      <item>Reiffeisenbank Austria d.d.</item>
      <item>Renato Berger</item>
    </izvorni_sadrzaj>
    <derivirana_varijabla naziv="DomainObject.Predmet.OstaliListNazivFormated_1">
      <item>Reiffeisenbank Austria d.d.</item>
      <item>Renato Berger</item>
    </derivirana_varijabla>
  </DomainObject.Predmet.OstaliListNazivFormated>
  <DomainObject.Predmet.OstaliListNazivFormatedOIB>
    <izvorni_sadrzaj>
      <item>Reiffeisenbank Austria d.d.</item>
      <item>Renato Berger, OIB 03386635199</item>
    </izvorni_sadrzaj>
    <derivirana_varijabla naziv="DomainObject.Predmet.OstaliListNazivFormatedOIB_1">
      <item>Reiffeisenbank Austria d.d.</item>
      <item>Renato Berger, OIB 03386635199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2019.</izvorni_sadrzaj>
    <derivirana_varijabla naziv="DomainObject.Datum_1">11.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GASTRO ZAGREB j.d.o.o.</izvorni_sadrzaj>
    <derivirana_varijabla naziv="DomainObject.Predmet.ProtustrankaIDrugi_1">GASTRO ZAGREB j.d.o.o.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GASTRO ZAGREB j.d.o.o., OIB 56534725507, Bubnjarački Brod 1, 47276 Bubnjarački Brod</izvorni_sadrzaj>
    <derivirana_varijabla naziv="DomainObject.Predmet.ProtustrankaIDrugiAdressOIB_1">GASTRO ZAGREB j.d.o.o., OIB 56534725507, Bubnjarački Brod 1, 47276 Bubnjarački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GASTRO ZAGREB j.d.o.o.</item>
      <item>Reiffeisenbank Austria d.d.</item>
      <item>Renato Berger</item>
    </izvorni_sadrzaj>
    <derivirana_varijabla naziv="DomainObject.Predmet.SudioniciListNaziv_1">
      <item>FINA Regionalni centar Zagreb, Podružnica Karlovac</item>
      <item>GASTRO ZAGREB j.d.o.o.</item>
      <item>Reiffeisenbank Austria d.d.</item>
      <item>Renato Berger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GASTRO ZAGREB j.d.o.o., OIB 56534725507, Bubnjarački Brod 1,47276 Bubnjarački Brod</item>
      <item>Reiffeisenbank Austria d.d., Magazinska cesta 69,10000 Zagreb</item>
      <item>Renato Berger, OIB 03386635199, Bubnjarački Brod 1,47276 Bubnjarački Brod</item>
    </izvorni_sadrzaj>
    <derivirana_varijabla naziv="DomainObject.Predmet.SudioniciListAdressOIB_1">
      <item>FINA Regionalni centar Zagreb, Podružnica Karlovac, OIB 85821130368, Pavla Vitezovića 1,47000 Karlovac</item>
      <item>GASTRO ZAGREB j.d.o.o., OIB 56534725507, Bubnjarački Brod 1,47276 Bubnjarački Brod</item>
      <item>Reiffeisenbank Austria d.d., Magazinska cesta 69,10000 Zagreb</item>
      <item>Renato Berger, OIB 03386635199, Bubnjarački Brod 1,47276 Bubnjarački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56534725507</item>
      <item>, OIB null</item>
      <item>, OIB 03386635199</item>
    </izvorni_sadrzaj>
    <derivirana_varijabla naziv="DomainObject.Predmet.SudioniciListNazivOIB_1">
      <item>, OIB 85821130368</item>
      <item>, OIB 56534725507</item>
      <item>, OIB null</item>
      <item>, OIB 03386635199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2019.</izvorni_sadrzaj>
    <derivirana_varijabla naziv="DomainObject.Predmet.DatumZadnjeOdrzaneSudskeRadnje_1">2. srpnja 2019.</derivirana_varijabla>
  </DomainObject.Predmet.DatumZadnjeOdrzaneSudskeRadnje>
  <DomainObject.PredzadnjaOdlukaIzPredmeta.DatumDonosenjaOdluke>
    <izvorni_sadrzaj>20. svibnja 2019.</izvorni_sadrzaj>
    <derivirana_varijabla naziv="DomainObject.PredzadnjaOdlukaIzPredmeta.DatumDonosenjaOdluke_1">20. svibnja 2019.</derivirana_varijabla>
  </DomainObject.PredzadnjaOdlukaIzPredmeta.DatumDonosenjaOdluke>
  <DomainObject.PredzadnjaOdlukaIzPredmeta.Oznaka>
    <izvorni_sadrzaj>St-468/2019-6</izvorni_sadrzaj>
    <derivirana_varijabla naziv="DomainObject.PredzadnjaOdlukaIzPredmeta.Oznaka_1">St-468/2019-6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879</properties:Words>
  <properties:Characters>4781</properties:Characters>
  <properties:Lines>121</properties:Lines>
  <properties:Paragraphs>36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2019-07-04T06:41:00Z</dcterms:created>
  <dc:creator>Sanja Čiček</dc:creator>
  <cp:lastModifiedBy>Sanja Čiček</cp:lastModifiedBy>
  <cp:lastPrinted>2019-07-11T08:14:00Z</cp:lastPrinted>
  <dcterms:modified xmlns:xsi="http://www.w3.org/2001/XMLSchema-instance" xsi:type="dcterms:W3CDTF">2019-07-11T08:14:00Z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-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