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0614" w14:paraId="dca0614" w:rsidRDefault="004F535B" w:rsidR="004F535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A2CFE">
        <w:t>-239/15</w:t>
      </w:r>
      <w:r w:rsidR="004F535B">
        <w:t>-20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586DD5" w:rsidP="00586DD5" w:rsidR="00586DD5" w:rsidRPr="00586DD5"/>
    <w:p w:rsidRDefault="00014CE5" w:rsidP="00586DD5" w:rsidR="00586DD5" w:rsidRPr="00506AF1">
      <w:pPr>
        <w:jc w:val="center"/>
      </w:pPr>
      <w:r w:rsidRPr="00506AF1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stečajnom sucu Gordanu Zubaku,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51699E" w:rsidRPr="0051699E">
        <w:rPr>
          <w:lang w:val="pt-BR"/>
        </w:rPr>
        <w:t xml:space="preserve">FINANCIJSKA AGENCIJA, Zagreb, Vrtni put 3, za otvaranje stečajnog postupka nad dužnikom </w:t>
      </w:r>
      <w:r w:rsidR="00AA46D9" w:rsidRPr="00AA46D9">
        <w:rPr>
          <w:lang w:val="pt-BR"/>
        </w:rPr>
        <w:t xml:space="preserve">COMA DUGAVE d.o.o., Zagreb, Školski prilaz 3, OIB: </w:t>
      </w:r>
      <w:r w:rsidR="00AA46D9" w:rsidRPr="00AA46D9">
        <w:t>87466830681</w:t>
      </w:r>
      <w:r w:rsidR="003C198B" w:rsidRPr="00586DD5">
        <w:rPr>
          <w:lang w:val="pt-BR"/>
        </w:rPr>
        <w:t xml:space="preserve">, </w:t>
      </w:r>
      <w:r w:rsidR="00506AF1">
        <w:rPr>
          <w:lang w:val="pt-BR"/>
        </w:rPr>
        <w:t>22. ožujka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>Određuje se ročište radi</w:t>
      </w:r>
      <w:r w:rsidR="0021087C" w:rsidRPr="00586DD5">
        <w:t xml:space="preserve"> izjašnjenja</w:t>
      </w:r>
      <w:r w:rsidRPr="00586DD5">
        <w:t xml:space="preserve"> </w:t>
      </w:r>
      <w:r w:rsidR="0021087C" w:rsidRPr="00586DD5">
        <w:t xml:space="preserve">o prijedlogu </w:t>
      </w:r>
      <w:r w:rsidRPr="00586DD5">
        <w:t xml:space="preserve"> za o</w:t>
      </w:r>
      <w:r w:rsidR="0063051F" w:rsidRPr="00586DD5">
        <w:t xml:space="preserve">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A46D9" w:rsidRPr="00AA46D9">
        <w:rPr>
          <w:lang w:val="pt-BR"/>
        </w:rPr>
        <w:t>COMA DUGAVE d.o.o., Zagreb, Školski prilaz 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506AF1" w:rsidRPr="00506AF1">
        <w:t>21. travanj 2016</w:t>
      </w:r>
      <w:r w:rsidR="002A2CFE" w:rsidRPr="00506AF1">
        <w:t>. u 11</w:t>
      </w:r>
      <w:r w:rsidR="00506AF1" w:rsidRPr="00506AF1">
        <w:t>,4</w:t>
      </w:r>
      <w:r w:rsidR="00586DD5" w:rsidRPr="00506AF1">
        <w:t>0</w:t>
      </w:r>
      <w:r w:rsidRPr="00506AF1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ulična zgrada, a na koje se pozivaju dostavom ovog zaključka:</w:t>
      </w:r>
    </w:p>
    <w:p w:rsidRDefault="00685A5E" w:rsidP="00685A5E" w:rsidR="0021087C" w:rsidRPr="00586DD5">
      <w:pPr>
        <w:jc w:val="both"/>
      </w:pPr>
      <w:r w:rsidRPr="00586DD5">
        <w:t>-    predlagatelj</w:t>
      </w:r>
      <w:r w:rsidRPr="00586DD5">
        <w:tab/>
      </w:r>
    </w:p>
    <w:p w:rsidRDefault="0021087C" w:rsidP="00685A5E" w:rsidR="0021087C" w:rsidRPr="00586DD5">
      <w:pPr>
        <w:jc w:val="both"/>
      </w:pPr>
      <w:r w:rsidRPr="00586DD5">
        <w:t>-    dužnik</w:t>
      </w:r>
    </w:p>
    <w:p w:rsidRDefault="0021087C" w:rsidP="00685A5E" w:rsidR="00692286">
      <w:pPr>
        <w:jc w:val="both"/>
      </w:pPr>
      <w:r w:rsidRPr="00586DD5">
        <w:t>-</w:t>
      </w:r>
      <w:r w:rsidR="00685A5E" w:rsidRPr="00586DD5">
        <w:t xml:space="preserve">  </w:t>
      </w:r>
      <w:r w:rsidRPr="00586DD5">
        <w:t xml:space="preserve">  zastupnik po zakonu dužnika</w:t>
      </w:r>
    </w:p>
    <w:p w:rsidRDefault="00264933" w:rsidP="00264933" w:rsidR="006B708C">
      <w:pPr>
        <w:jc w:val="both"/>
      </w:pPr>
      <w:r w:rsidRPr="00586DD5">
        <w:tab/>
      </w:r>
    </w:p>
    <w:p w:rsidRDefault="0023585D" w:rsidP="00264933" w:rsidR="0023585D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506AF1">
        <w:t>22. ožujka 2016</w:t>
      </w:r>
      <w:r w:rsidR="00264157" w:rsidRPr="00586DD5">
        <w:t>.</w:t>
      </w:r>
    </w:p>
    <w:p w:rsidRDefault="002D2245" w:rsidP="006B708C" w:rsidR="002D2245" w:rsidRPr="00586DD5"/>
    <w:p w:rsidRDefault="006A22C0" w:rsidP="0023585D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3585D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4F535B"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4F535B" w:rsidP="006B708C" w:rsidR="004F535B"/>
    <w:p w:rsidRDefault="002D2245" w:rsidP="006B708C" w:rsidR="006B708C" w:rsidRPr="00506AF1">
      <w:r w:rsidRPr="00506AF1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F535B" w:rsidP="006B708C" w:rsidR="004F535B" w:rsidRPr="00586DD5">
      <w:pPr>
        <w:rPr>
          <w:b/>
        </w:rPr>
      </w:pPr>
    </w:p>
    <w:p w:rsidRDefault="004F535B" w:rsidP="001745C1" w:rsidR="004F535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4F535B" w:rsidR="00B639DE" w:rsidRPr="00586DD5"/>
    <w:sectPr w:rsidSect="004F535B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6DAB"/>
    <w:rsid w:val="00071509"/>
    <w:rsid w:val="00075172"/>
    <w:rsid w:val="000A31E9"/>
    <w:rsid w:val="000E19ED"/>
    <w:rsid w:val="0021087C"/>
    <w:rsid w:val="0023585D"/>
    <w:rsid w:val="00264157"/>
    <w:rsid w:val="00264933"/>
    <w:rsid w:val="002A2CFE"/>
    <w:rsid w:val="002D2245"/>
    <w:rsid w:val="00347BB4"/>
    <w:rsid w:val="003C198B"/>
    <w:rsid w:val="00475391"/>
    <w:rsid w:val="0049157F"/>
    <w:rsid w:val="004B7913"/>
    <w:rsid w:val="004B7F3F"/>
    <w:rsid w:val="004E5469"/>
    <w:rsid w:val="004F022B"/>
    <w:rsid w:val="004F535B"/>
    <w:rsid w:val="005063CD"/>
    <w:rsid w:val="00506AF1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A34C9C"/>
    <w:rsid w:val="00A45CFF"/>
    <w:rsid w:val="00A76551"/>
    <w:rsid w:val="00AA46D9"/>
    <w:rsid w:val="00B47261"/>
    <w:rsid w:val="00B639DE"/>
    <w:rsid w:val="00CD0B3B"/>
    <w:rsid w:val="00D03437"/>
    <w:rsid w:val="00D47D35"/>
    <w:rsid w:val="00D52D3B"/>
    <w:rsid w:val="00D74489"/>
    <w:rsid w:val="00DB06B8"/>
    <w:rsid w:val="00DC5B26"/>
    <w:rsid w:val="00E07559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3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3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3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3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53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535B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3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3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3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3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53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535B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 DUGAVE putnička agencija d.o.o.</izvorni_sadrzaj>
    <derivirana_varijabla naziv="DomainObject.Predmet.ProtustrankaFormated_1">  COMA DUGAVE putnička agencija d.o.o.</derivirana_varijabla>
  </DomainObject.Predmet.ProtustrankaFormated>
  <DomainObject.Predmet.ProtustrankaFormatedOIB>
    <izvorni_sadrzaj>  COMA DUGAVE putnička agencija d.o.o., OIB 87466830681</izvorni_sadrzaj>
    <derivirana_varijabla naziv="DomainObject.Predmet.ProtustrankaFormatedOIB_1">  COMA DUGAVE putnička agencija d.o.o., OIB 87466830681</derivirana_varijabla>
  </DomainObject.Predmet.ProtustrankaFormatedOIB>
  <DomainObject.Predmet.ProtustrankaFormatedWithAdress>
    <izvorni_sadrzaj> COMA DUGAVE putnička agencija d.o.o., Školski prilaz 3, 10000 Zagreb</izvorni_sadrzaj>
    <derivirana_varijabla naziv="DomainObject.Predmet.ProtustrankaFormatedWithAdress_1"> COMA DUGAVE putnička agencija d.o.o., Školski prilaz 3, 10000 Zagreb</derivirana_varijabla>
  </DomainObject.Predmet.ProtustrankaFormatedWithAdress>
  <DomainObject.Predmet.ProtustrankaFormatedWithAdressOIB>
    <izvorni_sadrzaj> COMA DUGAVE putnička agencija d.o.o., OIB 87466830681, Školski prilaz 3, 10000 Zagreb</izvorni_sadrzaj>
    <derivirana_varijabla naziv="DomainObject.Predmet.ProtustrankaFormatedWithAdressOIB_1"> COMA DUGAVE putnička agencija d.o.o., OIB 87466830681, Školski prilaz 3, 10000 Zagreb</derivirana_varijabla>
  </DomainObject.Predmet.ProtustrankaFormatedWithAdressOIB>
  <DomainObject.Predmet.ProtustrankaWithAdress>
    <izvorni_sadrzaj>COMA DUGAVE putnička agencija d.o.o. Školski prilaz 3, 10000 Zagreb</izvorni_sadrzaj>
    <derivirana_varijabla naziv="DomainObject.Predmet.ProtustrankaWithAdress_1">COMA DUGAVE putnička agencija d.o.o. Školski prilaz 3, 10000 Zagreb</derivirana_varijabla>
  </DomainObject.Predmet.ProtustrankaWithAdress>
  <DomainObject.Predmet.ProtustrankaWithAdressOIB>
    <izvorni_sadrzaj>COMA DUGAVE putnička agencija d.o.o., OIB 87466830681, Školski prilaz 3, 10000 Zagreb</izvorni_sadrzaj>
    <derivirana_varijabla naziv="DomainObject.Predmet.ProtustrankaWithAdressOIB_1">COMA DUGAVE putnička agencija d.o.o., OIB 87466830681, Školski prilaz 3, 10000 Zagreb</derivirana_varijabla>
  </DomainObject.Predmet.ProtustrankaWithAdressOIB>
  <DomainObject.Predmet.ProtustrankaNazivFormated>
    <izvorni_sadrzaj>COMA DUGAVE putnička agencija d.o.o.</izvorni_sadrzaj>
    <derivirana_varijabla naziv="DomainObject.Predmet.ProtustrankaNazivFormated_1">COMA DUGAVE putnička agencija d.o.o.</derivirana_varijabla>
  </DomainObject.Predmet.ProtustrankaNazivFormated>
  <DomainObject.Predmet.ProtustrankaNazivFormatedOIB>
    <izvorni_sadrzaj>COMA DUGAVE putnička agencija d.o.o., OIB 87466830681</izvorni_sadrzaj>
    <derivirana_varijabla naziv="DomainObject.Predmet.ProtustrankaNazivFormatedOIB_1">COMA DUGAVE putnička agencija d.o.o., OIB 87466830681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COMA DUGAVE putnička agencija d.o.o.</item>
    </izvorni_sadrzaj>
    <derivirana_varijabla naziv="DomainObject.Predmet.ProtuStrankaListFormated_1">
      <item>COMA DUGAVE putnička agencija d.o.o.</item>
    </derivirana_varijabla>
  </DomainObject.Predmet.ProtuStrankaListFormated>
  <DomainObject.Predmet.ProtuStrankaListFormatedOIB>
    <izvorni_sadrzaj>
      <item>COMA DUGAVE putnička agencija d.o.o., OIB 87466830681</item>
    </izvorni_sadrzaj>
    <derivirana_varijabla naziv="DomainObject.Predmet.ProtuStrankaListFormatedOIB_1">
      <item>COMA DUGAVE putnička agencija d.o.o., OIB 87466830681</item>
    </derivirana_varijabla>
  </DomainObject.Predmet.ProtuStrankaListFormatedOIB>
  <DomainObject.Predmet.ProtuStrankaListFormatedWithAdress>
    <izvorni_sadrzaj>
      <item>COMA DUGAVE putnička agencija d.o.o., Školski prilaz 3, 10000 Zagreb</item>
    </izvorni_sadrzaj>
    <derivirana_varijabla naziv="DomainObject.Predmet.ProtuStrankaListFormatedWithAdress_1">
      <item>COMA DUGAVE putnička agencija d.o.o., Školski prilaz 3, 10000 Zagreb</item>
    </derivirana_varijabla>
  </DomainObject.Predmet.ProtuStrankaListFormatedWithAdress>
  <DomainObject.Predmet.ProtuStrankaListFormatedWithAdressOIB>
    <izvorni_sadrzaj>
      <item>COMA DUGAVE putnička agencija d.o.o., OIB 87466830681, Školski prilaz 3, 10000 Zagreb</item>
    </izvorni_sadrzaj>
    <derivirana_varijabla naziv="DomainObject.Predmet.ProtuStrankaListFormatedWithAdressOIB_1">
      <item>COMA DUGAVE putnička agencija d.o.o., OIB 87466830681, Školski prilaz 3, 10000 Zagreb</item>
    </derivirana_varijabla>
  </DomainObject.Predmet.ProtuStrankaListFormatedWithAdressOIB>
  <DomainObject.Predmet.ProtuStrankaListNazivFormated>
    <izvorni_sadrzaj>
      <item>COMA DUGAVE putnička agencija d.o.o.</item>
    </izvorni_sadrzaj>
    <derivirana_varijabla naziv="DomainObject.Predmet.ProtuStrankaListNazivFormated_1">
      <item>COMA DUGAVE putnička agencija d.o.o.</item>
    </derivirana_varijabla>
  </DomainObject.Predmet.ProtuStrankaListNazivFormated>
  <DomainObject.Predmet.ProtuStrankaListNazivFormatedOIB>
    <izvorni_sadrzaj>
      <item>COMA DUGAVE putnička agencija d.o.o., OIB 87466830681</item>
    </izvorni_sadrzaj>
    <derivirana_varijabla naziv="DomainObject.Predmet.ProtuStrankaListNazivFormatedOIB_1">
      <item>COMA DUGAVE putnička agencija d.o.o., OIB 87466830681</item>
    </derivirana_varijabla>
  </DomainObject.Predmet.ProtuStrankaListNazivFormatedOIB>
  <DomainObject.Predmet.OstaliListFormated>
    <izvorni_sadrzaj>
      <item>KREŠIMIR RAKOVIĆ</item>
      <item>JOSIP RELJIĆ</item>
    </izvorni_sadrzaj>
    <derivirana_varijabla naziv="DomainObject.Predmet.OstaliListFormated_1">
      <item>KREŠIMIR RAKOVIĆ</item>
      <item>JOSIP RELJIĆ</item>
    </derivirana_varijabla>
  </DomainObject.Predmet.OstaliListFormated>
  <DomainObject.Predmet.OstaliListFormatedOIB>
    <izvorni_sadrzaj>
      <item>KREŠIMIR RAKOVIĆ, OIB 27718841949</item>
      <item>JOSIP RELJIĆ</item>
    </izvorni_sadrzaj>
    <derivirana_varijabla naziv="DomainObject.Predmet.OstaliListFormatedOIB_1">
      <item>KREŠIMIR RAKOVIĆ, OIB 27718841949</item>
      <item>JOSIP RELJIĆ</item>
    </derivirana_varijabla>
  </DomainObject.Predmet.OstaliListFormatedOIB>
  <DomainObject.Predmet.OstaliListFormatedWithAdress>
    <izvorni_sadrzaj>
      <item>KREŠIMIR RAKOVIĆ, Školski prilaz 3, 10000 Zagreb</item>
      <item>JOSIP RELJIĆ, Dragojla Kušlana 2, 10000 Zagreb</item>
    </izvorni_sadrzaj>
    <derivirana_varijabla naziv="DomainObject.Predmet.OstaliListFormatedWithAdress_1">
      <item>KREŠIMIR RAKOVIĆ, Školski prilaz 3, 10000 Zagreb</item>
      <item>JOSIP RELJIĆ, Dragojla Kušlana 2, 10000 Zagreb</item>
    </derivirana_varijabla>
  </DomainObject.Predmet.OstaliListFormatedWithAdress>
  <DomainObject.Predmet.OstaliListFormatedWithAdressOIB>
    <izvorni_sadrzaj>
      <item>KREŠIMIR RAKOVIĆ, OIB 27718841949, Školski prilaz 3, 10000 Zagreb</item>
      <item>JOSIP RELJIĆ, Dragojla Kušlana 2, 10000 Zagreb</item>
    </izvorni_sadrzaj>
    <derivirana_varijabla naziv="DomainObject.Predmet.OstaliListFormatedWithAdressOIB_1">
      <item>KREŠIMIR RAKOVIĆ, OIB 27718841949, Školski prilaz 3, 10000 Zagreb</item>
      <item>JOSIP RELJIĆ, Dragojla Kušlana 2, 10000 Zagreb</item>
    </derivirana_varijabla>
  </DomainObject.Predmet.OstaliListFormatedWithAdressOIB>
  <DomainObject.Predmet.OstaliListNazivFormated>
    <izvorni_sadrzaj>
      <item>KREŠIMIR RAKOVIĆ</item>
      <item>JOSIP RELJIĆ</item>
    </izvorni_sadrzaj>
    <derivirana_varijabla naziv="DomainObject.Predmet.OstaliListNazivFormated_1">
      <item>KREŠIMIR RAKOVIĆ</item>
      <item>JOSIP RELJIĆ</item>
    </derivirana_varijabla>
  </DomainObject.Predmet.OstaliListNazivFormated>
  <DomainObject.Predmet.OstaliListNazivFormatedOIB>
    <izvorni_sadrzaj>
      <item>KREŠIMIR RAKOVIĆ, OIB 27718841949</item>
      <item>JOSIP RELJIĆ</item>
    </izvorni_sadrzaj>
    <derivirana_varijabla naziv="DomainObject.Predmet.OstaliListNazivFormatedOIB_1">
      <item>KREŠIMIR RAKOVIĆ, OIB 27718841949</item>
      <item>JOSIP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COMA DUGAVE putnička agencija d.o.o.</izvorni_sadrzaj>
    <derivirana_varijabla naziv="DomainObject.Predmet.ProtustrankaIDrugi_1">COMA DUGAVE putnička agencija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COMA DUGAVE putnička agencija d.o.o., OIB 87466830681, Školski prilaz 3, 10000 Zagreb</izvorni_sadrzaj>
    <derivirana_varijabla naziv="DomainObject.Predmet.ProtustrankaIDrugiAdressOIB_1">COMA DUGAVE putnička agencija d.o.o., OIB 87466830681,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COMA DUGAVE putnička agencija d.o.o.</item>
      <item>KREŠIMIR RAKOVIĆ</item>
      <item>JOSIP RELJIĆ</item>
    </izvorni_sadrzaj>
    <derivirana_varijabla naziv="DomainObject.Predmet.SudioniciListNaziv_1">
      <item>FINA Regionalni centar Zagreb</item>
      <item>COMA DUGAVE putnička agencija d.o.o.</item>
      <item>KREŠIMIR RAKOVIĆ</item>
      <item>JOSIP RELJIĆ</item>
    </derivirana_varijabla>
  </DomainObject.Predmet.SudioniciListNaziv>
  <DomainObject.Predmet.SudioniciListAdressOIB>
    <izvorni_sadrzaj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</izvorni_sadrzaj>
    <derivirana_varijabla naziv="DomainObject.Predmet.SudioniciListAdressOIB_1"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87466830681</item>
      <item>, OIB 27718841949</item>
      <item>, OIB null</item>
    </izvorni_sadrzaj>
    <derivirana_varijabla naziv="DomainObject.Predmet.SudioniciListNazivOIB_1">
      <item>, OIB 85821130368</item>
      <item>, OIB 87466830681</item>
      <item>, OIB 27718841949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769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2016-03-22T10:22:00Z</dcterms:created>
  <dc:creator>nmarkovic</dc:creator>
  <cp:lastModifiedBy>Ivana Rogić</cp:lastModifiedBy>
  <cp:lastPrinted>2016-03-22T11:49:00Z</cp:lastPrinted>
  <dcterms:modified xmlns:xsi="http://www.w3.org/2001/XMLSchema-instance" xsi:type="dcterms:W3CDTF">2016-03-22T11:49:00Z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