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06846" w14:paraId="2106846" w:rsidRDefault="00D21C01" w:rsidP="00914E67" w:rsidR="00914E67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4E67">
        <w:t xml:space="preserve"> </w:t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DD6998">
        <w:rPr>
          <w:sz w:val="24"/>
        </w:rPr>
        <w:t xml:space="preserve"> OSIJEKU</w:t>
      </w:r>
    </w:p>
    <w:p w:rsidRDefault="00006653" w:rsidR="00B83999">
      <w:pPr>
        <w:rPr>
          <w:sz w:val="24"/>
        </w:rPr>
      </w:pPr>
      <w:r>
        <w:rPr>
          <w:sz w:val="24"/>
        </w:rPr>
        <w:t>S</w:t>
      </w:r>
      <w:r w:rsidR="00DD6998">
        <w:rPr>
          <w:sz w:val="24"/>
        </w:rPr>
        <w:t>TALNA SLUŽBA U S</w:t>
      </w:r>
      <w:r>
        <w:rPr>
          <w:sz w:val="24"/>
        </w:rPr>
        <w:t>LAVONSKOM BRODU</w:t>
      </w:r>
    </w:p>
    <w:p w:rsidRDefault="00B83999" w:rsidR="003B50DA">
      <w:pPr>
        <w:rPr>
          <w:sz w:val="24"/>
        </w:rPr>
      </w:pPr>
      <w:r>
        <w:rPr>
          <w:sz w:val="24"/>
        </w:rPr>
        <w:t>Trg pobjede 13</w:t>
      </w:r>
    </w:p>
    <w:p w:rsidRDefault="00B83999" w:rsidR="00006653" w:rsidRPr="009D36B0">
      <w:pPr>
        <w:rPr>
          <w:sz w:val="24"/>
        </w:rPr>
      </w:pPr>
      <w:r>
        <w:rPr>
          <w:sz w:val="24"/>
        </w:rPr>
        <w:t>35000 Slavonski Brod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9D36B0">
        <w:rPr>
          <w:sz w:val="24"/>
        </w:rPr>
        <w:t>Broj: St-</w:t>
      </w:r>
      <w:r w:rsidR="00EB6F67">
        <w:rPr>
          <w:sz w:val="24"/>
        </w:rPr>
        <w:t>33/2017-6</w:t>
      </w:r>
    </w:p>
    <w:p w:rsidRDefault="009D36B0" w:rsidR="009D36B0">
      <w:pPr>
        <w:rPr>
          <w:sz w:val="24"/>
        </w:rPr>
      </w:pPr>
    </w:p>
    <w:p w:rsidRDefault="00193387" w:rsidR="00006653">
      <w:pPr>
        <w:rPr>
          <w:sz w:val="24"/>
        </w:rPr>
      </w:pPr>
      <w:r>
        <w:rPr>
          <w:sz w:val="24"/>
        </w:rPr>
        <w:t xml:space="preserve"> </w:t>
      </w:r>
    </w:p>
    <w:p w:rsidRDefault="004A32AE" w:rsidP="000672AB" w:rsidR="004A32AE">
      <w:pPr>
        <w:ind w:left="3600"/>
        <w:jc w:val="both"/>
        <w:rPr>
          <w:sz w:val="24"/>
        </w:rPr>
      </w:pPr>
    </w:p>
    <w:p w:rsidRDefault="00914E67" w:rsidP="004A32AE" w:rsidR="00690A81">
      <w:pPr>
        <w:jc w:val="center"/>
        <w:rPr>
          <w:sz w:val="24"/>
        </w:rPr>
      </w:pPr>
      <w:r>
        <w:rPr>
          <w:sz w:val="24"/>
        </w:rPr>
        <w:t>FINANCIJSKA AGENCIJA RC OSIJEK</w:t>
      </w:r>
    </w:p>
    <w:p w:rsidRDefault="003B50DA" w:rsidP="004A32AE" w:rsidR="009D36B0">
      <w:pPr>
        <w:jc w:val="center"/>
        <w:rPr>
          <w:sz w:val="24"/>
        </w:rPr>
      </w:pPr>
      <w:r>
        <w:rPr>
          <w:sz w:val="24"/>
        </w:rPr>
        <w:t>O S I J E K</w:t>
      </w:r>
    </w:p>
    <w:p w:rsidRDefault="003B50DA" w:rsidP="00D64E94" w:rsidR="00914E67">
      <w:pPr>
        <w:jc w:val="center"/>
        <w:rPr>
          <w:sz w:val="24"/>
        </w:rPr>
      </w:pPr>
      <w:r>
        <w:rPr>
          <w:sz w:val="24"/>
        </w:rPr>
        <w:t>L.Jagera 1-3</w:t>
      </w:r>
    </w:p>
    <w:p w:rsidRDefault="00914E67" w:rsidP="00914E67" w:rsidR="00914E67">
      <w:pPr>
        <w:rPr>
          <w:sz w:val="24"/>
        </w:rPr>
      </w:pPr>
    </w:p>
    <w:p w:rsidRDefault="004A32AE" w:rsidP="00BA43A1" w:rsidR="00BA43A1">
      <w:pPr>
        <w:jc w:val="both"/>
        <w:rPr>
          <w:sz w:val="24"/>
        </w:rPr>
      </w:pPr>
      <w:r>
        <w:rPr>
          <w:sz w:val="24"/>
        </w:rPr>
        <w:tab/>
      </w:r>
    </w:p>
    <w:p w:rsidRDefault="00BA43A1" w:rsidP="00EB6F67" w:rsidR="00D64E94">
      <w:pPr>
        <w:jc w:val="both"/>
        <w:rPr>
          <w:sz w:val="24"/>
        </w:rPr>
      </w:pPr>
      <w:r>
        <w:rPr>
          <w:sz w:val="24"/>
        </w:rPr>
        <w:tab/>
      </w:r>
      <w:r w:rsidR="00EB6F67">
        <w:rPr>
          <w:sz w:val="24"/>
        </w:rPr>
        <w:t>Temeljem prijedloga FINE RC Osijek shodno čl. 110 st. 1 Stečajnog zakona, sud je pokrenuo  prethodni postupak radi utvrđivanja pretpostavki za otvaranje stečajnog postupka nad dužnikom JUKIĆ PEK d.o.o Lipik.</w:t>
      </w:r>
    </w:p>
    <w:p w:rsidRDefault="00EB6F67" w:rsidP="00EB6F67" w:rsidR="00EB6F67">
      <w:pPr>
        <w:jc w:val="both"/>
        <w:rPr>
          <w:sz w:val="24"/>
        </w:rPr>
      </w:pPr>
      <w:r>
        <w:rPr>
          <w:sz w:val="24"/>
        </w:rPr>
        <w:tab/>
        <w:t xml:space="preserve">Kako je </w:t>
      </w:r>
      <w:r w:rsidR="005754B3">
        <w:rPr>
          <w:sz w:val="24"/>
        </w:rPr>
        <w:t xml:space="preserve">u prijedlogu navedeno </w:t>
      </w:r>
      <w:r>
        <w:rPr>
          <w:sz w:val="24"/>
        </w:rPr>
        <w:t xml:space="preserve"> da je temeljem čl. 112 st. 5 Stečajnog zakona, izvršena zapljena novčanih sredstava na računu dužnika u iznosu 5.000,00 kn, to se </w:t>
      </w:r>
      <w:r w:rsidR="005754B3">
        <w:rPr>
          <w:sz w:val="24"/>
        </w:rPr>
        <w:t xml:space="preserve">poziva </w:t>
      </w:r>
      <w:r>
        <w:rPr>
          <w:sz w:val="24"/>
        </w:rPr>
        <w:t xml:space="preserve">FINA </w:t>
      </w:r>
      <w:r w:rsidR="005754B3">
        <w:rPr>
          <w:sz w:val="24"/>
        </w:rPr>
        <w:t xml:space="preserve"> da </w:t>
      </w:r>
      <w:r>
        <w:rPr>
          <w:sz w:val="24"/>
        </w:rPr>
        <w:t xml:space="preserve">navedeni iznos </w:t>
      </w:r>
      <w:r w:rsidR="005754B3">
        <w:rPr>
          <w:sz w:val="24"/>
        </w:rPr>
        <w:t xml:space="preserve">prenese </w:t>
      </w:r>
      <w:r>
        <w:rPr>
          <w:sz w:val="24"/>
        </w:rPr>
        <w:t xml:space="preserve"> na depozitni račun Trgovačkog suda u Osijeku br.</w:t>
      </w:r>
      <w:r w:rsidR="005754B3" w:rsidRPr="005754B3">
        <w:rPr>
          <w:sz w:val="24"/>
          <w:szCs w:val="24"/>
        </w:rPr>
        <w:t xml:space="preserve"> </w:t>
      </w:r>
      <w:r w:rsidR="005754B3" w:rsidRPr="00182799">
        <w:rPr>
          <w:sz w:val="24"/>
          <w:szCs w:val="24"/>
        </w:rPr>
        <w:t>IBAN HR31 2390001-1300000200 poziv na broj HR05 221-</w:t>
      </w:r>
      <w:r w:rsidR="005754B3">
        <w:rPr>
          <w:b/>
          <w:sz w:val="24"/>
          <w:szCs w:val="24"/>
        </w:rPr>
        <w:t>33</w:t>
      </w:r>
      <w:r w:rsidR="005754B3">
        <w:rPr>
          <w:sz w:val="24"/>
          <w:szCs w:val="24"/>
        </w:rPr>
        <w:t>-2017 radi podmirenja troškova prethodnog postupka.</w:t>
      </w:r>
    </w:p>
    <w:p w:rsidRDefault="00BA43A1" w:rsidP="001D2136" w:rsidR="00BA43A1">
      <w:pPr>
        <w:jc w:val="both"/>
        <w:rPr>
          <w:sz w:val="24"/>
        </w:rPr>
      </w:pPr>
    </w:p>
    <w:p w:rsidRDefault="00BA43A1" w:rsidP="001D2136" w:rsidR="00BA43A1">
      <w:pPr>
        <w:jc w:val="both"/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U Slav.Brodu,</w:t>
      </w:r>
      <w:r w:rsidR="009D36B0">
        <w:rPr>
          <w:sz w:val="24"/>
        </w:rPr>
        <w:t xml:space="preserve"> </w:t>
      </w:r>
      <w:r w:rsidR="005754B3">
        <w:rPr>
          <w:sz w:val="24"/>
        </w:rPr>
        <w:t>31.ožujka 2017</w:t>
      </w:r>
      <w:r w:rsidR="00690A81">
        <w:rPr>
          <w:sz w:val="24"/>
        </w:rPr>
        <w:t>.</w:t>
      </w: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230742">
        <w:rPr>
          <w:sz w:val="24"/>
        </w:rPr>
        <w:t xml:space="preserve">         </w:t>
      </w:r>
      <w:r>
        <w:rPr>
          <w:sz w:val="24"/>
        </w:rPr>
        <w:t>STEČAJNI SUDAC:</w:t>
      </w:r>
    </w:p>
    <w:p w:rsidRDefault="001D2136" w:rsidP="001D2136" w:rsidR="001D2136">
      <w:pPr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C3793D">
        <w:rPr>
          <w:sz w:val="24"/>
        </w:rPr>
        <w:t xml:space="preserve"> </w:t>
      </w:r>
      <w:r w:rsidR="00230742">
        <w:rPr>
          <w:sz w:val="24"/>
        </w:rPr>
        <w:t xml:space="preserve">  </w:t>
      </w:r>
      <w:r w:rsidR="000672AB">
        <w:rPr>
          <w:sz w:val="24"/>
        </w:rPr>
        <w:t xml:space="preserve">  </w:t>
      </w:r>
      <w:r w:rsidR="002116FD">
        <w:rPr>
          <w:sz w:val="24"/>
        </w:rPr>
        <w:t xml:space="preserve">     Vesna Vukelić</w:t>
      </w:r>
      <w:r w:rsidR="000672AB">
        <w:rPr>
          <w:sz w:val="24"/>
        </w:rPr>
        <w:t xml:space="preserve"> </w:t>
      </w:r>
    </w:p>
    <w:p w:rsidRDefault="006C6D69" w:rsidP="001D2136" w:rsidR="006C6D69">
      <w:pPr>
        <w:rPr>
          <w:sz w:val="24"/>
        </w:rPr>
      </w:pPr>
    </w:p>
    <w:sectPr w:rsidR="006C6D69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644" w:val="num"/>
        </w:tabs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3386"/>
    <w:rsid w:val="00006653"/>
    <w:rsid w:val="000306CB"/>
    <w:rsid w:val="00031219"/>
    <w:rsid w:val="00050A33"/>
    <w:rsid w:val="00057B0E"/>
    <w:rsid w:val="000672AB"/>
    <w:rsid w:val="00072127"/>
    <w:rsid w:val="000A289C"/>
    <w:rsid w:val="000A403E"/>
    <w:rsid w:val="000A5BA7"/>
    <w:rsid w:val="000B4190"/>
    <w:rsid w:val="000B4C24"/>
    <w:rsid w:val="000D0F27"/>
    <w:rsid w:val="000D19BE"/>
    <w:rsid w:val="00102B40"/>
    <w:rsid w:val="00130019"/>
    <w:rsid w:val="00144857"/>
    <w:rsid w:val="0017388C"/>
    <w:rsid w:val="00176CA1"/>
    <w:rsid w:val="001803D1"/>
    <w:rsid w:val="00193387"/>
    <w:rsid w:val="001948E8"/>
    <w:rsid w:val="00195214"/>
    <w:rsid w:val="001D2136"/>
    <w:rsid w:val="001D28F0"/>
    <w:rsid w:val="002116FD"/>
    <w:rsid w:val="0022455A"/>
    <w:rsid w:val="00230742"/>
    <w:rsid w:val="00257B24"/>
    <w:rsid w:val="00262A0A"/>
    <w:rsid w:val="00273569"/>
    <w:rsid w:val="0028658C"/>
    <w:rsid w:val="00294BD3"/>
    <w:rsid w:val="002A129D"/>
    <w:rsid w:val="002A1E98"/>
    <w:rsid w:val="002A5C9E"/>
    <w:rsid w:val="002C5C00"/>
    <w:rsid w:val="002E1909"/>
    <w:rsid w:val="002F2CE0"/>
    <w:rsid w:val="002F5E6D"/>
    <w:rsid w:val="00306017"/>
    <w:rsid w:val="0035179C"/>
    <w:rsid w:val="00370433"/>
    <w:rsid w:val="00371FB7"/>
    <w:rsid w:val="0037201D"/>
    <w:rsid w:val="003749A5"/>
    <w:rsid w:val="00375669"/>
    <w:rsid w:val="0038293C"/>
    <w:rsid w:val="00395E2A"/>
    <w:rsid w:val="003A1C26"/>
    <w:rsid w:val="003A5859"/>
    <w:rsid w:val="003B2D2C"/>
    <w:rsid w:val="003B50DA"/>
    <w:rsid w:val="003D66EF"/>
    <w:rsid w:val="003D711A"/>
    <w:rsid w:val="00427532"/>
    <w:rsid w:val="00441B46"/>
    <w:rsid w:val="00447410"/>
    <w:rsid w:val="00450F67"/>
    <w:rsid w:val="00450F89"/>
    <w:rsid w:val="00491EB1"/>
    <w:rsid w:val="004A27CF"/>
    <w:rsid w:val="004A32AE"/>
    <w:rsid w:val="004C74B6"/>
    <w:rsid w:val="004D1E86"/>
    <w:rsid w:val="004D30A4"/>
    <w:rsid w:val="004D472F"/>
    <w:rsid w:val="004E5A2B"/>
    <w:rsid w:val="005236D7"/>
    <w:rsid w:val="00545834"/>
    <w:rsid w:val="00555D7C"/>
    <w:rsid w:val="005605AD"/>
    <w:rsid w:val="005754B3"/>
    <w:rsid w:val="00585352"/>
    <w:rsid w:val="00586FB0"/>
    <w:rsid w:val="005B1BE6"/>
    <w:rsid w:val="005E50A5"/>
    <w:rsid w:val="005F12E5"/>
    <w:rsid w:val="0060329D"/>
    <w:rsid w:val="00611AD2"/>
    <w:rsid w:val="00636CA8"/>
    <w:rsid w:val="006472A1"/>
    <w:rsid w:val="00660BC1"/>
    <w:rsid w:val="00690A81"/>
    <w:rsid w:val="006941C1"/>
    <w:rsid w:val="006B2E22"/>
    <w:rsid w:val="006B4FBC"/>
    <w:rsid w:val="006C45E1"/>
    <w:rsid w:val="006C6D69"/>
    <w:rsid w:val="006C7E37"/>
    <w:rsid w:val="006D3DAB"/>
    <w:rsid w:val="00703F97"/>
    <w:rsid w:val="0070591C"/>
    <w:rsid w:val="0070686B"/>
    <w:rsid w:val="0071168B"/>
    <w:rsid w:val="00713874"/>
    <w:rsid w:val="00750544"/>
    <w:rsid w:val="00772356"/>
    <w:rsid w:val="00783DE3"/>
    <w:rsid w:val="00786666"/>
    <w:rsid w:val="00790E07"/>
    <w:rsid w:val="007B1A28"/>
    <w:rsid w:val="007C60D9"/>
    <w:rsid w:val="007E034B"/>
    <w:rsid w:val="007F56F1"/>
    <w:rsid w:val="00807FB8"/>
    <w:rsid w:val="008123B2"/>
    <w:rsid w:val="008338C2"/>
    <w:rsid w:val="00850107"/>
    <w:rsid w:val="008509A0"/>
    <w:rsid w:val="008C626B"/>
    <w:rsid w:val="008D61F3"/>
    <w:rsid w:val="008D63E1"/>
    <w:rsid w:val="008D6BC4"/>
    <w:rsid w:val="008F2185"/>
    <w:rsid w:val="00901D44"/>
    <w:rsid w:val="0090340A"/>
    <w:rsid w:val="00906CDA"/>
    <w:rsid w:val="00907B9E"/>
    <w:rsid w:val="00914E67"/>
    <w:rsid w:val="00930076"/>
    <w:rsid w:val="00954C94"/>
    <w:rsid w:val="00956F14"/>
    <w:rsid w:val="009970AD"/>
    <w:rsid w:val="009A5101"/>
    <w:rsid w:val="009A53FC"/>
    <w:rsid w:val="009A670F"/>
    <w:rsid w:val="009C2E1D"/>
    <w:rsid w:val="009D36B0"/>
    <w:rsid w:val="009F299C"/>
    <w:rsid w:val="009F2DA7"/>
    <w:rsid w:val="009F4940"/>
    <w:rsid w:val="00A0682E"/>
    <w:rsid w:val="00A47B78"/>
    <w:rsid w:val="00A60490"/>
    <w:rsid w:val="00A60CA2"/>
    <w:rsid w:val="00A662B8"/>
    <w:rsid w:val="00A75DE0"/>
    <w:rsid w:val="00AA199A"/>
    <w:rsid w:val="00AC176D"/>
    <w:rsid w:val="00AC383D"/>
    <w:rsid w:val="00AD4383"/>
    <w:rsid w:val="00AD7899"/>
    <w:rsid w:val="00AF73AD"/>
    <w:rsid w:val="00B01D0B"/>
    <w:rsid w:val="00B1073A"/>
    <w:rsid w:val="00B3033E"/>
    <w:rsid w:val="00B44985"/>
    <w:rsid w:val="00B63721"/>
    <w:rsid w:val="00B65080"/>
    <w:rsid w:val="00B83999"/>
    <w:rsid w:val="00B8634E"/>
    <w:rsid w:val="00B87528"/>
    <w:rsid w:val="00BA0180"/>
    <w:rsid w:val="00BA43A1"/>
    <w:rsid w:val="00BA5F89"/>
    <w:rsid w:val="00BA7480"/>
    <w:rsid w:val="00BB5AEB"/>
    <w:rsid w:val="00BC38F9"/>
    <w:rsid w:val="00BD4721"/>
    <w:rsid w:val="00C00F36"/>
    <w:rsid w:val="00C074B3"/>
    <w:rsid w:val="00C23FE4"/>
    <w:rsid w:val="00C35C29"/>
    <w:rsid w:val="00C3793D"/>
    <w:rsid w:val="00C55B65"/>
    <w:rsid w:val="00C66FB7"/>
    <w:rsid w:val="00C7319C"/>
    <w:rsid w:val="00C750DB"/>
    <w:rsid w:val="00C86785"/>
    <w:rsid w:val="00C91D78"/>
    <w:rsid w:val="00C91DED"/>
    <w:rsid w:val="00C9224D"/>
    <w:rsid w:val="00CE5183"/>
    <w:rsid w:val="00CF7626"/>
    <w:rsid w:val="00D0112B"/>
    <w:rsid w:val="00D12C64"/>
    <w:rsid w:val="00D21C01"/>
    <w:rsid w:val="00D26040"/>
    <w:rsid w:val="00D35E65"/>
    <w:rsid w:val="00D64E94"/>
    <w:rsid w:val="00D836CF"/>
    <w:rsid w:val="00DB0BC3"/>
    <w:rsid w:val="00DB106C"/>
    <w:rsid w:val="00DB5C2C"/>
    <w:rsid w:val="00DD4358"/>
    <w:rsid w:val="00DD6998"/>
    <w:rsid w:val="00DE00EA"/>
    <w:rsid w:val="00DE79DB"/>
    <w:rsid w:val="00E003C6"/>
    <w:rsid w:val="00E0436B"/>
    <w:rsid w:val="00E2031B"/>
    <w:rsid w:val="00E26B10"/>
    <w:rsid w:val="00E321E2"/>
    <w:rsid w:val="00E43DE9"/>
    <w:rsid w:val="00E4531E"/>
    <w:rsid w:val="00E62732"/>
    <w:rsid w:val="00E62887"/>
    <w:rsid w:val="00E67085"/>
    <w:rsid w:val="00E77482"/>
    <w:rsid w:val="00E80FF5"/>
    <w:rsid w:val="00E922AB"/>
    <w:rsid w:val="00E933C4"/>
    <w:rsid w:val="00EB1B5D"/>
    <w:rsid w:val="00EB6F67"/>
    <w:rsid w:val="00EC0B74"/>
    <w:rsid w:val="00EC6A09"/>
    <w:rsid w:val="00ED1633"/>
    <w:rsid w:val="00ED5498"/>
    <w:rsid w:val="00ED6D71"/>
    <w:rsid w:val="00EF013F"/>
    <w:rsid w:val="00EF2E13"/>
    <w:rsid w:val="00F43BC5"/>
    <w:rsid w:val="00F46118"/>
    <w:rsid w:val="00F4611B"/>
    <w:rsid w:val="00F56926"/>
    <w:rsid w:val="00F75D60"/>
    <w:rsid w:val="00FC4F11"/>
    <w:rsid w:val="00FC5526"/>
    <w:rsid w:val="00FD2F78"/>
    <w:rsid w:val="00FD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0B7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C0B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0B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0B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0B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0B7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C0B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0B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0B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0B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1055971.25</izvorni_sadrzaj>
    <derivirana_varijabla naziv="DomainObject.Predmet.InicijalnaVrijednost_1">1055971.25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St-33/2017</izvorni_sadrzaj>
    <derivirana_varijabla naziv="DomainObject.Predmet.OznakaBroj_1">St-33/2017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 1 SZ</izvorni_sadrzaj>
    <derivirana_varijabla naziv="DomainObject.Predmet.PrimjedbaSuca_1">čl.110 st. 1 SZ</derivirana_varijabla>
  </DomainObject.Predmet.PrimjedbaSuca>
  <DomainObject.Predmet.ProtustrankaFormated>
    <izvorni_sadrzaj>  JUKIĆ PEK d.o.o. za trgovinu, proizvodnju i usluge</izvorni_sadrzaj>
    <derivirana_varijabla naziv="DomainObject.Predmet.ProtustrankaFormated_1">  JUKIĆ PEK d.o.o. za trgovinu, proizvodnju i usluge</derivirana_varijabla>
  </DomainObject.Predmet.ProtustrankaFormated>
  <DomainObject.Predmet.ProtustrankaFormatedOIB>
    <izvorni_sadrzaj>  JUKIĆ PEK d.o.o. za trgovinu, proizvodnju i usluge, OIB 49936736352</izvorni_sadrzaj>
    <derivirana_varijabla naziv="DomainObject.Predmet.ProtustrankaFormatedOIB_1">  JUKIĆ PEK d.o.o. za trgovinu, proizvodnju i usluge, OIB 49936736352</derivirana_varijabla>
  </DomainObject.Predmet.ProtustrankaFormatedOIB>
  <DomainObject.Predmet.ProtustrankaFormatedWithAdress>
    <izvorni_sadrzaj> JUKIĆ PEK d.o.o. za trgovinu, proizvodnju i usluge, Matije Gupca 1, 34551 Lipik</izvorni_sadrzaj>
    <derivirana_varijabla naziv="DomainObject.Predmet.ProtustrankaFormatedWithAdress_1"> JUKIĆ PEK d.o.o. za trgovinu, proizvodnju i usluge, Matije Gupca 1, 34551 Lipik</derivirana_varijabla>
  </DomainObject.Predmet.ProtustrankaFormatedWithAdress>
  <DomainObject.Predmet.ProtustrankaFormatedWithAdressOIB>
    <izvorni_sadrzaj> JUKIĆ PEK d.o.o. za trgovinu, proizvodnju i usluge, OIB 49936736352, Matije Gupca 1, 34551 Lipik</izvorni_sadrzaj>
    <derivirana_varijabla naziv="DomainObject.Predmet.ProtustrankaFormatedWithAdressOIB_1"> JUKIĆ PEK d.o.o. za trgovinu, proizvodnju i usluge, OIB 49936736352, Matije Gupca 1, 34551 Lipik</derivirana_varijabla>
  </DomainObject.Predmet.ProtustrankaFormatedWithAdressOIB>
  <DomainObject.Predmet.ProtustrankaWithAdress>
    <izvorni_sadrzaj>JUKIĆ PEK d.o.o. za trgovinu, proizvodnju i usluge Matije Gupca 1, 34551 Lipik</izvorni_sadrzaj>
    <derivirana_varijabla naziv="DomainObject.Predmet.ProtustrankaWithAdress_1">JUKIĆ PEK d.o.o. za trgovinu, proizvodnju i usluge Matije Gupca 1, 34551 Lipik</derivirana_varijabla>
  </DomainObject.Predmet.ProtustrankaWithAdress>
  <DomainObject.Predmet.ProtustrankaWithAdressOIB>
    <izvorni_sadrzaj>JUKIĆ PEK d.o.o. za trgovinu, proizvodnju i usluge, OIB 49936736352, Matije Gupca 1, 34551 Lipik</izvorni_sadrzaj>
    <derivirana_varijabla naziv="DomainObject.Predmet.ProtustrankaWithAdressOIB_1">JUKIĆ PEK d.o.o. za trgovinu, proizvodnju i usluge, OIB 49936736352, Matije Gupca 1, 34551 Lipik</derivirana_varijabla>
  </DomainObject.Predmet.ProtustrankaWithAdressOIB>
  <DomainObject.Predmet.ProtustrankaNazivFormated>
    <izvorni_sadrzaj>JUKIĆ PEK d.o.o. za trgovinu, proizvodnju i usluge</izvorni_sadrzaj>
    <derivirana_varijabla naziv="DomainObject.Predmet.ProtustrankaNazivFormated_1">JUKIĆ PEK d.o.o. za trgovinu, proizvodnju i usluge</derivirana_varijabla>
  </DomainObject.Predmet.ProtustrankaNazivFormated>
  <DomainObject.Predmet.ProtustrankaNazivFormatedOIB>
    <izvorni_sadrzaj>JUKIĆ PEK d.o.o. za trgovinu, proizvodnju i usluge, OIB 49936736352</izvorni_sadrzaj>
    <derivirana_varijabla naziv="DomainObject.Predmet.ProtustrankaNazivFormatedOIB_1">JUKIĆ PEK d.o.o. za trgovinu, proizvodnju i usluge, OIB 49936736352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JUKIĆ PEK d.o.o. za trgovinu, proizvodnju i usluge</item>
    </izvorni_sadrzaj>
    <derivirana_varijabla naziv="DomainObject.Predmet.ProtuStrankaListFormated_1">
      <item>JUKIĆ PEK d.o.o. za trgovinu, proizvodnju i usluge</item>
    </derivirana_varijabla>
  </DomainObject.Predmet.ProtuStrankaListFormated>
  <DomainObject.Predmet.ProtuStrankaListFormatedOIB>
    <izvorni_sadrzaj>
      <item>JUKIĆ PEK d.o.o. za trgovinu, proizvodnju i usluge, OIB 49936736352</item>
    </izvorni_sadrzaj>
    <derivirana_varijabla naziv="DomainObject.Predmet.ProtuStrankaListFormatedOIB_1">
      <item>JUKIĆ PEK d.o.o. za trgovinu, proizvodnju i usluge, OIB 49936736352</item>
    </derivirana_varijabla>
  </DomainObject.Predmet.ProtuStrankaListFormatedOIB>
  <DomainObject.Predmet.ProtuStrankaListFormatedWithAdress>
    <izvorni_sadrzaj>
      <item>JUKIĆ PEK d.o.o. za trgovinu, proizvodnju i usluge, Matije Gupca 1, 34551 Lipik</item>
    </izvorni_sadrzaj>
    <derivirana_varijabla naziv="DomainObject.Predmet.ProtuStrankaListFormatedWithAdress_1">
      <item>JUKIĆ PEK d.o.o. za trgovinu, proizvodnju i usluge, Matije Gupca 1, 34551 Lipik</item>
    </derivirana_varijabla>
  </DomainObject.Predmet.ProtuStrankaListFormatedWithAdress>
  <DomainObject.Predmet.ProtuStrankaListFormatedWithAdressOIB>
    <izvorni_sadrzaj>
      <item>JUKIĆ PEK d.o.o. za trgovinu, proizvodnju i usluge, OIB 49936736352, Matije Gupca 1, 34551 Lipik</item>
    </izvorni_sadrzaj>
    <derivirana_varijabla naziv="DomainObject.Predmet.ProtuStrankaListFormatedWithAdressOIB_1">
      <item>JUKIĆ PEK d.o.o. za trgovinu, proizvodnju i usluge, OIB 49936736352, Matije Gupca 1, 34551 Lipik</item>
    </derivirana_varijabla>
  </DomainObject.Predmet.ProtuStrankaListFormatedWithAdressOIB>
  <DomainObject.Predmet.ProtuStrankaListNazivFormated>
    <izvorni_sadrzaj>
      <item>JUKIĆ PEK d.o.o. za trgovinu, proizvodnju i usluge</item>
    </izvorni_sadrzaj>
    <derivirana_varijabla naziv="DomainObject.Predmet.ProtuStrankaListNazivFormated_1">
      <item>JUKIĆ PEK d.o.o. za trgovinu, proizvodnju i usluge</item>
    </derivirana_varijabla>
  </DomainObject.Predmet.ProtuStrankaListNazivFormated>
  <DomainObject.Predmet.ProtuStrankaListNazivFormatedOIB>
    <izvorni_sadrzaj>
      <item>JUKIĆ PEK d.o.o. za trgovinu, proizvodnju i usluge, OIB 49936736352</item>
    </izvorni_sadrzaj>
    <derivirana_varijabla naziv="DomainObject.Predmet.ProtuStrankaListNazivFormatedOIB_1">
      <item>JUKIĆ PEK d.o.o. za trgovinu, proizvodnju i usluge, OIB 49936736352</item>
    </derivirana_varijabla>
  </DomainObject.Predmet.ProtuStrankaListNazivFormatedOIB>
  <DomainObject.Predmet.OstaliListFormated>
    <izvorni_sadrzaj>
      <item>IVICA JUKIĆ</item>
    </izvorni_sadrzaj>
    <derivirana_varijabla naziv="DomainObject.Predmet.OstaliListFormated_1">
      <item>IVICA JUKIĆ</item>
    </derivirana_varijabla>
  </DomainObject.Predmet.OstaliListFormated>
  <DomainObject.Predmet.OstaliListFormatedOIB>
    <izvorni_sadrzaj>
      <item>IVICA JUKIĆ, OIB 80557756487</item>
    </izvorni_sadrzaj>
    <derivirana_varijabla naziv="DomainObject.Predmet.OstaliListFormatedOIB_1">
      <item>IVICA JUKIĆ, OIB 80557756487</item>
    </derivirana_varijabla>
  </DomainObject.Predmet.OstaliListFormatedOIB>
  <DomainObject.Predmet.OstaliListFormatedWithAdress>
    <izvorni_sadrzaj>
      <item>IVICA JUKIĆ, Dupci 5/6, 10020 Odranski Obrež</item>
    </izvorni_sadrzaj>
    <derivirana_varijabla naziv="DomainObject.Predmet.OstaliListFormatedWithAdress_1">
      <item>IVICA JUKIĆ, Dupci 5/6, 10020 Odranski Obrež</item>
    </derivirana_varijabla>
  </DomainObject.Predmet.OstaliListFormatedWithAdress>
  <DomainObject.Predmet.OstaliListFormatedWithAdressOIB>
    <izvorni_sadrzaj>
      <item>IVICA JUKIĆ, OIB 80557756487, Dupci 5/6, 10020 Odranski Obrež</item>
    </izvorni_sadrzaj>
    <derivirana_varijabla naziv="DomainObject.Predmet.OstaliListFormatedWithAdressOIB_1">
      <item>IVICA JUKIĆ, OIB 80557756487, Dupci 5/6, 10020 Odranski Obrež</item>
    </derivirana_varijabla>
  </DomainObject.Predmet.OstaliListFormatedWithAdressOIB>
  <DomainObject.Predmet.OstaliListNazivFormated>
    <izvorni_sadrzaj>
      <item>IVICA JUKIĆ</item>
    </izvorni_sadrzaj>
    <derivirana_varijabla naziv="DomainObject.Predmet.OstaliListNazivFormated_1">
      <item>IVICA JUKIĆ</item>
    </derivirana_varijabla>
  </DomainObject.Predmet.OstaliListNazivFormated>
  <DomainObject.Predmet.OstaliListNazivFormatedOIB>
    <izvorni_sadrzaj>
      <item>IVICA JUKIĆ, OIB 80557756487</item>
    </izvorni_sadrzaj>
    <derivirana_varijabla naziv="DomainObject.Predmet.OstaliListNazivFormatedOIB_1">
      <item>IVICA JUKIĆ, OIB 80557756487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JUKIĆ PEK d.o.o. za trgovinu, proizvodnju i usluge</izvorni_sadrzaj>
    <derivirana_varijabla naziv="DomainObject.Predmet.ProtustrankaIDrugi_1">JUKIĆ PEK d.o.o. za trgovinu,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JUKIĆ PEK d.o.o. za trgovinu, proizvodnju i usluge, OIB 49936736352, Matije Gupca 1, 34551 Lipik</izvorni_sadrzaj>
    <derivirana_varijabla naziv="DomainObject.Predmet.ProtustrankaIDrugiAdressOIB_1">JUKIĆ PEK d.o.o. za trgovinu, proizvodnju i usluge, OIB 49936736352, Matije Gupca 1, 34551 Lipik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JUKIĆ PEK d.o.o. za trgovinu, proizvodnju i usluge</item>
      <item>IVICA JUKIĆ</item>
    </izvorni_sadrzaj>
    <derivirana_varijabla naziv="DomainObject.Predmet.SudioniciListNaziv_1">
      <item>Financijska agencija</item>
      <item>JUKIĆ PEK d.o.o. za trgovinu, proizvodnju i usluge</item>
      <item>IVICA JUKIĆ</item>
    </derivirana_varijabla>
  </DomainObject.Predmet.SudioniciListNaziv>
  <DomainObject.Predmet.SudioniciListAdressOIB>
    <izvorni_sadrzaj>
      <item>Financijska agencija, OIB 85821130368, Ulica grada Vukovara 70,10000 Zagreb</item>
      <item>JUKIĆ PEK d.o.o. za trgovinu, proizvodnju i usluge, OIB 49936736352, Matije Gupca 1,34551 Lipik</item>
      <item>IVICA JUKIĆ, OIB 80557756487, Dupci 5/6,10020 Odranski Obrež</item>
    </izvorni_sadrzaj>
    <derivirana_varijabla naziv="DomainObject.Predmet.SudioniciListAdressOIB_1">
      <item>Financijska agencija, OIB 85821130368, Ulica grada Vukovara 70,10000 Zagreb</item>
      <item>JUKIĆ PEK d.o.o. za trgovinu, proizvodnju i usluge, OIB 49936736352, Matije Gupca 1,34551 Lipik</item>
      <item>IVICA JUKIĆ, OIB 80557756487, Dupci 5/6,10020 Odranski Obrež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49936736352</item>
      <item>, OIB 80557756487</item>
    </izvorni_sadrzaj>
    <derivirana_varijabla naziv="DomainObject.Predmet.SudioniciListNazivOIB_1">
      <item>, OIB 85821130368</item>
      <item>, OIB 49936736352</item>
      <item>, OIB 80557756487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123</properties:Words>
  <properties:Characters>684</properties:Characters>
  <properties:Lines>31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2017-03-31T07:16:00Z</dcterms:created>
  <dc:creator>Trgovacki sud</dc:creator>
  <cp:lastModifiedBy>wsadmin</cp:lastModifiedBy>
  <cp:lastPrinted>2017-03-31T07:15:00Z</cp:lastPrinted>
  <dcterms:modified xmlns:xsi="http://www.w3.org/2001/XMLSchema-instance" xsi:type="dcterms:W3CDTF">2017-03-31T07:31:00Z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