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cc84" w14:paraId="f04cc84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2A7D47">
        <w:t>5</w:t>
      </w:r>
      <w:r w:rsidR="00A17D88">
        <w:t>81</w:t>
      </w:r>
      <w:r w:rsidR="00335F93">
        <w:t>/1</w:t>
      </w:r>
      <w:r w:rsidR="00D86986">
        <w:t>8</w:t>
      </w:r>
      <w:r w:rsidR="00335F93">
        <w:t>-</w:t>
      </w:r>
      <w:r w:rsidR="006A1DE8">
        <w:t>1</w:t>
      </w:r>
      <w:r w:rsidR="00A17D88">
        <w:t>5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8C581C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8C581C" w:rsidP="00A31D1E" w:rsidR="008C581C">
      <w:pPr>
        <w:jc w:val="both"/>
      </w:pPr>
    </w:p>
    <w:p w:rsidRDefault="007B563B" w:rsidP="00514F01" w:rsidR="00514F01">
      <w:pPr>
        <w:jc w:val="both"/>
      </w:pPr>
      <w:r>
        <w:tab/>
      </w:r>
      <w:r w:rsidR="002A7D47" w:rsidRPr="00CE0AA2">
        <w:t xml:space="preserve">Trgovački sud u Osijeku, po sucu mr. sc. Tihomiru Kovačeviću, kao stečajnom sucu, povodom prijedloga FINANCIJSKE AGENCIJE ZAGREB, Regionalni centar </w:t>
      </w:r>
      <w:r w:rsidR="002A7D47" w:rsidRPr="00F57F93">
        <w:t>Zagreb, Trg svibanjskih žrtava 1995. 1</w:t>
      </w:r>
      <w:r w:rsidR="002A7D47" w:rsidRPr="00CE0AA2">
        <w:t xml:space="preserve">, OIB 85821130368 za otvaranje stečajnog postupka nad dužnikom </w:t>
      </w:r>
      <w:r w:rsidR="00A17D88" w:rsidRPr="00A17D88">
        <w:t>RO-PROJEKT d.o.o. za projektiranje, Zagreb, Merlinov put 10/A, MBS 080270639, OIB: 10670013791</w:t>
      </w:r>
      <w:r w:rsidR="00514F01" w:rsidRPr="0041082E">
        <w:t xml:space="preserve">, dana </w:t>
      </w:r>
      <w:r w:rsidR="009753DD">
        <w:t>4</w:t>
      </w:r>
      <w:r w:rsidR="00514F01" w:rsidRPr="0041082E">
        <w:t xml:space="preserve">. </w:t>
      </w:r>
      <w:r w:rsidR="00C433B2">
        <w:t>rujn</w:t>
      </w:r>
      <w:r w:rsidR="00514F01">
        <w:t>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8C581C" w:rsidP="00514F01" w:rsidR="008C581C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8C581C" w:rsidP="00514F01" w:rsidR="008C581C">
      <w:pPr>
        <w:jc w:val="both"/>
      </w:pPr>
    </w:p>
    <w:p w:rsidRDefault="00514F01" w:rsidP="00A17D88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A17D88" w:rsidRPr="00A17D88">
        <w:t>RO-PROJEKT d.o.o. za projektiranje, Zagreb, Merlinov put 10/A, MBS 080270639, OIB: 10670013791</w:t>
      </w:r>
      <w:r w:rsidR="00C433B2">
        <w:t xml:space="preserve"> </w:t>
      </w:r>
      <w:r>
        <w:t>s pozivom na broj HR05 272-</w:t>
      </w:r>
      <w:r w:rsidR="009753DD">
        <w:t>5</w:t>
      </w:r>
      <w:r w:rsidR="00C433B2">
        <w:t>81</w:t>
      </w:r>
      <w:r>
        <w:t>-1</w:t>
      </w:r>
      <w:r w:rsidR="00D86986">
        <w:t>8</w:t>
      </w:r>
      <w:r>
        <w:t xml:space="preserve"> kod Hrvatske poštanske banke iznos od </w:t>
      </w:r>
      <w:r w:rsidR="00C433B2">
        <w:rPr>
          <w:color w:val="000000"/>
        </w:rPr>
        <w:t>20.000</w:t>
      </w:r>
      <w:r w:rsidR="00947EDA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846A27" w:rsidP="00514F01" w:rsidR="00846A27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846A27" w:rsidP="00514F01" w:rsidR="00846A27" w:rsidRPr="00702E78"/>
    <w:p w:rsidRDefault="00C433B2" w:rsidP="00C433B2" w:rsidR="00C433B2">
      <w:pPr>
        <w:ind w:firstLine="720"/>
        <w:jc w:val="both"/>
      </w:pPr>
      <w:r>
        <w:t xml:space="preserve">Dana 16.11.2017. zaprimljen je na Trgovačkom sudu u Zagrebu prijedlog FINE Regionalni centar Zagreb, Klasa: 110-07/17-01/04 Ur. broj 04-06-17-5393 od 15.11.2017. godine, za otvaranje stečajnog postupka nad dužnikom </w:t>
      </w:r>
      <w:r w:rsidRPr="00487E64">
        <w:t>RO-PROJEKT d.o.o. za projektiranje, Zagreb, Merlinov put 10/A, MBS 080270639, OIB: 10670013791</w:t>
      </w:r>
      <w:r>
        <w:t>, temeljem odredbe čl. 110. st. 1. Stečajnog zakona (NN 71/15 i 104/17, dalje: SZ).</w:t>
      </w:r>
    </w:p>
    <w:p w:rsidRDefault="00C433B2" w:rsidP="00C433B2" w:rsidR="00C433B2">
      <w:pPr>
        <w:ind w:firstLine="720"/>
        <w:jc w:val="both"/>
      </w:pPr>
    </w:p>
    <w:p w:rsidRDefault="00C433B2" w:rsidP="00C433B2" w:rsidR="00C433B2">
      <w:pPr>
        <w:ind w:firstLine="720"/>
        <w:jc w:val="both"/>
      </w:pPr>
      <w:r>
        <w:t xml:space="preserve">U prijedlogu je navela da na dan 14.11.2017. dužnik u Očevidniku redoslijeda osnova za plaćanje ima evidentirane neizvršene osnove za plaćanje u neprekinutom razdoblju od 120 dana, </w:t>
      </w:r>
      <w:r>
        <w:lastRenderedPageBreak/>
        <w:t xml:space="preserve">u ukupnom iznosu od 17.022,09 kn, u koji iznos je uračunata kamata i naknada FINE za provedbe ovrhe na novčanim sredstvima dužnika. Navodi da dužnik ima 1 zaposlenog radnika. </w:t>
      </w:r>
    </w:p>
    <w:p w:rsidRDefault="00C433B2" w:rsidP="00C433B2" w:rsidR="00C433B2">
      <w:pPr>
        <w:ind w:firstLine="720"/>
        <w:jc w:val="both"/>
      </w:pPr>
    </w:p>
    <w:p w:rsidRDefault="00C433B2" w:rsidP="00C433B2" w:rsidR="00C433B2">
      <w:pPr>
        <w:ind w:firstLine="720"/>
        <w:jc w:val="both"/>
      </w:pPr>
      <w:r>
        <w:t>Dostavlja popis računa i oročenih novčanih sredstava dužnika na dan 14</w:t>
      </w:r>
      <w:r w:rsidRPr="00D555EE">
        <w:t>.11.2017</w:t>
      </w:r>
      <w:r>
        <w:t>., te navodi da na temelju čl. 112. st. 5. SZ dužnik na ime predujma za namirenje troškova stečajnog postupka ima zaplijenjena novčana sredstva na dan 14</w:t>
      </w:r>
      <w:r w:rsidRPr="00D555EE">
        <w:t>.11.2017</w:t>
      </w:r>
      <w:r>
        <w:t>. u iznosu od 431,32 kn.</w:t>
      </w:r>
    </w:p>
    <w:p w:rsidRDefault="00C433B2" w:rsidP="00C433B2" w:rsidR="00C433B2">
      <w:pPr>
        <w:ind w:firstLine="720"/>
        <w:jc w:val="both"/>
      </w:pPr>
    </w:p>
    <w:p w:rsidRDefault="00C433B2" w:rsidP="00C433B2" w:rsidR="00C433B2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5334E5" w:rsidP="005F045D" w:rsidR="005334E5">
      <w:pPr>
        <w:ind w:right="-335"/>
        <w:jc w:val="both"/>
      </w:pPr>
    </w:p>
    <w:p w:rsidRDefault="00514F01" w:rsidP="00FF6D08" w:rsidR="00846A27">
      <w:pPr>
        <w:ind w:right="-2"/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FF6D08">
        <w:t>4</w:t>
      </w:r>
      <w:r>
        <w:t>.0</w:t>
      </w:r>
      <w:r w:rsidR="0061105B">
        <w:t>9</w:t>
      </w:r>
      <w:r>
        <w:t>.2018.  godine, privremen</w:t>
      </w:r>
      <w:r w:rsidR="0061105B">
        <w:t>i</w:t>
      </w:r>
      <w:r>
        <w:t xml:space="preserve"> stečajn</w:t>
      </w:r>
      <w:r w:rsidR="0061105B">
        <w:t>i</w:t>
      </w:r>
      <w:r>
        <w:t xml:space="preserve"> upravitelj je izloži</w:t>
      </w:r>
      <w:r w:rsidR="0061105B">
        <w:t>o</w:t>
      </w:r>
      <w:r>
        <w:t xml:space="preserve"> svoje pisano izvješće od</w:t>
      </w:r>
      <w:r w:rsidRPr="00A128F1">
        <w:t xml:space="preserve"> </w:t>
      </w:r>
      <w:r w:rsidR="0061105B">
        <w:t>27</w:t>
      </w:r>
      <w:r w:rsidRPr="00A128F1">
        <w:t>.</w:t>
      </w:r>
      <w:r>
        <w:t>0</w:t>
      </w:r>
      <w:r w:rsidR="0061105B">
        <w:t>8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61105B">
        <w:t>21</w:t>
      </w:r>
      <w:r w:rsidRPr="00F16487">
        <w:t>-</w:t>
      </w:r>
      <w:r w:rsidR="00A505F7">
        <w:t>2</w:t>
      </w:r>
      <w:r w:rsidR="0061105B">
        <w:t>2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</w:t>
      </w:r>
      <w:r w:rsidR="004202D9">
        <w:t xml:space="preserve">u </w:t>
      </w:r>
      <w:r w:rsidRPr="00D3064F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D3064F">
        <w:t xml:space="preserve"> u iznosu od</w:t>
      </w:r>
      <w:r w:rsidR="00820518">
        <w:t xml:space="preserve"> </w:t>
      </w:r>
      <w:r w:rsidR="00240F73" w:rsidRPr="00240F73">
        <w:t xml:space="preserve">20.000,00 kn </w:t>
      </w:r>
      <w:r w:rsidR="000E2D86">
        <w:t xml:space="preserve">i to </w:t>
      </w:r>
      <w:r w:rsidR="00240F73" w:rsidRPr="00240F73">
        <w:t xml:space="preserve">6.000,00 kn za knjigovodstveni servis </w:t>
      </w:r>
      <w:r w:rsidR="004E06E9">
        <w:t>(</w:t>
      </w:r>
      <w:r w:rsidR="00240F73" w:rsidRPr="00240F73">
        <w:t>za 6 mjeseci</w:t>
      </w:r>
      <w:r w:rsidR="004E06E9">
        <w:t>)</w:t>
      </w:r>
      <w:r w:rsidR="00240F73" w:rsidRPr="00240F73">
        <w:t>, 4.000,00 kn</w:t>
      </w:r>
      <w:r w:rsidR="000E2D86">
        <w:t xml:space="preserve"> materijalni troškovi stečaja (</w:t>
      </w:r>
      <w:r w:rsidR="00240F73" w:rsidRPr="00240F73">
        <w:t>za poštarinu, gorivo, telefon, fotokopiranje, papir, omotnice itd.</w:t>
      </w:r>
      <w:r w:rsidR="000E2D86">
        <w:t>)</w:t>
      </w:r>
      <w:r w:rsidR="00240F73" w:rsidRPr="00240F73">
        <w:t xml:space="preserve"> i 10.000,00 kn bruto nagrada stečajnom upravitelju</w:t>
      </w:r>
      <w:r w:rsidR="00606C6D">
        <w:rPr>
          <w:color w:val="000000"/>
        </w:rPr>
        <w:t xml:space="preserve">, u roku od </w:t>
      </w:r>
      <w:r w:rsidR="00A0434E">
        <w:rPr>
          <w:color w:val="000000"/>
        </w:rPr>
        <w:t>15 dana</w:t>
      </w:r>
      <w:r w:rsidR="00A16D1A" w:rsidRPr="005F045D">
        <w:t>.</w:t>
      </w:r>
    </w:p>
    <w:p w:rsidRDefault="00A30D70" w:rsidP="00FF6D08" w:rsidR="00A30D70">
      <w:pPr>
        <w:ind w:right="-2"/>
        <w:jc w:val="both"/>
      </w:pPr>
    </w:p>
    <w:p w:rsidRDefault="00514F01" w:rsidP="00514F01" w:rsidR="00846A27">
      <w:pPr>
        <w:jc w:val="center"/>
      </w:pPr>
      <w:r w:rsidRPr="00F15533">
        <w:t xml:space="preserve">U Osijeku </w:t>
      </w:r>
      <w:r w:rsidR="00C433B2" w:rsidRPr="00C433B2">
        <w:t xml:space="preserve">4. rujna </w:t>
      </w:r>
      <w:r w:rsidRPr="00333014">
        <w:t>2018</w:t>
      </w:r>
      <w:r w:rsidRPr="00F15533">
        <w:t>.</w:t>
      </w:r>
    </w:p>
    <w:p w:rsidRDefault="00A30D70" w:rsidP="00514F01" w:rsidR="00A30D70" w:rsidRPr="00F15533">
      <w:pPr>
        <w:jc w:val="center"/>
      </w:pP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B555BE" w:rsidR="00B555BE">
      <w:pPr>
        <w:pStyle w:val="Tijeloteksta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A30D70" w:rsidP="00B555BE" w:rsidR="00A30D70">
      <w:pPr>
        <w:pStyle w:val="Tijeloteksta"/>
      </w:pPr>
    </w:p>
    <w:p w:rsidRDefault="00514F01" w:rsidP="00B555BE" w:rsidR="00514F01" w:rsidRPr="006178F4">
      <w:pPr>
        <w:pStyle w:val="Tijeloteksta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A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A17D88" w:rsidRPr="00A17D88">
      <w:t>581/18-15</w:t>
    </w: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2D8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676C"/>
    <w:rsid w:val="002309B7"/>
    <w:rsid w:val="002316B5"/>
    <w:rsid w:val="002321E0"/>
    <w:rsid w:val="00232922"/>
    <w:rsid w:val="00240F73"/>
    <w:rsid w:val="00241AEE"/>
    <w:rsid w:val="002431F5"/>
    <w:rsid w:val="00250830"/>
    <w:rsid w:val="00253522"/>
    <w:rsid w:val="00257509"/>
    <w:rsid w:val="00257A00"/>
    <w:rsid w:val="002617D8"/>
    <w:rsid w:val="00261ADD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A7D4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436C"/>
    <w:rsid w:val="004E06E9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4C61"/>
    <w:rsid w:val="005D60F9"/>
    <w:rsid w:val="005D6EE9"/>
    <w:rsid w:val="005F045D"/>
    <w:rsid w:val="005F2FF7"/>
    <w:rsid w:val="005F7553"/>
    <w:rsid w:val="0060477C"/>
    <w:rsid w:val="00606C6D"/>
    <w:rsid w:val="00606E4C"/>
    <w:rsid w:val="0061105B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BD8"/>
    <w:rsid w:val="006A4A2E"/>
    <w:rsid w:val="006B1987"/>
    <w:rsid w:val="006B4D96"/>
    <w:rsid w:val="006C6BD9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4A9A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3DD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17D88"/>
    <w:rsid w:val="00A20EEF"/>
    <w:rsid w:val="00A22C4E"/>
    <w:rsid w:val="00A23433"/>
    <w:rsid w:val="00A24B27"/>
    <w:rsid w:val="00A251E3"/>
    <w:rsid w:val="00A30D70"/>
    <w:rsid w:val="00A31987"/>
    <w:rsid w:val="00A31D1E"/>
    <w:rsid w:val="00A3289A"/>
    <w:rsid w:val="00A33AC5"/>
    <w:rsid w:val="00A371EB"/>
    <w:rsid w:val="00A42D85"/>
    <w:rsid w:val="00A43D4C"/>
    <w:rsid w:val="00A46321"/>
    <w:rsid w:val="00A505F7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5BE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27A2D"/>
    <w:rsid w:val="00C34B12"/>
    <w:rsid w:val="00C34C38"/>
    <w:rsid w:val="00C3739F"/>
    <w:rsid w:val="00C433B2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6B15"/>
    <w:rsid w:val="00E93FB9"/>
    <w:rsid w:val="00E948EE"/>
    <w:rsid w:val="00E96434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6D08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4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F4A9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F4A9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A9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A9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4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F4A9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F4A9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A9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A9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St-581/2018</izvorni_sadrzaj>
    <derivirana_varijabla naziv="DomainObject.Predmet.OznakaBroj_1">St-581/2018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RO-PROJEKT d.o.o.</izvorni_sadrzaj>
    <derivirana_varijabla naziv="DomainObject.Predmet.ProtustrankaFormated_1">  RO-PROJEKT d.o.o.</derivirana_varijabla>
  </DomainObject.Predmet.ProtustrankaFormated>
  <DomainObject.Predmet.ProtustrankaFormatedOIB>
    <izvorni_sadrzaj>  RO-PROJEKT d.o.o., OIB 10670013791</izvorni_sadrzaj>
    <derivirana_varijabla naziv="DomainObject.Predmet.ProtustrankaFormatedOIB_1">  RO-PROJEKT d.o.o., OIB 10670013791</derivirana_varijabla>
  </DomainObject.Predmet.ProtustrankaFormatedOIB>
  <DomainObject.Predmet.ProtustrankaFormatedWithAdress>
    <izvorni_sadrzaj> RO-PROJEKT d.o.o., Merlinov put 10/A, 10000 Zagreb</izvorni_sadrzaj>
    <derivirana_varijabla naziv="DomainObject.Predmet.ProtustrankaFormatedWithAdress_1"> RO-PROJEKT d.o.o., Merlinov put 10/A, 10000 Zagreb</derivirana_varijabla>
  </DomainObject.Predmet.ProtustrankaFormatedWithAdress>
  <DomainObject.Predmet.ProtustrankaFormatedWithAdressOIB>
    <izvorni_sadrzaj> RO-PROJEKT d.o.o., OIB 10670013791, Merlinov put 10/A, 10000 Zagreb</izvorni_sadrzaj>
    <derivirana_varijabla naziv="DomainObject.Predmet.ProtustrankaFormatedWithAdressOIB_1"> RO-PROJEKT d.o.o., OIB 10670013791, Merlinov put 10/A, 10000 Zagreb</derivirana_varijabla>
  </DomainObject.Predmet.ProtustrankaFormatedWithAdressOIB>
  <DomainObject.Predmet.ProtustrankaWithAdress>
    <izvorni_sadrzaj>RO-PROJEKT d.o.o. Merlinov put 10/A, 10000 Zagreb</izvorni_sadrzaj>
    <derivirana_varijabla naziv="DomainObject.Predmet.ProtustrankaWithAdress_1">RO-PROJEKT d.o.o. Merlinov put 10/A, 10000 Zagreb</derivirana_varijabla>
  </DomainObject.Predmet.ProtustrankaWithAdress>
  <DomainObject.Predmet.ProtustrankaWithAdressOIB>
    <izvorni_sadrzaj>RO-PROJEKT d.o.o., OIB 10670013791, Merlinov put 10/A, 10000 Zagreb</izvorni_sadrzaj>
    <derivirana_varijabla naziv="DomainObject.Predmet.ProtustrankaWithAdressOIB_1">RO-PROJEKT d.o.o., OIB 10670013791, Merlinov put 10/A, 10000 Zagreb</derivirana_varijabla>
  </DomainObject.Predmet.ProtustrankaWithAdressOIB>
  <DomainObject.Predmet.ProtustrankaNazivFormated>
    <izvorni_sadrzaj>RO-PROJEKT d.o.o.</izvorni_sadrzaj>
    <derivirana_varijabla naziv="DomainObject.Predmet.ProtustrankaNazivFormated_1">RO-PROJEKT d.o.o.</derivirana_varijabla>
  </DomainObject.Predmet.ProtustrankaNazivFormated>
  <DomainObject.Predmet.ProtustrankaNazivFormatedOIB>
    <izvorni_sadrzaj>RO-PROJEKT d.o.o., OIB 10670013791</izvorni_sadrzaj>
    <derivirana_varijabla naziv="DomainObject.Predmet.ProtustrankaNazivFormatedOIB_1">RO-PROJEKT d.o.o., OIB 10670013791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RO-PROJEKT d.o.o.</item>
    </izvorni_sadrzaj>
    <derivirana_varijabla naziv="DomainObject.Predmet.ProtuStrankaListFormated_1">
      <item>RO-PROJEKT d.o.o.</item>
    </derivirana_varijabla>
  </DomainObject.Predmet.ProtuStrankaListFormated>
  <DomainObject.Predmet.ProtuStrankaListFormatedOIB>
    <izvorni_sadrzaj>
      <item>RO-PROJEKT d.o.o., OIB 10670013791</item>
    </izvorni_sadrzaj>
    <derivirana_varijabla naziv="DomainObject.Predmet.ProtuStrankaListFormatedOIB_1">
      <item>RO-PROJEKT d.o.o., OIB 10670013791</item>
    </derivirana_varijabla>
  </DomainObject.Predmet.ProtuStrankaListFormatedOIB>
  <DomainObject.Predmet.ProtuStrankaListFormatedWithAdress>
    <izvorni_sadrzaj>
      <item>RO-PROJEKT d.o.o., Merlinov put 10/A, 10000 Zagreb</item>
    </izvorni_sadrzaj>
    <derivirana_varijabla naziv="DomainObject.Predmet.ProtuStrankaListFormatedWithAdress_1">
      <item>RO-PROJEKT d.o.o., Merlinov put 10/A, 10000 Zagreb</item>
    </derivirana_varijabla>
  </DomainObject.Predmet.ProtuStrankaListFormatedWithAdress>
  <DomainObject.Predmet.ProtuStrankaListFormatedWithAdressOIB>
    <izvorni_sadrzaj>
      <item>RO-PROJEKT d.o.o., OIB 10670013791, Merlinov put 10/A, 10000 Zagreb</item>
    </izvorni_sadrzaj>
    <derivirana_varijabla naziv="DomainObject.Predmet.ProtuStrankaListFormatedWithAdressOIB_1">
      <item>RO-PROJEKT d.o.o., OIB 10670013791, Merlinov put 10/A, 10000 Zagreb</item>
    </derivirana_varijabla>
  </DomainObject.Predmet.ProtuStrankaListFormatedWithAdressOIB>
  <DomainObject.Predmet.ProtuStrankaListNazivFormated>
    <izvorni_sadrzaj>
      <item>RO-PROJEKT d.o.o.</item>
    </izvorni_sadrzaj>
    <derivirana_varijabla naziv="DomainObject.Predmet.ProtuStrankaListNazivFormated_1">
      <item>RO-PROJEKT d.o.o.</item>
    </derivirana_varijabla>
  </DomainObject.Predmet.ProtuStrankaListNazivFormated>
  <DomainObject.Predmet.ProtuStrankaListNazivFormatedOIB>
    <izvorni_sadrzaj>
      <item>RO-PROJEKT d.o.o., OIB 10670013791</item>
    </izvorni_sadrzaj>
    <derivirana_varijabla naziv="DomainObject.Predmet.ProtuStrankaListNazivFormatedOIB_1">
      <item>RO-PROJEKT d.o.o., OIB 10670013791</item>
    </derivirana_varijabla>
  </DomainObject.Predmet.ProtuStrankaListNazivFormatedOIB>
  <DomainObject.Predmet.OstaliListFormated>
    <izvorni_sadrzaj>
      <item>Mirjana Meštrić</item>
    </izvorni_sadrzaj>
    <derivirana_varijabla naziv="DomainObject.Predmet.OstaliListFormated_1">
      <item>Mirjana Meštrić</item>
    </derivirana_varijabla>
  </DomainObject.Predmet.OstaliListFormated>
  <DomainObject.Predmet.OstaliListFormatedOIB>
    <izvorni_sadrzaj>
      <item>Mirjana Meštrić, OIB 23455201965</item>
    </izvorni_sadrzaj>
    <derivirana_varijabla naziv="DomainObject.Predmet.OstaliListFormatedOIB_1">
      <item>Mirjana Meštrić, OIB 23455201965</item>
    </derivirana_varijabla>
  </DomainObject.Predmet.OstaliListFormatedOIB>
  <DomainObject.Predmet.OstaliListFormatedWithAdress>
    <izvorni_sadrzaj>
      <item>Mirjana Meštrić, Merlinov Put 10a, 10000 Zagreb</item>
    </izvorni_sadrzaj>
    <derivirana_varijabla naziv="DomainObject.Predmet.OstaliListFormatedWithAdress_1">
      <item>Mirjana Meštrić, Merlinov Put 10a, 10000 Zagreb</item>
    </derivirana_varijabla>
  </DomainObject.Predmet.OstaliListFormatedWithAdress>
  <DomainObject.Predmet.OstaliListFormatedWithAdressOIB>
    <izvorni_sadrzaj>
      <item>Mirjana Meštrić, OIB 23455201965, Merlinov Put 10a, 10000 Zagreb</item>
    </izvorni_sadrzaj>
    <derivirana_varijabla naziv="DomainObject.Predmet.OstaliListFormatedWithAdressOIB_1">
      <item>Mirjana Meštrić, OIB 23455201965, Merlinov Put 10a, 10000 Zagreb</item>
    </derivirana_varijabla>
  </DomainObject.Predmet.OstaliListFormatedWithAdressOIB>
  <DomainObject.Predmet.OstaliListNazivFormated>
    <izvorni_sadrzaj>
      <item>Mirjana Meštrić</item>
    </izvorni_sadrzaj>
    <derivirana_varijabla naziv="DomainObject.Predmet.OstaliListNazivFormated_1">
      <item>Mirjana Meštrić</item>
    </derivirana_varijabla>
  </DomainObject.Predmet.OstaliListNazivFormated>
  <DomainObject.Predmet.OstaliListNazivFormatedOIB>
    <izvorni_sadrzaj>
      <item>Mirjana Meštrić, OIB 23455201965</item>
    </izvorni_sadrzaj>
    <derivirana_varijabla naziv="DomainObject.Predmet.OstaliListNazivFormatedOIB_1">
      <item>Mirjana Meštrić, OIB 23455201965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RO-PROJEKT d.o.o.</izvorni_sadrzaj>
    <derivirana_varijabla naziv="DomainObject.Predmet.ProtustrankaIDrugi_1">RO-PROJEKT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RO-PROJEKT d.o.o., OIB 10670013791, Merlinov put 10/A, 10000 Zagreb</izvorni_sadrzaj>
    <derivirana_varijabla naziv="DomainObject.Predmet.ProtustrankaIDrugiAdressOIB_1">RO-PROJEKT d.o.o., OIB 10670013791, Merlinov put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RO-PROJEKT d.o.o.</item>
      <item>FINA Regionalni centar Zagreb</item>
      <item>Mirjana Meštrić</item>
    </izvorni_sadrzaj>
    <derivirana_varijabla naziv="DomainObject.Predmet.SudioniciListNaziv_1">
      <item>RO-PROJEKT d.o.o.</item>
      <item>FINA Regionalni centar Zagreb</item>
      <item>Mirjana Meštrić</item>
    </derivirana_varijabla>
  </DomainObject.Predmet.SudioniciListNaziv>
  <DomainObject.Predmet.SudioniciListAdressOIB>
    <izvorni_sadrzaj>
      <item>RO-PROJEKT d.o.o., OIB 10670013791, Merlinov put 10/A,10000 Zagreb</item>
      <item>FINA Regionalni centar Zagreb, OIB 85821130368, Trg svibanjskih žrtava 1995. br. 1,10000 Zagreb</item>
      <item>Mirjana Meštrić, OIB 23455201965, Merlinov Put 10a,10000 Zagreb</item>
    </izvorni_sadrzaj>
    <derivirana_varijabla naziv="DomainObject.Predmet.SudioniciListAdressOIB_1">
      <item>RO-PROJEKT d.o.o., OIB 10670013791, Merlinov put 10/A,10000 Zagreb</item>
      <item>FINA Regionalni centar Zagreb, OIB 85821130368, Trg svibanjskih žrtava 1995. br. 1,10000 Zagreb</item>
      <item>Mirjana Meštrić, OIB 23455201965, Merlinov Put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10670013791</item>
      <item>, OIB 85821130368</item>
      <item>, OIB 23455201965</item>
    </izvorni_sadrzaj>
    <derivirana_varijabla naziv="DomainObject.Predmet.SudioniciListNazivOIB_1">
      <item>, OIB 10670013791</item>
      <item>, OIB 85821130368</item>
      <item>, OIB 23455201965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6863FB-F0C7-4316-98FA-DDCD362B2E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675</properties:Words>
  <properties:Characters>3685</properties:Characters>
  <properties:Lines>80</properties:Lines>
  <properties:Paragraphs>24</properties:Paragraphs>
  <properties:TotalTime>379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2018-05-17T10:09:00Z</cp:lastPrinted>
  <dcterms:modified xmlns:xsi="http://www.w3.org/2001/XMLSchema-instance" xsi:type="dcterms:W3CDTF">2018-09-04T12:14:00Z</dcterms:modified>
  <cp:revision>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20.000,00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