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bced" w14:paraId="df7bced" w:rsidRDefault="003815CB" w:rsidP="003815C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815CB" w:rsidR="00AE649C" w:rsidRPr="00B76F3C">
      <w:pPr>
        <w:pStyle w:val="NormaleSPIS"/>
        <w:spacing w:after="0"/>
      </w:pPr>
    </w:p>
    <w:p w:rsidRDefault="003815CB" w:rsidP="003815CB" w:rsidR="003815CB">
      <w:pPr>
        <w:spacing w:after="0"/>
      </w:pPr>
      <w:r>
        <w:tab/>
        <w:t>Republika Hrvatska</w:t>
      </w:r>
    </w:p>
    <w:p w:rsidRDefault="003815CB" w:rsidP="003815CB" w:rsidR="003815CB">
      <w:pPr>
        <w:spacing w:after="0"/>
      </w:pPr>
      <w:r>
        <w:t xml:space="preserve">      Trgovački sud u Bjelovaru</w:t>
      </w:r>
    </w:p>
    <w:p w:rsidRDefault="003815CB" w:rsidP="003815CB" w:rsidR="003815CB">
      <w:pPr>
        <w:spacing w:after="0"/>
      </w:pPr>
      <w:r>
        <w:t>Bjelovar, Šet. dr. Ivše Lebovića 42</w:t>
      </w:r>
    </w:p>
    <w:p w:rsidRDefault="003815CB" w:rsidP="003815CB" w:rsidR="003815CB">
      <w:pPr>
        <w:spacing w:after="0"/>
        <w:jc w:val="right"/>
      </w:pPr>
      <w:r>
        <w:t>Poslovni broj: 2 St-620/2017-4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center"/>
      </w:pPr>
      <w:r>
        <w:t>U  I M E   R E P U B L I K E   H R V A T S K E</w:t>
      </w:r>
    </w:p>
    <w:p w:rsidRDefault="003815CB" w:rsidP="003815CB" w:rsidR="003815CB">
      <w:pPr>
        <w:spacing w:after="0"/>
        <w:jc w:val="center"/>
      </w:pPr>
    </w:p>
    <w:p w:rsidRDefault="003815CB" w:rsidP="003815CB" w:rsidR="003815CB">
      <w:pPr>
        <w:spacing w:after="0"/>
        <w:jc w:val="center"/>
      </w:pPr>
      <w:r>
        <w:t xml:space="preserve"> R J E Š E N J E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 xml:space="preserve">Trgovački sud u Bjelovaru, po sudskom savjetniku Miroslavu Lovrekoviću, u skraćenom stečajnom postupku nad dužnikom KIWANO FRUIT društvo s ograničenom odgovornošću za trgovinu i usluge, Zagreb, Slavonska avenija 7, MBS: 080658625, OIB: 74239556832, 13. studenoga 2017.  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center"/>
      </w:pPr>
      <w:r>
        <w:t>r i j e š i o   j e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  <w:rPr>
          <w:szCs w:val="20"/>
        </w:rPr>
      </w:pPr>
      <w:r>
        <w:tab/>
        <w:t>1. Otvara se stečajni postupak nad dužnikom KIWANO FRUIT društvo s ograničenom odgovornošću za trgovinu i usluge, Zagreb, Slavonska avenija 7, MBS: 080658625, OIB: 74239556832.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  <w:rPr>
          <w:szCs w:val="20"/>
        </w:rPr>
      </w:pPr>
      <w:r>
        <w:tab/>
        <w:t>3. Zaključuje se stečajni postupak nad dužnikom KIWANO FRUIT društvo s ograničenom odgovornošću za trgovinu i usluge, Zagreb, Slavonska avenija 7, MBS: 080658625, OIB: 74239556832.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ab/>
        <w:t>4. Stečajni postupak je otvoren i zaključen s danom 13. studenoga 2017. godine u 12,00 sati, kada je ovo rješenje objavljeno na e-oglasnoj ploči ovoga suda.</w:t>
      </w:r>
    </w:p>
    <w:p w:rsidRDefault="003815CB" w:rsidP="003815CB" w:rsidR="003815CB">
      <w:pPr>
        <w:pStyle w:val="Bezproreda"/>
        <w:spacing w:after="0"/>
        <w:jc w:val="both"/>
      </w:pPr>
    </w:p>
    <w:p w:rsidRDefault="003815CB" w:rsidP="003815CB" w:rsidR="003815C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815CB" w:rsidP="003815CB" w:rsidR="003815CB">
      <w:pPr>
        <w:spacing w:after="0"/>
        <w:jc w:val="both"/>
        <w:rPr>
          <w:rFonts w:cs="Times New Roman"/>
        </w:rPr>
      </w:pPr>
    </w:p>
    <w:p w:rsidRDefault="003815CB" w:rsidP="003815CB" w:rsidR="003815C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center"/>
      </w:pPr>
      <w:r>
        <w:t>Obrazloženje</w:t>
      </w:r>
    </w:p>
    <w:p w:rsidRDefault="003815CB" w:rsidP="003815CB" w:rsidR="003815CB">
      <w:pPr>
        <w:spacing w:after="0"/>
        <w:jc w:val="center"/>
      </w:pPr>
    </w:p>
    <w:p w:rsidRDefault="003815CB" w:rsidP="003815CB" w:rsidR="003815C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St-620/2017-2,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815CB" w:rsidP="003815CB" w:rsidR="003815CB">
      <w:pPr>
        <w:pStyle w:val="Bezproreda"/>
        <w:spacing w:after="0"/>
        <w:jc w:val="both"/>
      </w:pPr>
    </w:p>
    <w:p w:rsidRDefault="003815CB" w:rsidP="003815CB" w:rsidR="003815C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815CB" w:rsidP="003815CB" w:rsidR="003815CB">
      <w:pPr>
        <w:spacing w:after="0"/>
        <w:ind w:firstLine="851"/>
        <w:jc w:val="both"/>
      </w:pPr>
    </w:p>
    <w:p w:rsidRDefault="003815CB" w:rsidP="003815CB" w:rsidR="003815CB">
      <w:pPr>
        <w:spacing w:after="0"/>
        <w:jc w:val="center"/>
      </w:pPr>
      <w:r>
        <w:t>U Bjelovaru 13. studenoga 2017.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ind w:firstLine="720" w:left="4320"/>
      </w:pPr>
      <w:r>
        <w:t>SUDSKI SAVJETNIK</w:t>
      </w:r>
    </w:p>
    <w:p w:rsidRDefault="003815CB" w:rsidP="003815CB" w:rsidR="003815CB">
      <w:pPr>
        <w:spacing w:after="0"/>
        <w:ind w:firstLine="4111"/>
      </w:pPr>
      <w:r>
        <w:tab/>
        <w:t xml:space="preserve">     MIROSLAV LOVREKOVIĆ, v.r.</w:t>
      </w:r>
    </w:p>
    <w:p w:rsidRDefault="003815CB" w:rsidP="003815CB" w:rsidR="003815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815CB" w:rsidP="003815CB" w:rsidR="003815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815CB" w:rsidP="003815CB" w:rsidR="003815C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815CB" w:rsidP="003815CB" w:rsidR="003815CB">
      <w:pPr>
        <w:spacing w:after="0"/>
        <w:jc w:val="both"/>
      </w:pPr>
    </w:p>
    <w:p w:rsidRDefault="003815CB" w:rsidP="003815CB" w:rsidR="003815CB">
      <w:pPr>
        <w:spacing w:after="0"/>
        <w:jc w:val="both"/>
      </w:pPr>
    </w:p>
    <w:p w:rsidRDefault="003815CB" w:rsidP="003815C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815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8867506"/>
      <w:docPartObj>
        <w:docPartGallery w:val="Page Numbers (Top of Page)"/>
        <w:docPartUnique/>
      </w:docPartObj>
    </w:sdtPr>
    <w:sdtContent>
      <w:p w:rsidRDefault="003815CB" w:rsidP="003815CB" w:rsidR="003815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FED">
          <w:t>2</w:t>
        </w:r>
        <w:r>
          <w:fldChar w:fldCharType="end"/>
        </w:r>
      </w:p>
    </w:sdtContent>
  </w:sdt>
  <w:p w:rsidRDefault="003815CB" w:rsidP="003815CB" w:rsidR="008333A9">
    <w:pPr>
      <w:spacing w:after="0"/>
      <w:jc w:val="right"/>
    </w:pPr>
    <w:r>
      <w:t>Poslovni broj: 2 St-620/2017-4</w:t>
    </w:r>
  </w:p>
  <w:p w:rsidRDefault="003815CB" w:rsidP="003815CB" w:rsidR="003815C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5CB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FE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9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St-620/2017-4</izvorni_sadrzaj>
    <derivirana_varijabla naziv="DomainObject.Oznaka_1">St-620/2017-4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KIWANO FRUIT  društvo s ograničenom odgovornošću za trgovinu i usluge zastupanog po punomoćniku Ivona Vukoja; Ivo Vukoja</izvorni_sadrzaj>
    <derivirana_varijabla naziv="DomainObject.Predmet.ProtustrankaFormated_1">  KIWANO FRUIT  društvo s ograničenom odgovornošću za trgovinu i usluge zastupanog po punomoćniku Ivona Vukoja; Ivo Vukoja</derivirana_varijabla>
  </DomainObject.Predmet.ProtustrankaFormated>
  <DomainObject.Predmet.ProtustrankaFormatedOIB>
    <izvorni_sadrzaj>  KIWANO FRUIT  društvo s ograničenom odgovornošću za trgovinu i usluge, OIB 74239556832 zastupanog po punomoćniku Ivona Vukoja; Ivo Vukoja</izvorni_sadrzaj>
    <derivirana_varijabla naziv="DomainObject.Predmet.ProtustrankaFormatedOIB_1">  KIWANO FRUIT  društvo s ograničenom odgovornošću za trgovinu i usluge, OIB 74239556832 zastupanog po punomoćniku Ivona Vukoja; Ivo Vukoja</derivirana_varijabla>
  </DomainObject.Predmet.ProtustrankaFormatedOIB>
  <DomainObject.Predmet.ProtustrankaFormatedWithAdress>
    <izvorni_sadrzaj> KIWANO FRUIT  društvo s ograničenom odgovornošću za trgovinu i usluge, Slavonska avenija 7, 10000 Zagreb zastupanog po punomoćniku Ivona Vukoja; Ivo Vukoja</izvorni_sadrzaj>
    <derivirana_varijabla naziv="DomainObject.Predmet.ProtustrankaFormatedWithAdress_1"> KIWANO FRUIT  društvo s ograničenom odgovornošću za trgovinu i usluge, Slavonska avenija 7, 10000 Zagreb zastupanog po punomoćniku Ivona Vukoja; Ivo Vukoja</derivirana_varijabla>
  </DomainObject.Predmet.ProtustrankaFormatedWithAdress>
  <DomainObject.Predmet.ProtustrankaFormatedWithAdressOIB>
    <izvorni_sadrzaj> KIWANO FRUIT  društvo s ograničenom odgovornošću za trgovinu i usluge, OIB 74239556832, Slavonska avenija 7, 10000 Zagreb zastupanog po punomoćniku Ivona Vukoja; Ivo Vukoja</izvorni_sadrzaj>
    <derivirana_varijabla naziv="DomainObject.Predmet.ProtustrankaFormatedWithAdressOIB_1"> KIWANO FRUIT  društvo s ograničenom odgovornošću za trgovinu i usluge, OIB 74239556832, Slavonska avenija 7, 10000 Zagreb zastupanog po punomoćniku Ivona Vukoja; Ivo Vukoja</derivirana_varijabla>
  </DomainObject.Predmet.ProtustrankaFormatedWithAdressOIB>
  <DomainObject.Predmet.ProtustrankaWithAdress>
    <izvorni_sadrzaj>KIWANO FRUIT  društvo s ograničenom odgovornošću za trgovinu i usluge Slavonska avenija 7, 10000 Zagreb</izvorni_sadrzaj>
    <derivirana_varijabla naziv="DomainObject.Predmet.ProtustrankaWithAdress_1">KIWANO FRUIT  društvo s ograničenom odgovornošću za trgovinu i usluge Slavonska avenija 7, 10000 Zagreb</derivirana_varijabla>
  </DomainObject.Predmet.ProtustrankaWithAdress>
  <DomainObject.Predmet.ProtustrankaWithAdressOIB>
    <izvorni_sadrzaj>KIWANO FRUIT  društvo s ograničenom odgovornošću za trgovinu i usluge, OIB 74239556832, Slavonska avenija 7, 10000 Zagreb</izvorni_sadrzaj>
    <derivirana_varijabla naziv="DomainObject.Predmet.ProtustrankaWithAdressOIB_1">KIWANO FRUIT  društvo s ograničenom odgovornošću za trgovinu i usluge, OIB 74239556832, Slavonska avenija 7, 10000 Zagreb</derivirana_varijabla>
  </DomainObject.Predmet.ProtustrankaWithAdressOIB>
  <DomainObject.Predmet.ProtustrankaNazivFormated>
    <izvorni_sadrzaj>KIWANO FRUIT  društvo s ograničenom odgovornošću za trgovinu i usluge</izvorni_sadrzaj>
    <derivirana_varijabla naziv="DomainObject.Predmet.ProtustrankaNazivFormated_1">KIWANO FRUIT  društvo s ograničenom odgovornošću za trgovinu i usluge</derivirana_varijabla>
  </DomainObject.Predmet.ProtustrankaNazivFormated>
  <DomainObject.Predmet.ProtustrankaNazivFormatedOIB>
    <izvorni_sadrzaj>KIWANO FRUIT  društvo s ograničenom odgovornošću za trgovinu i usluge, OIB 74239556832</izvorni_sadrzaj>
    <derivirana_varijabla naziv="DomainObject.Predmet.ProtustrankaNazivFormatedOIB_1">KIWANO FRUIT  društvo s ograničenom odgovornošću za trgovinu i usluge, OIB 74239556832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KIWANO FRUIT  društvo s ograničenom odgovornošću za trgovinu i usluge zastupanog po punomoćniku Ivona Vukoja; Ivo Vukoja</item>
    </izvorni_sadrzaj>
    <derivirana_varijabla naziv="DomainObject.Predmet.ProtuStrankaListFormated_1">
      <item>KIWANO FRUIT  društvo s ograničenom odgovornošću za trgovinu i usluge zastupanog po punomoćniku Ivona Vukoja; Ivo Vukoja</item>
    </derivirana_varijabla>
  </DomainObject.Predmet.ProtuStrankaListFormated>
  <DomainObject.Predmet.ProtuStrankaListFormatedOIB>
    <izvorni_sadrzaj>
      <item>KIWANO FRUIT  društvo s ograničenom odgovornošću za trgovinu i usluge, OIB 74239556832 zastupanog po punomoćniku Ivona Vukoja; Ivo Vukoja</item>
    </izvorni_sadrzaj>
    <derivirana_varijabla naziv="DomainObject.Predmet.ProtuStrankaListFormatedOIB_1">
      <item>KIWANO FRUIT  društvo s ograničenom odgovornošću za trgovinu i usluge, OIB 74239556832 zastupanog po punomoćniku Ivona Vukoja; Ivo Vukoja</item>
    </derivirana_varijabla>
  </DomainObject.Predmet.ProtuStrankaListFormatedOIB>
  <DomainObject.Predmet.ProtuStrankaListFormatedWithAdress>
    <izvorni_sadrzaj>
      <item>KIWANO FRUIT  društvo s ograničenom odgovornošću za trgovinu i usluge, Slavonska avenija 7, 10000 Zagreb zastupanog po punomoćniku Ivona Vukoja; Ivo Vukoja</item>
    </izvorni_sadrzaj>
    <derivirana_varijabla naziv="DomainObject.Predmet.ProtuStrankaListFormatedWithAdress_1">
      <item>KIWANO FRUIT  društvo s ograničenom odgovornošću za trgovinu i usluge, Slavonska avenija 7, 10000 Zagreb zastupanog po punomoćniku Ivona Vukoja; Ivo Vukoja</item>
    </derivirana_varijabla>
  </DomainObject.Predmet.ProtuStrankaListFormatedWithAdress>
  <DomainObject.Predmet.ProtuStrankaListFormatedWithAdressOIB>
    <izvorni_sadrzaj>
      <item>KIWANO FRUIT  društvo s ograničenom odgovornošću za trgovinu i usluge, OIB 74239556832, Slavonska avenija 7, 10000 Zagreb zastupanog po punomoćniku Ivona Vukoja; Ivo Vukoja</item>
    </izvorni_sadrzaj>
    <derivirana_varijabla naziv="DomainObject.Predmet.ProtuStrankaListFormatedWithAdressOIB_1">
      <item>KIWANO FRUIT  društvo s ograničenom odgovornošću za trgovinu i usluge, OIB 74239556832, Slavonska avenija 7, 10000 Zagreb zastupanog po punomoćniku Ivona Vukoja; Ivo Vukoja</item>
    </derivirana_varijabla>
  </DomainObject.Predmet.ProtuStrankaListFormatedWithAdressOIB>
  <DomainObject.Predmet.ProtuStrankaListNazivFormated>
    <izvorni_sadrzaj>
      <item>KIWANO FRUIT  društvo s ograničenom odgovornošću za trgovinu i usluge</item>
    </izvorni_sadrzaj>
    <derivirana_varijabla naziv="DomainObject.Predmet.ProtuStrankaListNazivFormated_1">
      <item>KIWANO FRUIT  društvo s ograničenom odgovornošću za trgovinu i usluge</item>
    </derivirana_varijabla>
  </DomainObject.Predmet.ProtuStrankaListNazivFormated>
  <DomainObject.Predmet.ProtuStrankaListNazivFormatedOIB>
    <izvorni_sadrzaj>
      <item>KIWANO FRUIT  društvo s ograničenom odgovornošću za trgovinu i usluge, OIB 74239556832</item>
    </izvorni_sadrzaj>
    <derivirana_varijabla naziv="DomainObject.Predmet.ProtuStrankaListNazivFormatedOIB_1">
      <item>KIWANO FRUIT  društvo s ograničenom odgovornošću za trgovinu i usluge, OIB 74239556832</item>
    </derivirana_varijabla>
  </DomainObject.Predmet.ProtuStrankaListNazivFormatedOIB>
  <DomainObject.Predmet.OstaliListFormated>
    <izvorni_sadrzaj>
      <item>Ivona Vukoja punomoćnik sudionika u postupku KIWANO FRUIT  društvo s ograničenom odgovornošću za trgovinu i usluge</item>
      <item>Ivo Vukoja punomoćnik sudionika u postupku KIWANO FRUIT  društvo s ograničenom odgovornošću za trgovinu i usluge</item>
    </izvorni_sadrzaj>
    <derivirana_varijabla naziv="DomainObject.Predmet.OstaliListFormated_1">
      <item>Ivona Vukoja punomoćnik sudionika u postupku KIWANO FRUIT  društvo s ograničenom odgovornošću za trgovinu i usluge</item>
      <item>Ivo Vukoja punomoćnik sudionika u postupku KIWANO FRUIT  društvo s ograničenom odgovornošću za trgovinu i usluge</item>
    </derivirana_varijabla>
  </DomainObject.Predmet.OstaliListFormated>
  <DomainObject.Predmet.OstaliListFormatedOIB>
    <izvorni_sadrzaj>
      <item>Ivona Vukoja, OIB 16738173499 punomoćnik sudionika u postupku KIWANO FRUIT  društvo s ograničenom odgovornošću za trgovinu i usluge</item>
      <item>Ivo Vukoja, OIB 32582801888 punomoćnik sudionika u postupku KIWANO FRUIT  društvo s ograničenom odgovornošću za trgovinu i usluge</item>
    </izvorni_sadrzaj>
    <derivirana_varijabla naziv="DomainObject.Predmet.OstaliListFormatedOIB_1">
      <item>Ivona Vukoja, OIB 16738173499 punomoćnik sudionika u postupku KIWANO FRUIT  društvo s ograničenom odgovornošću za trgovinu i usluge</item>
      <item>Ivo Vukoja, OIB 32582801888 punomoćnik sudionika u postupku KIWANO FRUIT  društvo s ograničenom odgovornošću za trgovinu i usluge</item>
    </derivirana_varijabla>
  </DomainObject.Predmet.OstaliListFormatedOIB>
  <DomainObject.Predmet.OstaliListFormatedWithAdress>
    <izvorni_sadrzaj>
      <item>Ivona Vukoja, Vrbik 17, 10000 Zagreb punomoćnik sudionika u postupku KIWANO FRUIT  društvo s ograničenom odgovornošću za trgovinu i usluge</item>
      <item>Ivo Vukoja, Vrbik 17, 10000 Zagreb punomoćnik sudionika u postupku KIWANO FRUIT  društvo s ograničenom odgovornošću za trgovinu i usluge</item>
    </izvorni_sadrzaj>
    <derivirana_varijabla naziv="DomainObject.Predmet.OstaliListFormatedWithAdress_1">
      <item>Ivona Vukoja, Vrbik 17, 10000 Zagreb punomoćnik sudionika u postupku KIWANO FRUIT  društvo s ograničenom odgovornošću za trgovinu i usluge</item>
      <item>Ivo Vukoja, Vrbik 17, 10000 Zagreb punomoćnik sudionika u postupku KIWANO FRUIT  društvo s ograničenom odgovornošću za trgovinu i usluge</item>
    </derivirana_varijabla>
  </DomainObject.Predmet.OstaliListFormatedWithAdress>
  <DomainObject.Predmet.OstaliListFormatedWithAdressOIB>
    <izvorni_sadrzaj>
      <item>Ivona Vukoja, OIB 16738173499, Vrbik 17, 10000 Zagreb punomoćnik sudionika u postupku KIWANO FRUIT  društvo s ograničenom odgovornošću za trgovinu i usluge</item>
      <item>Ivo Vukoja, OIB 32582801888, Vrbik 17, 10000 Zagreb punomoćnik sudionika u postupku KIWANO FRUIT  društvo s ograničenom odgovornošću za trgovinu i usluge</item>
    </izvorni_sadrzaj>
    <derivirana_varijabla naziv="DomainObject.Predmet.OstaliListFormatedWithAdressOIB_1">
      <item>Ivona Vukoja, OIB 16738173499, Vrbik 17, 10000 Zagreb punomoćnik sudionika u postupku KIWANO FRUIT  društvo s ograničenom odgovornošću za trgovinu i usluge</item>
      <item>Ivo Vukoja, OIB 32582801888, Vrbik 17, 10000 Zagreb punomoćnik sudionika u postupku KIWANO FRUIT  društvo s ograničenom odgovornošću za trgovinu i usluge</item>
    </derivirana_varijabla>
  </DomainObject.Predmet.OstaliListFormatedWithAdressOIB>
  <DomainObject.Predmet.OstaliListNazivFormated>
    <izvorni_sadrzaj>
      <item>Ivona Vukoja</item>
      <item>Ivo Vukoja</item>
    </izvorni_sadrzaj>
    <derivirana_varijabla naziv="DomainObject.Predmet.OstaliListNazivFormated_1">
      <item>Ivona Vukoja</item>
      <item>Ivo Vukoja</item>
    </derivirana_varijabla>
  </DomainObject.Predmet.OstaliListNazivFormated>
  <DomainObject.Predmet.OstaliListNazivFormatedOIB>
    <izvorni_sadrzaj>
      <item>Ivona Vukoja, OIB 16738173499</item>
      <item>Ivo Vukoja, OIB 32582801888</item>
    </izvorni_sadrzaj>
    <derivirana_varijabla naziv="DomainObject.Predmet.OstaliListNazivFormatedOIB_1">
      <item>Ivona Vukoja, OIB 16738173499</item>
      <item>Ivo Vukoja, OIB 32582801888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St-620/2017-4</izvorni_sadrzaj>
    <derivirana_varijabla naziv="DomainObject.PoslovniBrojDokumenta_1">St-620/2017-4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KIWANO FRUIT  društvo s ograničenom odgovornošću za trgovinu i usluge</izvorni_sadrzaj>
    <derivirana_varijabla naziv="DomainObject.Predmet.ProtustrankaIDrugi_1">KIWANO FRUIT 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KIWANO FRUIT  društvo s ograničenom odgovornošću za trgovinu i usluge, OIB 74239556832, Slavonska avenija 7, 10000 Zagreb</izvorni_sadrzaj>
    <derivirana_varijabla naziv="DomainObject.Predmet.ProtustrankaIDrugiAdressOIB_1">KIWANO FRUIT  društvo s ograničenom odgovornošću za trgovinu i usluge, OIB 74239556832,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KIWANO FRUIT  društvo s ograničenom odgovornošću za trgovinu i usluge</item>
      <item>FINA Regionalni centar Zagreb</item>
      <item>Ivona Vukoja</item>
      <item>Ivo Vukoja</item>
    </izvorni_sadrzaj>
    <derivirana_varijabla naziv="DomainObject.Predmet.SudioniciListNaziv_1">
      <item>KIWANO FRUIT  društvo s ograničenom odgovornošću za trgovinu i usluge</item>
      <item>FINA Regionalni centar Zagreb</item>
      <item>Ivona Vukoja</item>
      <item>Ivo Vukoja</item>
    </derivirana_varijabla>
  </DomainObject.Predmet.SudioniciListNaziv>
  <DomainObject.Predmet.SudioniciListAdressOIB>
    <izvorni_sadrzaj>
      <item>KIWANO FRUIT  društvo s ograničenom odgovornošću za trgovinu i usluge, OIB 74239556832, Slavonska avenija 7,10000 Zagreb</item>
      <item>FINA Regionalni centar Zagreb, OIB 85821130368, Trg svibanjskih žrtava 1995. br. 1,10000 Zagreb</item>
      <item>Ivona Vukoja, OIB 16738173499, Vrbik 17,10000 Zagreb</item>
      <item>Ivo Vukoja, OIB 32582801888, Vrbik 17,10000 Zagreb</item>
    </izvorni_sadrzaj>
    <derivirana_varijabla naziv="DomainObject.Predmet.SudioniciListAdressOIB_1">
      <item>KIWANO FRUIT  društvo s ograničenom odgovornošću za trgovinu i usluge, OIB 74239556832, Slavonska avenija 7,10000 Zagreb</item>
      <item>FINA Regionalni centar Zagreb, OIB 85821130368, Trg svibanjskih žrtava 1995. br. 1,10000 Zagreb</item>
      <item>Ivona Vukoja, OIB 16738173499, Vrbik 17,10000 Zagreb</item>
      <item>Ivo Vukoja, OIB 32582801888,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E1004-6E2F-4F9D-85C4-542C03A07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3568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