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fadb" w14:paraId="ad3fadb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56FFB">
        <w:t>423/18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203B89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203B89">
        <w:t>stečajnom postupku</w:t>
      </w:r>
      <w:r w:rsidR="00295F32" w:rsidRPr="0053264E">
        <w:t xml:space="preserve"> nad dužnikom </w:t>
      </w:r>
      <w:r w:rsidR="00156FFB">
        <w:t>TAMARIS d.o.o., Zagreb, Hinka Wurtha 12, OIB 08044078638</w:t>
      </w:r>
      <w:r w:rsidR="00203B89">
        <w:t>,</w:t>
      </w:r>
      <w:r w:rsidR="004B6701">
        <w:t xml:space="preserve"> </w:t>
      </w:r>
      <w:r w:rsidR="00295F32" w:rsidRPr="0053264E">
        <w:t xml:space="preserve">dana </w:t>
      </w:r>
      <w:r w:rsidR="00156FFB">
        <w:t>27. kolovoza</w:t>
      </w:r>
      <w:r w:rsidR="00203B89">
        <w:t xml:space="preserve"> 2018.</w:t>
      </w:r>
      <w:r w:rsidR="00295F32" w:rsidRPr="0053264E">
        <w:t xml:space="preserve"> </w:t>
      </w:r>
      <w:r w:rsidR="00391C11">
        <w:t xml:space="preserve"> </w:t>
      </w:r>
    </w:p>
    <w:p w:rsidRDefault="00203B89" w:rsidP="00203B89" w:rsidR="00203B89">
      <w:r>
        <w:t xml:space="preserve"> </w:t>
      </w: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156FFB">
        <w:t>TAMARIS d.o.o., Zagreb, Hinka Wurtha 12, OIB 08044078638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II. Nalaže se Financijskoj agenciji da oslobodi sredstva u iznosu od 5.000,00 kn, zaplijenjena temeljem čl. 112. st. 1. Stečajnog zakona.</w:t>
      </w:r>
    </w:p>
    <w:p w:rsidRDefault="00520AC5" w:rsidP="004736FC" w:rsidR="00520AC5">
      <w:pPr>
        <w:ind w:firstLine="708"/>
        <w:jc w:val="both"/>
      </w:pPr>
    </w:p>
    <w:p w:rsidRDefault="00520AC5" w:rsidP="004736FC" w:rsidR="00520AC5">
      <w:pPr>
        <w:ind w:firstLine="708"/>
        <w:jc w:val="both"/>
      </w:pPr>
      <w:r>
        <w:t xml:space="preserve">III. Ročište određeno za dan </w:t>
      </w:r>
      <w:r w:rsidR="00156FFB">
        <w:t>20. rujna</w:t>
      </w:r>
      <w:r w:rsidR="006002E2">
        <w:t xml:space="preserve"> 2018.</w:t>
      </w:r>
      <w:r>
        <w:t xml:space="preserve"> neće se održati.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6002E2" w:rsidP="006002E2" w:rsidR="006002E2">
      <w:pPr>
        <w:ind w:firstLine="708"/>
        <w:jc w:val="both"/>
      </w:pPr>
      <w:r>
        <w:t xml:space="preserve">FINA-a Regionalni centar Zagreb, podnijela je ovom sudu dana </w:t>
      </w:r>
      <w:r w:rsidR="00156FFB">
        <w:t>12. veljače 2018</w:t>
      </w:r>
      <w:r>
        <w:t xml:space="preserve">. prijedlog za otvaranje stečajnog postupka nad dužnikom </w:t>
      </w:r>
      <w:r w:rsidR="00156FFB">
        <w:t>TAMARIS d.o.o., Zagreb, Hinka Wurtha 12, OIB 08044078638</w:t>
      </w:r>
      <w:r>
        <w:t xml:space="preserve">. </w:t>
      </w:r>
    </w:p>
    <w:p w:rsidRDefault="006002E2" w:rsidP="006002E2" w:rsidR="006002E2">
      <w:pPr>
        <w:ind w:firstLine="708"/>
        <w:jc w:val="both"/>
      </w:pPr>
      <w:r>
        <w:t xml:space="preserve"> </w:t>
      </w:r>
    </w:p>
    <w:p w:rsidRDefault="006002E2" w:rsidP="006002E2" w:rsidR="006002E2">
      <w:pPr>
        <w:ind w:firstLine="708"/>
        <w:jc w:val="both"/>
      </w:pPr>
      <w:r>
        <w:t>Prijedlog je podnesen temeljem odredbe članka 110. stav</w:t>
      </w:r>
      <w:r w:rsidR="00156FFB">
        <w:t>ka</w:t>
      </w:r>
      <w:r>
        <w:t xml:space="preserve"> 1. </w:t>
      </w:r>
      <w:r w:rsidR="00533D22">
        <w:t>Stečajnog zakona (Narodne novine broj 71/15, 104/17, dalje u tekstu: SZ-</w:t>
      </w:r>
      <w:r>
        <w:t>a</w:t>
      </w:r>
      <w:r w:rsidR="00533D22">
        <w:t>)</w:t>
      </w:r>
      <w:r>
        <w:t xml:space="preserve">. U prijedlogu predlagatelj navodi da na dan </w:t>
      </w:r>
      <w:r w:rsidR="00156FFB">
        <w:t>7. veljače 2018.</w:t>
      </w:r>
      <w:r>
        <w:t xml:space="preserve"> dužnik u Očevidniku redoslijeda osnova za plaćanje ima evidentirane neizvršene osnove za plaćanje u ukupnom iznosu od </w:t>
      </w:r>
      <w:r w:rsidR="00156FFB">
        <w:t>15.202,23</w:t>
      </w:r>
      <w:r>
        <w:t xml:space="preserve"> kn, te da dužnik ima jednog zaposlenog. </w:t>
      </w:r>
    </w:p>
    <w:p w:rsidRDefault="00533D22" w:rsidP="006002E2" w:rsidR="00533D22">
      <w:pPr>
        <w:ind w:firstLine="708"/>
        <w:jc w:val="both"/>
      </w:pPr>
    </w:p>
    <w:p w:rsidRDefault="006002E2" w:rsidP="006002E2" w:rsidR="006002E2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156FFB">
        <w:t>7. veljače 2018.</w:t>
      </w:r>
      <w:r>
        <w:t xml:space="preserve"> ima zaplijenjena novčana sredstva u iznosu od 5.000,00 kn na ime predujma za namirenje troškova stečajnog postupka, kao i da je FINA na temelju čl. 114. st. 3. SZ-a oslobođena plaćanja predujma za namirenje troškova stečajnog postupka. </w:t>
      </w:r>
    </w:p>
    <w:p w:rsidRDefault="006002E2" w:rsidP="006002E2" w:rsidR="006002E2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Dužnik je </w:t>
      </w:r>
      <w:r w:rsidR="004736FC">
        <w:t xml:space="preserve">dana </w:t>
      </w:r>
      <w:r w:rsidR="00156FFB">
        <w:t>23. kolovoza</w:t>
      </w:r>
      <w:r w:rsidR="00067395">
        <w:t xml:space="preserve"> 2018.</w:t>
      </w:r>
      <w:r w:rsidR="004736FC">
        <w:t xml:space="preserve"> </w:t>
      </w:r>
      <w:r>
        <w:t xml:space="preserve">u spis </w:t>
      </w:r>
      <w:r w:rsidR="004736FC">
        <w:t xml:space="preserve">dostavio </w:t>
      </w:r>
      <w:r>
        <w:t xml:space="preserve">potvrdu FINA-e </w:t>
      </w:r>
      <w:r w:rsidR="00156FFB">
        <w:t xml:space="preserve">o blokadi računa i novčanih sredstava dužnika </w:t>
      </w:r>
      <w:r>
        <w:t xml:space="preserve">od </w:t>
      </w:r>
      <w:r w:rsidR="00156FFB">
        <w:t>22. kolovoza</w:t>
      </w:r>
      <w:r w:rsidR="00067395">
        <w:t xml:space="preserve"> 2018. (list 10 spisa) uvidom u koj</w:t>
      </w:r>
      <w:r w:rsidR="00156FFB">
        <w:t>u</w:t>
      </w:r>
      <w:r w:rsidR="00067395">
        <w:t xml:space="preserve"> je utvrđeno da je da dan izdavanja potvrde na računu dužnika evidentirano 0 dana neprekidne blokade, tj. da ne podmirene obveze na dan izdavanja potvrde iznos</w:t>
      </w:r>
      <w:r w:rsidR="003F2BA9">
        <w:t xml:space="preserve">e 0,00 kn, dakle, </w:t>
      </w:r>
      <w:r>
        <w:t xml:space="preserve">da žiro račun dužnika više nije u blokadi. </w:t>
      </w:r>
      <w:r w:rsidR="003F2BA9">
        <w:t>Slijedom navedenog</w:t>
      </w:r>
      <w:r w:rsidR="00156FFB">
        <w:t>,</w:t>
      </w:r>
      <w:r w:rsidR="003F2BA9">
        <w:t xml:space="preserve"> dužnik je predložio da sud donese odluku o obustavi postupka.</w:t>
      </w:r>
    </w:p>
    <w:p w:rsidRDefault="00741F56" w:rsidP="00C84611" w:rsidR="00741F56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156FFB">
        <w:t>27. kolovoza</w:t>
      </w:r>
      <w:r w:rsidR="003F2BA9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644E97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644E97" w:rsidP="00644E97" w:rsidR="00644E97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644E97" w:rsidP="00644E97" w:rsidR="00644E97" w:rsidRPr="00225016">
      <w:pPr>
        <w:jc w:val="both"/>
      </w:pPr>
      <w:r w:rsidRPr="00225016">
        <w:t>Protiv ovog rješenja dopuštena je žalba</w:t>
      </w:r>
      <w:r>
        <w:t xml:space="preserve"> </w:t>
      </w:r>
      <w:r w:rsidRPr="00225016">
        <w:t>u roku od 8 dana od isteka osmog dana</w:t>
      </w:r>
      <w:r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>
        <w:t xml:space="preserve"> </w:t>
      </w:r>
      <w:r w:rsidRPr="00225016">
        <w:t>e-Oglasna ploča suda, koja se podnosi u 3 primjerka,</w:t>
      </w:r>
    </w:p>
    <w:p w:rsidRDefault="00644E97" w:rsidP="00644E97" w:rsidR="00DF1B94" w:rsidRPr="0053264E">
      <w:pPr>
        <w:jc w:val="both"/>
      </w:pPr>
      <w:r w:rsidRPr="00225016">
        <w:t>Visokom trgovačkom sudu Republike Hrvatske,</w:t>
      </w:r>
      <w:r>
        <w:t xml:space="preserve"> </w:t>
      </w:r>
      <w:r w:rsidRPr="00225016">
        <w:t>putem ovog suda.</w:t>
      </w:r>
    </w:p>
    <w:sectPr w:rsidSect="006002E2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4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56FFB">
      <w:t>423/18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67395"/>
    <w:rsid w:val="0007268C"/>
    <w:rsid w:val="000858AE"/>
    <w:rsid w:val="000B4426"/>
    <w:rsid w:val="000E7C58"/>
    <w:rsid w:val="000F0A0A"/>
    <w:rsid w:val="000F0EF4"/>
    <w:rsid w:val="00156FFB"/>
    <w:rsid w:val="0017084D"/>
    <w:rsid w:val="001740AB"/>
    <w:rsid w:val="00196C52"/>
    <w:rsid w:val="001B7108"/>
    <w:rsid w:val="001F05D9"/>
    <w:rsid w:val="00203B8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2BA9"/>
    <w:rsid w:val="003F4A53"/>
    <w:rsid w:val="004736FC"/>
    <w:rsid w:val="004B0A0A"/>
    <w:rsid w:val="004B4514"/>
    <w:rsid w:val="004B6701"/>
    <w:rsid w:val="004D27C4"/>
    <w:rsid w:val="00520AC5"/>
    <w:rsid w:val="0053264E"/>
    <w:rsid w:val="00533D22"/>
    <w:rsid w:val="005744B1"/>
    <w:rsid w:val="00582442"/>
    <w:rsid w:val="005E2748"/>
    <w:rsid w:val="006002E2"/>
    <w:rsid w:val="00644E97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0427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29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TAMARIS d.o.o. zastupanog po punomoćniku Goran Milosavljević</izvorni_sadrzaj>
    <derivirana_varijabla naziv="DomainObject.Predmet.ProtustrankaFormated_1">  TAMARIS d.o.o. zastupanog po punomoćniku Goran Milosavljević</derivirana_varijabla>
  </DomainObject.Predmet.ProtustrankaFormated>
  <DomainObject.Predmet.ProtustrankaFormatedOIB>
    <izvorni_sadrzaj>  TAMARIS d.o.o., OIB 08044078638 zastupanog po punomoćniku Goran Milosavljević</izvorni_sadrzaj>
    <derivirana_varijabla naziv="DomainObject.Predmet.ProtustrankaFormatedOIB_1">  TAMARIS d.o.o., OIB 08044078638 zastupanog po punomoćniku Goran Milosavljević</derivirana_varijabla>
  </DomainObject.Predmet.ProtustrankaFormatedOIB>
  <DomainObject.Predmet.ProtustrankaFormatedWithAdress>
    <izvorni_sadrzaj> TAMARIS d.o.o., Hinka Wurtha 12, 10000 Zagreb zastupanog po punomoćniku Goran Milosavljević</izvorni_sadrzaj>
    <derivirana_varijabla naziv="DomainObject.Predmet.ProtustrankaFormatedWithAdress_1"> TAMARIS d.o.o., Hinka Wurtha 12, 10000 Zagreb zastupanog po punomoćniku Goran Milosavljević</derivirana_varijabla>
  </DomainObject.Predmet.ProtustrankaFormatedWithAdress>
  <DomainObject.Predmet.ProtustrankaFormatedWithAdressOIB>
    <izvorni_sadrzaj> TAMARIS d.o.o., OIB 08044078638, Hinka Wurtha 12, 10000 Zagreb zastupanog po punomoćniku Goran Milosavljević</izvorni_sadrzaj>
    <derivirana_varijabla naziv="DomainObject.Predmet.ProtustrankaFormatedWithAdressOIB_1"> TAMARIS d.o.o., OIB 08044078638, Hinka Wurtha 12, 10000 Zagreb zastupanog po punomoćniku Goran Milosavljević</derivirana_varijabla>
  </DomainObject.Predmet.ProtustrankaFormatedWithAdressOIB>
  <DomainObject.Predmet.ProtustrankaWithAdress>
    <izvorni_sadrzaj>TAMARIS d.o.o. Hinka Wurtha 12, 10000 Zagreb</izvorni_sadrzaj>
    <derivirana_varijabla naziv="DomainObject.Predmet.ProtustrankaWithAdress_1">TAMARIS d.o.o. Hinka Wurtha 12, 10000 Zagreb</derivirana_varijabla>
  </DomainObject.Predmet.ProtustrankaWithAdress>
  <DomainObject.Predmet.ProtustrankaWithAdressOIB>
    <izvorni_sadrzaj>TAMARIS d.o.o., OIB 08044078638, Hinka Wurtha 12, 10000 Zagreb</izvorni_sadrzaj>
    <derivirana_varijabla naziv="DomainObject.Predmet.ProtustrankaWithAdressOIB_1">TAMARIS d.o.o., OIB 08044078638, Hinka Wurtha 12, 10000 Zagreb</derivirana_varijabla>
  </DomainObject.Predmet.ProtustrankaWithAdressOIB>
  <DomainObject.Predmet.ProtustrankaNazivFormated>
    <izvorni_sadrzaj>TAMARIS d.o.o.</izvorni_sadrzaj>
    <derivirana_varijabla naziv="DomainObject.Predmet.ProtustrankaNazivFormated_1">TAMARIS d.o.o.</derivirana_varijabla>
  </DomainObject.Predmet.ProtustrankaNazivFormated>
  <DomainObject.Predmet.ProtustrankaNazivFormatedOIB>
    <izvorni_sadrzaj>TAMARIS d.o.o., OIB 08044078638</izvorni_sadrzaj>
    <derivirana_varijabla naziv="DomainObject.Predmet.ProtustrankaNazivFormatedOIB_1">TAMARIS d.o.o., OIB 08044078638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TAMARIS d.o.o. zastupanog po punomoćniku Goran Milosavljević</item>
    </izvorni_sadrzaj>
    <derivirana_varijabla naziv="DomainObject.Predmet.ProtuStrankaListFormated_1">
      <item>TAMARIS d.o.o. zastupanog po punomoćniku Goran Milosavljević</item>
    </derivirana_varijabla>
  </DomainObject.Predmet.ProtuStrankaListFormated>
  <DomainObject.Predmet.ProtuStrankaListFormatedOIB>
    <izvorni_sadrzaj>
      <item>TAMARIS d.o.o., OIB 08044078638 zastupanog po punomoćniku Goran Milosavljević</item>
    </izvorni_sadrzaj>
    <derivirana_varijabla naziv="DomainObject.Predmet.ProtuStrankaListFormatedOIB_1">
      <item>TAMARIS d.o.o., OIB 08044078638 zastupanog po punomoćniku Goran Milosavljević</item>
    </derivirana_varijabla>
  </DomainObject.Predmet.ProtuStrankaListFormatedOIB>
  <DomainObject.Predmet.ProtuStrankaListFormatedWithAdress>
    <izvorni_sadrzaj>
      <item>TAMARIS d.o.o., Hinka Wurtha 12, 10000 Zagreb zastupanog po punomoćniku Goran Milosavljević</item>
    </izvorni_sadrzaj>
    <derivirana_varijabla naziv="DomainObject.Predmet.ProtuStrankaListFormatedWithAdress_1">
      <item>TAMARIS d.o.o., Hinka Wurtha 12, 10000 Zagreb zastupanog po punomoćniku Goran Milosavljević</item>
    </derivirana_varijabla>
  </DomainObject.Predmet.ProtuStrankaListFormatedWithAdress>
  <DomainObject.Predmet.ProtuStrankaListFormatedWithAdressOIB>
    <izvorni_sadrzaj>
      <item>TAMARIS d.o.o., OIB 08044078638, Hinka Wurtha 12, 10000 Zagreb zastupanog po punomoćniku Goran Milosavljević</item>
    </izvorni_sadrzaj>
    <derivirana_varijabla naziv="DomainObject.Predmet.ProtuStrankaListFormatedWithAdressOIB_1">
      <item>TAMARIS d.o.o., OIB 08044078638, Hinka Wurtha 12, 10000 Zagreb zastupanog po punomoćniku Goran Milosavljević</item>
    </derivirana_varijabla>
  </DomainObject.Predmet.ProtuStrankaListFormatedWithAdressOIB>
  <DomainObject.Predmet.ProtuStrankaListNazivFormated>
    <izvorni_sadrzaj>
      <item>TAMARIS d.o.o.</item>
    </izvorni_sadrzaj>
    <derivirana_varijabla naziv="DomainObject.Predmet.ProtuStrankaListNazivFormated_1">
      <item>TAMARIS d.o.o.</item>
    </derivirana_varijabla>
  </DomainObject.Predmet.ProtuStrankaListNazivFormated>
  <DomainObject.Predmet.ProtuStrankaListNazivFormatedOIB>
    <izvorni_sadrzaj>
      <item>TAMARIS d.o.o., OIB 08044078638</item>
    </izvorni_sadrzaj>
    <derivirana_varijabla naziv="DomainObject.Predmet.ProtuStrankaListNazivFormatedOIB_1">
      <item>TAMARIS d.o.o., OIB 08044078638</item>
    </derivirana_varijabla>
  </DomainObject.Predmet.ProtuStrankaListNazivFormatedOIB>
  <DomainObject.Predmet.OstaliListFormated>
    <izvorni_sadrzaj>
      <item>Goran Milosavljević punomoćnik sudionika u postupku TAMARIS d.o.o.</item>
    </izvorni_sadrzaj>
    <derivirana_varijabla naziv="DomainObject.Predmet.OstaliListFormated_1">
      <item>Goran Milosavljević punomoćnik sudionika u postupku TAMARIS d.o.o.</item>
    </derivirana_varijabla>
  </DomainObject.Predmet.OstaliListFormated>
  <DomainObject.Predmet.OstaliListFormatedOIB>
    <izvorni_sadrzaj>
      <item>Goran Milosavljević, OIB 20738808635 punomoćnik sudionika u postupku TAMARIS d.o.o.</item>
    </izvorni_sadrzaj>
    <derivirana_varijabla naziv="DomainObject.Predmet.OstaliListFormatedOIB_1">
      <item>Goran Milosavljević, OIB 20738808635 punomoćnik sudionika u postupku TAMARIS d.o.o.</item>
    </derivirana_varijabla>
  </DomainObject.Predmet.OstaliListFormatedOIB>
  <DomainObject.Predmet.OstaliListFormatedWithAdress>
    <izvorni_sadrzaj>
      <item>Goran Milosavljević, Hinka Wuertha 12, 10000 Zagreb punomoćnik sudionika u postupku TAMARIS d.o.o.</item>
    </izvorni_sadrzaj>
    <derivirana_varijabla naziv="DomainObject.Predmet.OstaliListFormatedWithAdress_1">
      <item>Goran Milosavljević, Hinka Wuertha 12, 10000 Zagreb punomoćnik sudionika u postupku TAMARIS d.o.o.</item>
    </derivirana_varijabla>
  </DomainObject.Predmet.OstaliListFormatedWithAdress>
  <DomainObject.Predmet.OstaliListFormatedWithAdressOIB>
    <izvorni_sadrzaj>
      <item>Goran Milosavljević, OIB 20738808635, Hinka Wuertha 12, 10000 Zagreb punomoćnik sudionika u postupku TAMARIS d.o.o.</item>
    </izvorni_sadrzaj>
    <derivirana_varijabla naziv="DomainObject.Predmet.OstaliListFormatedWithAdressOIB_1">
      <item>Goran Milosavljević, OIB 20738808635, Hinka Wuertha 12, 10000 Zagreb punomoćnik sudionika u postupku TAMARIS d.o.o.</item>
    </derivirana_varijabla>
  </DomainObject.Predmet.OstaliListFormatedWithAdressOIB>
  <DomainObject.Predmet.OstaliListNazivFormated>
    <izvorni_sadrzaj>
      <item>Goran Milosavljević</item>
    </izvorni_sadrzaj>
    <derivirana_varijabla naziv="DomainObject.Predmet.OstaliListNazivFormated_1">
      <item>Goran Milosavljević</item>
    </derivirana_varijabla>
  </DomainObject.Predmet.OstaliListNazivFormated>
  <DomainObject.Predmet.OstaliListNazivFormatedOIB>
    <izvorni_sadrzaj>
      <item>Goran Milosavljević, OIB 20738808635</item>
    </izvorni_sadrzaj>
    <derivirana_varijabla naziv="DomainObject.Predmet.OstaliListNazivFormatedOIB_1">
      <item>Goran Milosavljević, OIB 20738808635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TAMARIS d.o.o.</izvorni_sadrzaj>
    <derivirana_varijabla naziv="DomainObject.Predmet.ProtustrankaIDrugi_1">TAMARIS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TAMARIS d.o.o., OIB 08044078638, Hinka Wurtha 12, 10000 Zagreb</izvorni_sadrzaj>
    <derivirana_varijabla naziv="DomainObject.Predmet.ProtustrankaIDrugiAdressOIB_1">TAMARIS d.o.o., OIB 08044078638, Hinka Wurtha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TAMARIS d.o.o.</item>
      <item>FINA Regionalni centar Zagreb</item>
      <item>Goran Milosavljević</item>
    </izvorni_sadrzaj>
    <derivirana_varijabla naziv="DomainObject.Predmet.SudioniciListNaziv_1">
      <item>TAMARIS d.o.o.</item>
      <item>FINA Regionalni centar Zagreb</item>
      <item>Goran Milosavljević</item>
    </derivirana_varijabla>
  </DomainObject.Predmet.SudioniciListNaziv>
  <DomainObject.Predmet.SudioniciListAdressOIB>
    <izvorni_sadrzaj>
      <item>TAMARIS d.o.o., OIB 08044078638, Hinka Wurtha 12,10000 Zagreb</item>
      <item>FINA Regionalni centar Zagreb, OIB 85821130368, Trg svibanjskih žrtava 1995. 1,10000 Zagreb</item>
      <item>Goran Milosavljević, OIB 20738808635, Hinka Wuertha 12,10000 Zagreb</item>
    </izvorni_sadrzaj>
    <derivirana_varijabla naziv="DomainObject.Predmet.SudioniciListAdressOIB_1">
      <item>TAMARIS d.o.o., OIB 08044078638, Hinka Wurtha 12,10000 Zagreb</item>
      <item>FINA Regionalni centar Zagreb, OIB 85821130368, Trg svibanjskih žrtava 1995. 1,10000 Zagreb</item>
      <item>Goran Milosavljević, OIB 20738808635, Hinka Wuertha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08044078638</item>
      <item>, OIB 85821130368</item>
      <item>, OIB 20738808635</item>
    </izvorni_sadrzaj>
    <derivirana_varijabla naziv="DomainObject.Predmet.SudioniciListNazivOIB_1">
      <item>, OIB 08044078638</item>
      <item>, OIB 85821130368</item>
      <item>, OIB 20738808635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95361-DFD1-4EEF-8541-3D7C06125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3202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2018-08-27T10:22:00Z</dcterms:created>
  <dc:creator>gboljkovac</dc:creator>
  <cp:lastModifiedBy>Renata Klokočki</cp:lastModifiedBy>
  <cp:lastPrinted>2018-07-03T12:04:00Z</cp:lastPrinted>
  <dcterms:modified xmlns:xsi="http://www.w3.org/2001/XMLSchema-instance" xsi:type="dcterms:W3CDTF">2018-08-27T10:27:00Z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PRETHODNOG-FINA-nema blokade računa-čl.112.-zaplijenjena nov.sr.FINE--2018-novo.docx)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