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a118" w14:paraId="375a118" w:rsidRDefault="00272916" w:rsidP="00272916" w:rsidR="00272916" w:rsidRPr="00272916">
      <w:pPr>
        <w:jc w:val="right"/>
        <w15:collapsed w:val="false"/>
      </w:pPr>
      <w:bookmarkStart w:name="_GoBack" w:id="0"/>
      <w:bookmarkEnd w:id="0"/>
      <w:r w:rsidRPr="00272916">
        <w:t>Posl. br.: 1 St-</w:t>
      </w:r>
      <w:r>
        <w:t>13</w:t>
      </w:r>
      <w:r w:rsidRPr="00272916">
        <w:t>/16-</w:t>
      </w:r>
      <w:r w:rsidR="00E80F20">
        <w:t>64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REPUBLIKA HRVATSKA</w:t>
      </w:r>
    </w:p>
    <w:p w:rsidRDefault="00272916" w:rsidP="00272916" w:rsidR="00272916" w:rsidRPr="00272916">
      <w:r w:rsidRPr="00272916">
        <w:t>TRGOVAČKI SUD U ZADRU</w:t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  <w:r w:rsidRPr="00272916">
        <w:tab/>
      </w:r>
    </w:p>
    <w:p w:rsidRDefault="00272916" w:rsidP="00272916" w:rsidR="00272916" w:rsidRPr="00272916">
      <w:r w:rsidRPr="00272916">
        <w:t xml:space="preserve">Dr. Franje Tuđmana 35 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center"/>
      </w:pPr>
      <w:r w:rsidRPr="00272916">
        <w:t>U   I M E   R E P U B L I K E   H R V A T S K E</w:t>
      </w:r>
    </w:p>
    <w:p w:rsidRDefault="00272916" w:rsidP="00272916" w:rsidR="00272916" w:rsidRPr="00272916"/>
    <w:p w:rsidRDefault="00272916" w:rsidP="00272916" w:rsidR="00272916" w:rsidRPr="00272916">
      <w:pPr>
        <w:jc w:val="center"/>
      </w:pPr>
      <w:r w:rsidRPr="00272916">
        <w:t>Z A K L J U Č A K</w:t>
      </w:r>
    </w:p>
    <w:p w:rsidRDefault="00272916" w:rsidP="00272916" w:rsidR="00272916" w:rsidRPr="00272916">
      <w:pPr>
        <w:jc w:val="center"/>
      </w:pP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ind w:firstLine="708"/>
        <w:jc w:val="both"/>
      </w:pPr>
      <w:r w:rsidRPr="00272916">
        <w:t xml:space="preserve">Trgovački sud u Zadru u ime Republike Hrvatske, OIB: 39670464653, po sucu ovog suda Ardeni Bajlo, u stečajnom postupku nad stečajnim dužnikom AB NEKRETNINE I SAVJETOVANJE d.o.o. Zadar u stečaju, OIB: 14615710927, zastupano po stečajnoj upraviteljici Ivanki Bosotini, dana </w:t>
      </w:r>
      <w:r w:rsidR="00E80F20">
        <w:t>17</w:t>
      </w:r>
      <w:r w:rsidRPr="00272916">
        <w:t>. listopada 2016.,</w:t>
      </w:r>
    </w:p>
    <w:p w:rsidRDefault="00272916" w:rsidP="00272916" w:rsidR="00272916" w:rsidRPr="00272916">
      <w:pPr>
        <w:jc w:val="both"/>
      </w:pPr>
    </w:p>
    <w:p w:rsidRDefault="00272916" w:rsidP="00272916" w:rsidR="00272916" w:rsidRPr="00272916">
      <w:pPr>
        <w:jc w:val="center"/>
      </w:pPr>
      <w:r w:rsidRPr="00272916">
        <w:t>z a k l j u č i o    j e</w:t>
      </w:r>
    </w:p>
    <w:p w:rsidRDefault="00272916" w:rsidP="00272916" w:rsidR="00272916" w:rsidRPr="00272916">
      <w:pPr>
        <w:pStyle w:val="Tijeloteksta"/>
        <w:rPr>
          <w:szCs w:val="24"/>
        </w:rPr>
      </w:pPr>
    </w:p>
    <w:p w:rsidRDefault="00272916" w:rsidP="00272916" w:rsidR="00272916" w:rsidRPr="00272916">
      <w:pPr>
        <w:pStyle w:val="Tijeloteksta"/>
        <w:ind w:firstLine="708"/>
        <w:rPr>
          <w:szCs w:val="24"/>
        </w:rPr>
      </w:pPr>
      <w:r w:rsidRPr="00272916">
        <w:rPr>
          <w:szCs w:val="24"/>
        </w:rPr>
        <w:t>Nalaže se Financijskoj agenciji postupiti po zahtjevu za prodaju nekretnina u stečajnom postupku koji se pred ovim sudom vodi pod posl.br. 1 St-1</w:t>
      </w:r>
      <w:r w:rsidR="00E80F20">
        <w:rPr>
          <w:szCs w:val="24"/>
        </w:rPr>
        <w:t xml:space="preserve">3/16 od 18. srpnja 2016. godine, koji zaključak je ispravljen nakon Vašeg podneska od 3. kolovoza 2016. godine. </w:t>
      </w:r>
    </w:p>
    <w:p w:rsidRDefault="00272916" w:rsidP="00272916" w:rsidR="00272916" w:rsidRPr="00272916"/>
    <w:p w:rsidRDefault="00272916" w:rsidP="00272916" w:rsidR="00272916" w:rsidRPr="00272916">
      <w:pPr>
        <w:pStyle w:val="Naslov2"/>
        <w:rPr>
          <w:b w:val="false"/>
          <w:szCs w:val="24"/>
        </w:rPr>
      </w:pPr>
      <w:r w:rsidRPr="00272916">
        <w:rPr>
          <w:b w:val="false"/>
          <w:szCs w:val="24"/>
        </w:rPr>
        <w:t xml:space="preserve"> Obrazloženje</w:t>
      </w:r>
    </w:p>
    <w:p w:rsidRDefault="00272916" w:rsidP="00272916" w:rsidR="00272916" w:rsidRPr="00272916"/>
    <w:p w:rsidRDefault="00272916" w:rsidP="00272916" w:rsidR="00272916" w:rsidRPr="00272916">
      <w:pPr>
        <w:jc w:val="both"/>
      </w:pPr>
      <w:r w:rsidRPr="00272916">
        <w:tab/>
        <w:t>Rješenjem ovog Trgovačkog suda u Zadru posl.br. 1 St-82/14-15 od 20. veljače 2015. godine  otvoren je stečajni postupak nad dužnikom, a rješenjem posl.br. 1 St-13/16-54 od 18. srpnja 2016. godine određena je prodaja imovine u stečajnom postupku, te je na temelju navedenih odluka dostavljen Financijskoj agenciji zahtjev od 18. srpnja 2016. godine za prodaju imovine.</w:t>
      </w:r>
    </w:p>
    <w:p w:rsidRDefault="00272916" w:rsidP="00272916" w:rsidR="00E80F20">
      <w:pPr>
        <w:jc w:val="both"/>
      </w:pPr>
      <w:r w:rsidRPr="00272916">
        <w:tab/>
        <w:t>Financijska agencija u dopisu klasa: O/110-10/16-01/4</w:t>
      </w:r>
      <w:r w:rsidR="008F580E">
        <w:t>59, Ur</w:t>
      </w:r>
      <w:r w:rsidR="00E80F20">
        <w:t>.</w:t>
      </w:r>
      <w:r w:rsidR="008F580E">
        <w:t>broj: 04-09-16-</w:t>
      </w:r>
      <w:r w:rsidR="00E80F20">
        <w:t>13</w:t>
      </w:r>
      <w:r w:rsidR="008F580E">
        <w:t xml:space="preserve"> od </w:t>
      </w:r>
      <w:r w:rsidR="00E80F20">
        <w:t>2</w:t>
      </w:r>
      <w:r w:rsidR="008F580E">
        <w:t>. k</w:t>
      </w:r>
      <w:r w:rsidR="00E80F20">
        <w:t xml:space="preserve">olovoza 2016. godine izvijestila sud o potrebi ispravka zaključka o prodaji, koji zaključak je ispravljen te Vam je tekst istog i dostavljen. Obzirom da podneskom od 14. listopada 2016. izvješćujete sud o tome da u zaključku nedostaje minimalna cijena za prodaju nekretnina za drugu, treću i četvrtu dražbu, to Vam ponovno dostavljam zaključak koji prema stavu ovog suda sadrži  i te podatke. </w:t>
      </w:r>
    </w:p>
    <w:p w:rsidRDefault="00E80F20" w:rsidP="00272916" w:rsidR="00E80F20">
      <w:pPr>
        <w:jc w:val="both"/>
      </w:pPr>
    </w:p>
    <w:p w:rsidRDefault="00272916" w:rsidP="006B4A1A" w:rsidR="00272916" w:rsidRPr="00272916">
      <w:pPr>
        <w:jc w:val="center"/>
      </w:pPr>
      <w:r w:rsidRPr="00272916">
        <w:t xml:space="preserve">U Zadru, </w:t>
      </w:r>
      <w:r w:rsidR="00E80F20">
        <w:t>17</w:t>
      </w:r>
      <w:r w:rsidRPr="00272916">
        <w:t>. listopada 2016.</w:t>
      </w:r>
    </w:p>
    <w:p w:rsidRDefault="00272916" w:rsidP="00272916" w:rsidR="00272916" w:rsidRPr="00272916"/>
    <w:p w:rsidRDefault="006F72AB" w:rsidP="00E80F20" w:rsidR="006F72AB">
      <w:pPr>
        <w:jc w:val="right"/>
      </w:pPr>
      <w:r>
        <w:t>Sudac</w:t>
      </w:r>
    </w:p>
    <w:p w:rsidRDefault="006F72AB" w:rsidP="00E80F20" w:rsidR="006F72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/>
    <w:p w:rsidRDefault="00272916" w:rsidP="00272916" w:rsidR="00272916" w:rsidRPr="00272916">
      <w:r w:rsidRPr="00272916">
        <w:t>POUKA O PRAVNOM LIJEKU</w:t>
      </w:r>
    </w:p>
    <w:p w:rsidRDefault="00272916" w:rsidP="00272916" w:rsidR="00272916" w:rsidRPr="00272916">
      <w:r w:rsidRPr="00272916">
        <w:t xml:space="preserve">Protiv ovog zaključka nije dopušteno je izjaviti žalbu. </w:t>
      </w:r>
    </w:p>
    <w:p w:rsidRDefault="00272916" w:rsidP="00272916" w:rsidR="00272916" w:rsidRPr="00272916"/>
    <w:p w:rsidRDefault="00272916" w:rsidP="00272916" w:rsidR="00272916" w:rsidRPr="00272916"/>
    <w:p w:rsidRDefault="006F72AB" w:rsidP="00272916" w:rsidR="00272916" w:rsidRPr="00272916">
      <w:r>
        <w:t>DNA:</w:t>
      </w:r>
    </w:p>
    <w:p w:rsidRDefault="00272916" w:rsidP="00272916" w:rsidR="00272916" w:rsidRPr="00272916">
      <w:r w:rsidRPr="00272916">
        <w:t>- Financijska agencija RC Split, elektroničkom poštom i putem e oglasne ploče,</w:t>
      </w:r>
      <w:r w:rsidR="00E80F20">
        <w:t xml:space="preserve"> uz zaključak</w:t>
      </w:r>
    </w:p>
    <w:p w:rsidRDefault="00272916" w:rsidP="00272916" w:rsidR="00272916" w:rsidRPr="00272916">
      <w:r w:rsidRPr="00272916">
        <w:t>- u spis</w:t>
      </w:r>
    </w:p>
    <w:p w:rsidRDefault="001E203A" w:rsidR="001E203A" w:rsidRPr="00272916"/>
    <w:sectPr w:rsidR="001E203A" w:rsidRPr="0027291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1E203A"/>
    <w:rsid w:val="002275DA"/>
    <w:rsid w:val="00272916"/>
    <w:rsid w:val="004B047C"/>
    <w:rsid w:val="006B4A1A"/>
    <w:rsid w:val="006F72AB"/>
    <w:rsid w:val="008F580E"/>
    <w:rsid w:val="00E8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4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4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4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4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4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0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4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4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4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4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St-13/2016</izvorni_sadrzaj>
    <derivirana_varijabla naziv="DomainObject.Predmet.OznakaBroj_1">St-13/2016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 NEKRETNINE I SAVJETOVANJE d.o.o. Zadar</izvorni_sadrzaj>
    <derivirana_varijabla naziv="DomainObject.Predmet.ProtustrankaFormated_1">  AB NEKRETNINE I SAVJETOVANJE d.o.o. Zadar</derivirana_varijabla>
  </DomainObject.Predmet.ProtustrankaFormated>
  <DomainObject.Predmet.ProtustrankaFormatedOIB>
    <izvorni_sadrzaj>  AB NEKRETNINE I SAVJETOVANJE d.o.o. Zadar, OIB 14615710927</izvorni_sadrzaj>
    <derivirana_varijabla naziv="DomainObject.Predmet.ProtustrankaFormatedOIB_1">  AB NEKRETNINE I SAVJETOVANJE d.o.o. Zadar, OIB 14615710927</derivirana_varijabla>
  </DomainObject.Predmet.ProtustrankaFormatedOIB>
  <DomainObject.Predmet.ProtustrankaFormatedWithAdress>
    <izvorni_sadrzaj> AB NEKRETNINE I SAVJETOVANJE d.o.o. Zadar</izvorni_sadrzaj>
    <derivirana_varijabla naziv="DomainObject.Predmet.ProtustrankaFormatedWithAdress_1"> AB NEKRETNINE I SAVJETOVANJE d.o.o. Zadar</derivirana_varijabla>
  </DomainObject.Predmet.ProtustrankaFormatedWithAdress>
  <DomainObject.Predmet.ProtustrankaFormatedWithAdressOIB>
    <izvorni_sadrzaj> AB NEKRETNINE I SAVJETOVANJE d.o.o. Zadar, OIB 14615710927</izvorni_sadrzaj>
    <derivirana_varijabla naziv="DomainObject.Predmet.ProtustrankaFormatedWithAdressOIB_1"> AB NEKRETNINE I SAVJETOVANJE d.o.o. Zadar, OIB 14615710927</derivirana_varijabla>
  </DomainObject.Predmet.ProtustrankaFormatedWithAdressOIB>
  <DomainObject.Predmet.ProtustrankaWithAdress>
    <izvorni_sadrzaj>AB NEKRETNINE I SAVJETOVANJE d.o.o. Zadar </izvorni_sadrzaj>
    <derivirana_varijabla naziv="DomainObject.Predmet.ProtustrankaWithAdress_1">AB NEKRETNINE I SAVJETOVANJE d.o.o. Zadar </derivirana_varijabla>
  </DomainObject.Predmet.ProtustrankaWithAdress>
  <DomainObject.Predmet.ProtustrankaWithAdressOIB>
    <izvorni_sadrzaj>AB NEKRETNINE I SAVJETOVANJE d.o.o. Zadar, OIB 14615710927</izvorni_sadrzaj>
    <derivirana_varijabla naziv="DomainObject.Predmet.ProtustrankaWithAdressOIB_1">AB NEKRETNINE I SAVJETOVANJE d.o.o. Zadar, OIB 14615710927</derivirana_varijabla>
  </DomainObject.Predmet.ProtustrankaWithAdressOIB>
  <DomainObject.Predmet.ProtustrankaNazivFormated>
    <izvorni_sadrzaj>AB NEKRETNINE I SAVJETOVANJE d.o.o. Zadar</izvorni_sadrzaj>
    <derivirana_varijabla naziv="DomainObject.Predmet.ProtustrankaNazivFormated_1">AB NEKRETNINE I SAVJETOVANJE d.o.o. Zadar</derivirana_varijabla>
  </DomainObject.Predmet.ProtustrankaNazivFormated>
  <DomainObject.Predmet.ProtustrankaNazivFormatedOIB>
    <izvorni_sadrzaj>AB NEKRETNINE I SAVJETOVANJE d.o.o. Zadar, OIB 14615710927</izvorni_sadrzaj>
    <derivirana_varijabla naziv="DomainObject.Predmet.ProtustrankaNazivFormatedOIB_1">AB NEKRETNINE I SAVJETOVANJE d.o.o. Zadar, OIB 14615710927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U ZADRU; Sberbank d.d.</izvorni_sadrzaj>
    <derivirana_varijabla naziv="DomainObject.Predmet.StrankaFormated_1">  ŽUPANIJSKO DRŽAVNO ODVJETNIŠTVO U ZADRU; Sberbank d.d.</derivirana_varijabla>
  </DomainObject.Predmet.StrankaFormated>
  <DomainObject.Predmet.StrankaFormatedOIB>
    <izvorni_sadrzaj>  ŽUPANIJSKO DRŽAVNO ODVJETNIŠTVO U ZADRU, OIB 17132768561; Sberbank d.d., OIB 78427478595</izvorni_sadrzaj>
    <derivirana_varijabla naziv="DomainObject.Predmet.StrankaFormatedOIB_1">  ŽUPANIJSKO DRŽAVNO ODVJETNIŠTVO U ZADRU, OIB 17132768561; Sberbank d.d., OIB 78427478595</derivirana_varijabla>
  </DomainObject.Predmet.StrankaFormatedOIB>
  <DomainObject.Predmet.StrankaFormatedWithAdress>
    <izvorni_sadrzaj> ŽUPANIJSKO DRŽAVNO ODVJETNIŠTVO U ZADRU; Sberbank d.d., Varšavska 9, Zagreb</izvorni_sadrzaj>
    <derivirana_varijabla naziv="DomainObject.Predmet.StrankaFormatedWithAdress_1"> ŽUPANIJSKO DRŽAVNO ODVJETNIŠTVO U ZADRU; Sberbank d.d., Varšavska 9, Zagreb</derivirana_varijabla>
  </DomainObject.Predmet.StrankaFormatedWithAdress>
  <DomainObject.Predmet.StrankaFormatedWithAdressOIB>
    <izvorni_sadrzaj> ŽUPANIJSKO DRŽAVNO ODVJETNIŠTVO U ZADRU, OIB 17132768561; Sberbank d.d., OIB 78427478595, Varšavska 9, Zagreb</izvorni_sadrzaj>
    <derivirana_varijabla naziv="DomainObject.Predmet.StrankaFormatedWithAdressOIB_1"> ŽUPANIJSKO DRŽAVNO ODVJETNIŠTVO U ZADRU, OIB 17132768561; Sberbank d.d., OIB 78427478595, Varšavska 9, Zagreb</derivirana_varijabla>
  </DomainObject.Predmet.StrankaFormatedWithAdressOIB>
  <DomainObject.Predmet.StrankaWithAdress>
    <izvorni_sadrzaj>ŽUPANIJSKO DRŽAVNO ODVJETNIŠTVO U ZADRU ,Sberbank d.d. Varšavska 9,Zagreb</izvorni_sadrzaj>
    <derivirana_varijabla naziv="DomainObject.Predmet.StrankaWithAdress_1">ŽUPANIJSKO DRŽAVNO ODVJETNIŠTVO U ZADRU ,Sberbank d.d. Varšavska 9,Zagreb</derivirana_varijabla>
  </DomainObject.Predmet.StrankaWithAdress>
  <DomainObject.Predmet.StrankaWithAdressOIB>
    <izvorni_sadrzaj>ŽUPANIJSKO DRŽAVNO ODVJETNIŠTVO U ZADRU, OIB 17132768561,Sberbank d.d., OIB 78427478595, Varšavska 9,Zagreb</izvorni_sadrzaj>
    <derivirana_varijabla naziv="DomainObject.Predmet.StrankaWithAdressOIB_1">ŽUPANIJSKO DRŽAVNO ODVJETNIŠTVO U ZADRU, OIB 17132768561,Sberbank d.d., OIB 78427478595, Varšavska 9,Zagreb</derivirana_varijabla>
  </DomainObject.Predmet.StrankaWithAdressOIB>
  <DomainObject.Predmet.StrankaNazivFormated>
    <izvorni_sadrzaj>ŽUPANIJSKO DRŽAVNO ODVJETNIŠTVO U ZADRU,Sberbank d.d.</izvorni_sadrzaj>
    <derivirana_varijabla naziv="DomainObject.Predmet.StrankaNazivFormated_1">ŽUPANIJSKO DRŽAVNO ODVJETNIŠTVO U ZADRU,Sberbank d.d.</derivirana_varijabla>
  </DomainObject.Predmet.StrankaNazivFormated>
  <DomainObject.Predmet.StrankaNazivFormatedOIB>
    <izvorni_sadrzaj>ŽUPANIJSKO DRŽAVNO ODVJETNIŠTVO U ZADRU, OIB 17132768561,Sberbank d.d., OIB 78427478595</izvorni_sadrzaj>
    <derivirana_varijabla naziv="DomainObject.Predmet.StrankaNazivFormatedOIB_1">ŽUPANIJSKO DRŽAVNO ODVJETNIŠTVO U ZADRU, OIB 17132768561,Sberbank d.d., OIB 78427478595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ŽUPANIJSKO DRŽAVNO ODVJETNIŠTVO U ZADRU</item>
      <item>Sberbank d.d.</item>
    </izvorni_sadrzaj>
    <derivirana_varijabla naziv="DomainObject.Predmet.StrankaListFormated_1">
      <item>ŽUPANIJSKO DRŽAVNO ODVJETNIŠTVO U ZADRU</item>
      <item>Sberbank d.d.</item>
    </derivirana_varijabla>
  </DomainObject.Predmet.StrankaListFormated>
  <DomainObject.Predmet.StrankaListFormatedOIB>
    <izvorni_sadrzaj>
      <item>ŽUPANIJSKO DRŽAVNO ODVJETNIŠTVO U ZADRU, OIB 17132768561</item>
      <item>Sberbank d.d., OIB 78427478595</item>
    </izvorni_sadrzaj>
    <derivirana_varijabla naziv="DomainObject.Predmet.StrankaListFormatedOIB_1">
      <item>ŽUPANIJSKO DRŽAVNO ODVJETNIŠTVO U ZADRU, OIB 17132768561</item>
      <item>Sberbank d.d., OIB 78427478595</item>
    </derivirana_varijabla>
  </DomainObject.Predmet.StrankaListFormatedOIB>
  <DomainObject.Predmet.StrankaListFormatedWithAdress>
    <izvorni_sadrzaj>
      <item>ŽUPANIJSKO DRŽAVNO ODVJETNIŠTVO U ZADRU</item>
      <item>Sberbank d.d., Varšavska 9, Zagreb</item>
    </izvorni_sadrzaj>
    <derivirana_varijabla naziv="DomainObject.Predmet.StrankaListFormatedWithAdress_1">
      <item>ŽUPANIJSKO DRŽAVNO ODVJETNIŠTVO U ZADRU</item>
      <item>Sberbank d.d., Varšavska 9, Zagreb</item>
    </derivirana_varijabla>
  </DomainObject.Predmet.StrankaListFormatedWithAdress>
  <DomainObject.Predmet.StrankaListFormatedWithAdressOIB>
    <izvorni_sadrzaj>
      <item>ŽUPANIJSKO DRŽAVNO ODVJETNIŠTVO U ZADRU, OIB 17132768561</item>
      <item>Sberbank d.d., OIB 78427478595, Varšavska 9, Zagreb</item>
    </izvorni_sadrzaj>
    <derivirana_varijabla naziv="DomainObject.Predmet.StrankaListFormatedWithAdressOIB_1">
      <item>ŽUPANIJSKO DRŽAVNO ODVJETNIŠTVO U ZADRU, OIB 17132768561</item>
      <item>Sberbank d.d., OIB 78427478595, Varšavska 9, Zagreb</item>
    </derivirana_varijabla>
  </DomainObject.Predmet.StrankaListFormatedWithAdressOIB>
  <DomainObject.Predmet.StrankaListNazivFormated>
    <izvorni_sadrzaj>
      <item>ŽUPANIJSKO DRŽAVNO ODVJETNIŠTVO U ZADRU</item>
      <item>Sberbank d.d.</item>
    </izvorni_sadrzaj>
    <derivirana_varijabla naziv="DomainObject.Predmet.StrankaListNazivFormated_1">
      <item>ŽUPANIJSKO DRŽAVNO ODVJETNIŠTVO U ZADRU</item>
      <item>Sberbank d.d.</item>
    </derivirana_varijabla>
  </DomainObject.Predmet.StrankaListNazivFormated>
  <DomainObject.Predmet.StrankaListNazivFormatedOIB>
    <izvorni_sadrzaj>
      <item>ŽUPANIJSKO DRŽAVNO ODVJETNIŠTVO U ZADRU, OIB 17132768561</item>
      <item>Sberbank d.d., OIB 78427478595</item>
    </izvorni_sadrzaj>
    <derivirana_varijabla naziv="DomainObject.Predmet.StrankaListNazivFormatedOIB_1">
      <item>ŽUPANIJSKO DRŽAVNO ODVJETNIŠTVO U ZADRU, OIB 17132768561</item>
      <item>Sberbank d.d., OIB 78427478595</item>
    </derivirana_varijabla>
  </DomainObject.Predmet.StrankaListNazivFormatedOIB>
  <DomainObject.Predmet.ProtuStrankaListFormated>
    <izvorni_sadrzaj>
      <item>AB NEKRETNINE I SAVJETOVANJE d.o.o. Zadar</item>
    </izvorni_sadrzaj>
    <derivirana_varijabla naziv="DomainObject.Predmet.ProtuStrankaListFormated_1">
      <item>AB NEKRETNINE I SAVJETOVANJE d.o.o. Zadar</item>
    </derivirana_varijabla>
  </DomainObject.Predmet.ProtuStrankaListFormated>
  <DomainObject.Predmet.ProtuStrankaListFormatedOIB>
    <izvorni_sadrzaj>
      <item>AB NEKRETNINE I SAVJETOVANJE d.o.o. Zadar, OIB 14615710927</item>
    </izvorni_sadrzaj>
    <derivirana_varijabla naziv="DomainObject.Predmet.ProtuStrankaListFormatedOIB_1">
      <item>AB NEKRETNINE I SAVJETOVANJE d.o.o. Zadar, OIB 14615710927</item>
    </derivirana_varijabla>
  </DomainObject.Predmet.ProtuStrankaListFormatedOIB>
  <DomainObject.Predmet.ProtuStrankaListFormatedWithAdress>
    <izvorni_sadrzaj>
      <item>AB NEKRETNINE I SAVJETOVANJE d.o.o. Zadar</item>
    </izvorni_sadrzaj>
    <derivirana_varijabla naziv="DomainObject.Predmet.ProtuStrankaListFormatedWithAdress_1">
      <item>AB NEKRETNINE I SAVJETOVANJE d.o.o. Zadar</item>
    </derivirana_varijabla>
  </DomainObject.Predmet.ProtuStrankaListFormatedWithAdress>
  <DomainObject.Predmet.ProtuStrankaListFormatedWithAdressOIB>
    <izvorni_sadrzaj>
      <item>AB NEKRETNINE I SAVJETOVANJE d.o.o. Zadar, OIB 14615710927</item>
    </izvorni_sadrzaj>
    <derivirana_varijabla naziv="DomainObject.Predmet.ProtuStrankaListFormatedWithAdressOIB_1">
      <item>AB NEKRETNINE I SAVJETOVANJE d.o.o. Zadar, OIB 14615710927</item>
    </derivirana_varijabla>
  </DomainObject.Predmet.ProtuStrankaListFormatedWithAdressOIB>
  <DomainObject.Predmet.ProtuStrankaListNazivFormated>
    <izvorni_sadrzaj>
      <item>AB NEKRETNINE I SAVJETOVANJE d.o.o. Zadar</item>
    </izvorni_sadrzaj>
    <derivirana_varijabla naziv="DomainObject.Predmet.ProtuStrankaListNazivFormated_1">
      <item>AB NEKRETNINE I SAVJETOVANJE d.o.o. Zadar</item>
    </derivirana_varijabla>
  </DomainObject.Predmet.ProtuStrankaListNazivFormated>
  <DomainObject.Predmet.ProtuStrankaListNazivFormatedOIB>
    <izvorni_sadrzaj>
      <item>AB NEKRETNINE I SAVJETOVANJE d.o.o. Zadar, OIB 14615710927</item>
    </izvorni_sadrzaj>
    <derivirana_varijabla naziv="DomainObject.Predmet.ProtuStrankaListNazivFormatedOIB_1">
      <item>AB NEKRETNINE I SAVJETOVANJE d.o.o. Zadar, OIB 14615710927</item>
    </derivirana_varijabla>
  </DomainObject.Predmet.ProtuStrankaListNazivFormatedOIB>
  <DomainObject.Predmet.OstaliListFormated>
    <izvorni_sadrzaj>
      <item>Ivanka Bosotina</item>
      <item>VOLKSBANK d.d.</item>
    </izvorni_sadrzaj>
    <derivirana_varijabla naziv="DomainObject.Predmet.OstaliListFormated_1">
      <item>Ivanka Bosotina</item>
      <item>VOLKSBANK d.d.</item>
    </derivirana_varijabla>
  </DomainObject.Predmet.OstaliListFormated>
  <DomainObject.Predmet.OstaliListFormatedOIB>
    <izvorni_sadrzaj>
      <item>Ivanka Bosotina, OIB 81654623800</item>
      <item>VOLKSBANK d.d.</item>
    </izvorni_sadrzaj>
    <derivirana_varijabla naziv="DomainObject.Predmet.OstaliListFormatedOIB_1">
      <item>Ivanka Bosotina, OIB 81654623800</item>
      <item>VOLKSBANK d.d.</item>
    </derivirana_varijabla>
  </DomainObject.Predmet.OstaliListFormatedOIB>
  <DomainObject.Predmet.OstaliListFormatedWithAdress>
    <izvorni_sadrzaj>
      <item>Ivanka Bosotina</item>
      <item>VOLKSBANK d.d., Varšavska 9, 10000 Zagreb</item>
    </izvorni_sadrzaj>
    <derivirana_varijabla naziv="DomainObject.Predmet.OstaliListFormatedWithAdress_1">
      <item>Ivanka Bosotina</item>
      <item>VOLKSBANK d.d., Varšavska 9, 10000 Zagreb</item>
    </derivirana_varijabla>
  </DomainObject.Predmet.OstaliListFormatedWithAdress>
  <DomainObject.Predmet.OstaliListFormatedWithAdressOIB>
    <izvorni_sadrzaj>
      <item>Ivanka Bosotina, OIB 81654623800</item>
      <item>VOLKSBANK d.d., Varšavska 9, 10000 Zagreb</item>
    </izvorni_sadrzaj>
    <derivirana_varijabla naziv="DomainObject.Predmet.OstaliListFormatedWithAdressOIB_1">
      <item>Ivanka Bosotina, OIB 81654623800</item>
      <item>VOLKSBANK d.d., Varšavska 9, 10000 Zagreb</item>
    </derivirana_varijabla>
  </DomainObject.Predmet.OstaliListFormatedWithAdressOIB>
  <DomainObject.Predmet.OstaliListNazivFormated>
    <izvorni_sadrzaj>
      <item>Ivanka Bosotina</item>
      <item>VOLKSBANK d.d.</item>
    </izvorni_sadrzaj>
    <derivirana_varijabla naziv="DomainObject.Predmet.OstaliListNazivFormated_1">
      <item>Ivanka Bosotina</item>
      <item>VOLKSBANK d.d.</item>
    </derivirana_varijabla>
  </DomainObject.Predmet.OstaliListNazivFormated>
  <DomainObject.Predmet.OstaliListNazivFormatedOIB>
    <izvorni_sadrzaj>
      <item>Ivanka Bosotina, OIB 81654623800</item>
      <item>VOLKSBANK d.d.</item>
    </izvorni_sadrzaj>
    <derivirana_varijabla naziv="DomainObject.Predmet.OstaliListNazivFormatedOIB_1">
      <item>Ivanka Bosotina, OIB 81654623800</item>
      <item>VOLKSBANK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ŽUPANIJSKO DRŽAVNO ODVJETNIŠTVO U ZADRU i dr.</izvorni_sadrzaj>
    <derivirana_varijabla naziv="DomainObject.Predmet.StrankaIDrugi_1">ŽUPANIJSKO DRŽAVNO ODVJETNIŠTVO U ZADRU i dr.</derivirana_varijabla>
  </DomainObject.Predmet.StrankaIDrugi>
  <DomainObject.Predmet.ProtustrankaIDrugi>
    <izvorni_sadrzaj>AB NEKRETNINE I SAVJETOVANJE d.o.o. Zadar</izvorni_sadrzaj>
    <derivirana_varijabla naziv="DomainObject.Predmet.ProtustrankaIDrugi_1">AB NEKRETNINE I SAVJETOVANJE d.o.o. Zadar</derivirana_varijabla>
  </DomainObject.Predmet.ProtustrankaIDrugi>
  <DomainObject.Predmet.StrankaIDrugiAdressOIB>
    <izvorni_sadrzaj>ŽUPANIJSKO DRŽAVNO ODVJETNIŠTVO U ZADRU, OIB 17132768561 i dr.</izvorni_sadrzaj>
    <derivirana_varijabla naziv="DomainObject.Predmet.StrankaIDrugiAdressOIB_1">ŽUPANIJSKO DRŽAVNO ODVJETNIŠTVO U ZADRU, OIB 17132768561 i dr.</derivirana_varijabla>
  </DomainObject.Predmet.StrankaIDrugiAdressOIB>
  <DomainObject.Predmet.ProtustrankaIDrugiAdressOIB>
    <izvorni_sadrzaj>AB NEKRETNINE I SAVJETOVANJE d.o.o. Zadar, OIB 14615710927</izvorni_sadrzaj>
    <derivirana_varijabla naziv="DomainObject.Predmet.ProtustrankaIDrugiAdressOIB_1">AB NEKRETNINE I SAVJETOVANJE d.o.o. Zadar, OIB 14615710927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 NEKRETNINE I SAVJETOVANJE d.o.o. Zadar</item>
      <item>ŽUPANIJSKO DRŽAVNO ODVJETNIŠTVO U ZADRU</item>
      <item>Ivanka Bosotina</item>
      <item>Sberbank d.d.</item>
      <item>VOLKSBANK d.d.</item>
    </izvorni_sadrzaj>
    <derivirana_varijabla naziv="DomainObject.Predmet.SudioniciListNaziv_1">
      <item>AB NEKRETNINE I SAVJETOVANJE d.o.o. Zadar</item>
      <item>ŽUPANIJSKO DRŽAVNO ODVJETNIŠTVO U ZADRU</item>
      <item>Ivanka Bosotina</item>
      <item>Sberbank d.d.</item>
      <item>VOLKSBANK d.d.</item>
    </derivirana_varijabla>
  </DomainObject.Predmet.SudioniciListNaziv>
  <DomainObject.Predmet.SudioniciListAdressOIB>
    <izvorni_sadrzaj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izvorni_sadrzaj>
    <derivirana_varijabla naziv="DomainObject.Predmet.SudioniciListAdressOIB_1">
      <item>AB NEKRETNINE I SAVJETOVANJE d.o.o. Zadar, OIB 14615710927</item>
      <item>ŽUPANIJSKO DRŽAVNO ODVJETNIŠTVO U ZADRU, OIB 17132768561</item>
      <item>Ivanka Bosotina, OIB 81654623800</item>
      <item>Sberbank d.d., OIB 78427478595, Varšavska 9,Zagreb</item>
      <item>VOLKSBANK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14615710927</item>
      <item>, OIB 17132768561</item>
      <item>, OIB 81654623800</item>
      <item>, OIB 78427478595</item>
      <item>, OIB null</item>
    </izvorni_sadrzaj>
    <derivirana_varijabla naziv="DomainObject.Predmet.SudioniciListNazivOIB_1">
      <item>, OIB 14615710927</item>
      <item>, OIB 17132768561</item>
      <item>, OIB 81654623800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303</properties:Words>
  <properties:Characters>1507</properties:Characters>
  <properties:Lines>54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2016-10-17T07:29:00Z</dcterms:created>
  <dc:creator>Martina Kalmeta</dc:creator>
  <cp:lastModifiedBy>wsadmin</cp:lastModifiedBy>
  <dcterms:modified xmlns:xsi="http://www.w3.org/2001/XMLSchema-instance" xsi:type="dcterms:W3CDTF">2016-10-17T10:37:00Z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