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71a" w14:paraId="152c71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6875D1">
        <w:rPr>
          <w:b/>
        </w:rPr>
        <w:t>709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875D1" w:rsidRPr="006875D1">
        <w:t>TENSOR d.o.o., Split, Hrvatskih iseljenika 30, MBS: 060071177, OIB: 14049184392</w:t>
      </w:r>
      <w:r w:rsidRPr="008F7C03">
        <w:t xml:space="preserve">, dana </w:t>
      </w:r>
      <w:r w:rsidR="006875D1">
        <w:t>16</w:t>
      </w:r>
      <w:r w:rsidRPr="008F7C03">
        <w:t xml:space="preserve">. </w:t>
      </w:r>
      <w:r w:rsidR="006875D1">
        <w:t>kolovoz</w:t>
      </w:r>
      <w:r w:rsidR="00024555">
        <w:t>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875D1" w:rsidRPr="006875D1">
        <w:t>TENSOR d.o.o., Split, Hrvatskih iseljenika 30, MBS: 060071177, OIB: 14049184392</w:t>
      </w:r>
      <w:r w:rsidRPr="008F7C03">
        <w:t>, da u roku od 15 dana solidarno uplate na sudski depozit ovog suda br. HR1623900011300000664, otvoren kod Hrvatske poštanske banke d.d. Zagreb, pozivom na broj 10-</w:t>
      </w:r>
      <w:r w:rsidR="006875D1">
        <w:t>709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6875D1">
        <w:t>709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6875D1" w:rsidP="00CF20E6" w:rsidR="006875D1">
      <w:pPr>
        <w:ind w:firstLine="708"/>
        <w:jc w:val="both"/>
      </w:pPr>
      <w:r w:rsidRPr="006875D1">
        <w:t>Predlagatelj Financijska agencija, RC Split je prijedlogom zaprimljenim na Trgovačkom sudu u Splitu, dana 11. ožujka 2016. godine predložio otvaranje stečajnog postupka nad dužnikom TENSOR d.o.o., Split, Hrvatskih iseljenika 30, MBS: 060071177, OIB: 14049184392. U prijedlogu se u bitnome navodi da temeljem čl. 444. st. 2. SZ-a podnosi prijedlog, te da na dan 01.09.2015.g. dužnik ima u očevidniku redoslijeda osnova za plaćanje evidentirane osnove za plaćanje u neprekinutom razdoblju od 639 dana u ukupnom iznosu od 70.294,69 kuna u koji iznos je uračunata kamata i naknada predlagatelja za provedbu ovrhe na novčanim sredstvima. Navodi se da dužnik ima jednog zaposlenog, te otvoren račun kod Zagrebačke banke d.d..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6875D1">
        <w:t>709</w:t>
      </w:r>
      <w:r w:rsidR="00024555">
        <w:t>/2016</w:t>
      </w:r>
      <w:r w:rsidR="00C466B5" w:rsidRPr="008F7C03">
        <w:t xml:space="preserve"> od </w:t>
      </w:r>
      <w:r w:rsidR="00D542BB">
        <w:t>0</w:t>
      </w:r>
      <w:r w:rsidR="006875D1">
        <w:t>6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6875D1">
        <w:t>10</w:t>
      </w:r>
      <w:r w:rsidR="00D542BB">
        <w:t>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6875D1">
        <w:t>709</w:t>
      </w:r>
      <w:r w:rsidR="00D542BB">
        <w:t>/2016 od 0</w:t>
      </w:r>
      <w:r w:rsidR="006875D1">
        <w:t>6</w:t>
      </w:r>
      <w:r w:rsidR="00D542BB">
        <w:t xml:space="preserve">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 xml:space="preserve">Općinskog suda u Splitu i Ministarstva </w:t>
      </w:r>
      <w:r w:rsidR="006875D1" w:rsidRPr="006875D1">
        <w:t>Financija, Porezne uprave</w:t>
      </w:r>
      <w:r w:rsidR="001A40F7">
        <w:t xml:space="preserve"> i MUP</w:t>
      </w:r>
      <w:r w:rsidR="006875D1" w:rsidRPr="006875D1">
        <w:t xml:space="preserve"> </w:t>
      </w:r>
      <w:r w:rsidR="005B57F2">
        <w:t xml:space="preserve">(list spisa </w:t>
      </w:r>
      <w:r w:rsidR="001A40F7">
        <w:t>18, 19, 20, 21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nekretnine</w:t>
      </w:r>
      <w:r w:rsidR="001A40F7">
        <w:t>, te da je vlasnik vozila M1 marke Opel Vectra god proizvodnje 2005</w:t>
      </w:r>
      <w:r w:rsidR="005B57F2">
        <w:t>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6875D1">
        <w:t>10</w:t>
      </w:r>
      <w:r w:rsidR="005B57F2">
        <w:t>.06</w:t>
      </w:r>
      <w:r w:rsidR="00C466B5" w:rsidRPr="008F7C03">
        <w:t xml:space="preserve">.2016.g. (l.s. </w:t>
      </w:r>
      <w:r w:rsidR="005B57F2">
        <w:t>1</w:t>
      </w:r>
      <w:r w:rsidR="00752977">
        <w:t>3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6875D1">
        <w:t>921</w:t>
      </w:r>
      <w:r w:rsidR="00A53997" w:rsidRPr="008F7C03">
        <w:t>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 xml:space="preserve">Kako iz podataka u spisu </w:t>
      </w:r>
      <w:r w:rsidR="006875D1">
        <w:t xml:space="preserve">ne </w:t>
      </w:r>
      <w:r>
        <w:t>proizlazi da d</w:t>
      </w:r>
      <w:r w:rsidR="00451E27" w:rsidRPr="008F7C03">
        <w:t xml:space="preserve">ruštvo </w:t>
      </w:r>
      <w:r w:rsidR="006875D1">
        <w:t>ima</w:t>
      </w:r>
      <w:r w:rsidR="00451E27" w:rsidRPr="008F7C03">
        <w:t xml:space="preserve">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 xml:space="preserve"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6875D1">
        <w:rPr>
          <w:b/>
        </w:rPr>
        <w:t>16</w:t>
      </w:r>
      <w:r w:rsidRPr="00024555">
        <w:rPr>
          <w:b/>
        </w:rPr>
        <w:t xml:space="preserve">. </w:t>
      </w:r>
      <w:r w:rsidR="006875D1">
        <w:rPr>
          <w:b/>
        </w:rPr>
        <w:t>kolovoz</w:t>
      </w:r>
      <w:r w:rsidRPr="00024555">
        <w:rPr>
          <w:b/>
        </w:rPr>
        <w:t>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A14B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875D1">
      <w:rPr>
        <w:rFonts w:hAnsi="Book Antiqua" w:ascii="Book Antiqua"/>
        <w:b/>
        <w:sz w:val="20"/>
        <w:szCs w:val="20"/>
      </w:rPr>
      <w:t>709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A40F7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875D1"/>
    <w:rsid w:val="006A6514"/>
    <w:rsid w:val="006A7112"/>
    <w:rsid w:val="006C5CDA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14B9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5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C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C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C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C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5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C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C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C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C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St-709/2016-15</izvorni_sadrzaj>
    <derivirana_varijabla naziv="DomainObject.Oznaka_1">St-709/2016-15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TENSOR, za trgovinu, proizvodnju, promet i usluge, uvoz-izvoz, d.o.o.</izvorni_sadrzaj>
    <derivirana_varijabla naziv="DomainObject.Predmet.ProtustrankaFormated_1">  TENSOR, za trgovinu, proizvodnju, promet i usluge, uvoz-izvoz, d.o.o.</derivirana_varijabla>
  </DomainObject.Predmet.ProtustrankaFormated>
  <DomainObject.Predmet.ProtustrankaFormatedOIB>
    <izvorni_sadrzaj>  TENSOR, za trgovinu, proizvodnju, promet i usluge, uvoz-izvoz, d.o.o., OIB 14049184392</izvorni_sadrzaj>
    <derivirana_varijabla naziv="DomainObject.Predmet.ProtustrankaFormatedOIB_1">  TENSOR, za trgovinu, proizvodnju, promet i usluge, uvoz-izvoz, d.o.o., OIB 14049184392</derivirana_varijabla>
  </DomainObject.Predmet.ProtustrankaFormatedOIB>
  <DomainObject.Predmet.ProtustrankaFormatedWithAdress>
    <izvorni_sadrzaj> TENSOR, za trgovinu, proizvodnju, promet i usluge, uvoz-izvoz, d.o.o., Hrvatskih iseljenika 30, 21000 Split</izvorni_sadrzaj>
    <derivirana_varijabla naziv="DomainObject.Predmet.ProtustrankaFormatedWithAdress_1"> TENSOR, za trgovinu, proizvodnju, promet i usluge, uvoz-izvoz, d.o.o., Hrvatskih iseljenika 30, 21000 Split</derivirana_varijabla>
  </DomainObject.Predmet.ProtustrankaFormatedWithAdress>
  <DomainObject.Predmet.ProtustrankaFormatedWithAdressOIB>
    <izvorni_sadrzaj> TENSOR, za trgovinu, proizvodnju, promet i usluge, uvoz-izvoz, d.o.o., OIB 14049184392, Hrvatskih iseljenika 30, 21000 Split</izvorni_sadrzaj>
    <derivirana_varijabla naziv="DomainObject.Predmet.ProtustrankaFormatedWithAdressOIB_1"> TENSOR, za trgovinu, proizvodnju, promet i usluge, uvoz-izvoz, d.o.o., OIB 14049184392, Hrvatskih iseljenika 30, 21000 Split</derivirana_varijabla>
  </DomainObject.Predmet.ProtustrankaFormatedWithAdressOIB>
  <DomainObject.Predmet.ProtustrankaWithAdress>
    <izvorni_sadrzaj>TENSOR, za trgovinu, proizvodnju, promet i usluge, uvoz-izvoz, d.o.o. Hrvatskih iseljenika 30, 21000 Split</izvorni_sadrzaj>
    <derivirana_varijabla naziv="DomainObject.Predmet.ProtustrankaWithAdress_1">TENSOR, za trgovinu, proizvodnju, promet i usluge, uvoz-izvoz, d.o.o. Hrvatskih iseljenika 30, 21000 Split</derivirana_varijabla>
  </DomainObject.Predmet.ProtustrankaWithAdress>
  <DomainObject.Predmet.ProtustrankaWithAdressOIB>
    <izvorni_sadrzaj>TENSOR, za trgovinu, proizvodnju, promet i usluge, uvoz-izvoz, d.o.o., OIB 14049184392, Hrvatskih iseljenika 30, 21000 Split</izvorni_sadrzaj>
    <derivirana_varijabla naziv="DomainObject.Predmet.ProtustrankaWithAdressOIB_1">TENSOR, za trgovinu, proizvodnju, promet i usluge, uvoz-izvoz, d.o.o., OIB 14049184392, Hrvatskih iseljenika 30, 21000 Split</derivirana_varijabla>
  </DomainObject.Predmet.ProtustrankaWithAdressOIB>
  <DomainObject.Predmet.ProtustrankaNazivFormated>
    <izvorni_sadrzaj>TENSOR, za trgovinu, proizvodnju, promet i usluge, uvoz-izvoz, d.o.o.</izvorni_sadrzaj>
    <derivirana_varijabla naziv="DomainObject.Predmet.ProtustrankaNazivFormated_1">TENSOR, za trgovinu, proizvodnju, promet i usluge, uvoz-izvoz, d.o.o.</derivirana_varijabla>
  </DomainObject.Predmet.ProtustrankaNazivFormated>
  <DomainObject.Predmet.ProtustrankaNazivFormatedOIB>
    <izvorni_sadrzaj>TENSOR, za trgovinu, proizvodnju, promet i usluge, uvoz-izvoz, d.o.o., OIB 14049184392</izvorni_sadrzaj>
    <derivirana_varijabla naziv="DomainObject.Predmet.ProtustrankaNazivFormatedOIB_1">TENSOR, za trgovinu, proizvodnju, promet i usluge, uvoz-izvoz, d.o.o., OIB 14049184392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70294.69</izvorni_sadrzaj>
    <derivirana_varijabla naziv="DomainObject.Predmet.TrenutnaVrijednost_1">70294.69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TENSOR, za trgovinu, proizvodnju, promet i usluge, uvoz-izvoz, d.o.o.</item>
    </izvorni_sadrzaj>
    <derivirana_varijabla naziv="DomainObject.Predmet.ProtuStrankaListFormated_1">
      <item>TENSOR, za trgovinu, proizvodnju, promet i usluge, uvoz-izvoz, d.o.o.</item>
    </derivirana_varijabla>
  </DomainObject.Predmet.ProtuStrankaListFormated>
  <DomainObject.Predmet.ProtuStrankaListFormatedOIB>
    <izvorni_sadrzaj>
      <item>TENSOR, za trgovinu, proizvodnju, promet i usluge, uvoz-izvoz, d.o.o., OIB 14049184392</item>
    </izvorni_sadrzaj>
    <derivirana_varijabla naziv="DomainObject.Predmet.ProtuStrankaListFormatedOIB_1">
      <item>TENSOR, za trgovinu, proizvodnju, promet i usluge, uvoz-izvoz, d.o.o., OIB 14049184392</item>
    </derivirana_varijabla>
  </DomainObject.Predmet.ProtuStrankaListFormatedOIB>
  <DomainObject.Predmet.ProtuStrankaListFormatedWithAdress>
    <izvorni_sadrzaj>
      <item>TENSOR, za trgovinu, proizvodnju, promet i usluge, uvoz-izvoz, d.o.o., Hrvatskih iseljenika 30, 21000 Split</item>
    </izvorni_sadrzaj>
    <derivirana_varijabla naziv="DomainObject.Predmet.ProtuStrankaListFormatedWithAdress_1">
      <item>TENSOR, za trgovinu, proizvodnju, promet i usluge, uvoz-izvoz, d.o.o., Hrvatskih iseljenika 30, 21000 Split</item>
    </derivirana_varijabla>
  </DomainObject.Predmet.ProtuStrankaListFormatedWithAdress>
  <DomainObject.Predmet.ProtuStrankaListFormatedWithAdressOIB>
    <izvorni_sadrzaj>
      <item>TENSOR, za trgovinu, proizvodnju, promet i usluge, uvoz-izvoz, d.o.o., OIB 14049184392, Hrvatskih iseljenika 30, 21000 Split</item>
    </izvorni_sadrzaj>
    <derivirana_varijabla naziv="DomainObject.Predmet.ProtuStrankaListFormatedWithAdressOIB_1">
      <item>TENSOR, za trgovinu, proizvodnju, promet i usluge, uvoz-izvoz, d.o.o., OIB 14049184392, Hrvatskih iseljenika 30, 21000 Split</item>
    </derivirana_varijabla>
  </DomainObject.Predmet.ProtuStrankaListFormatedWithAdressOIB>
  <DomainObject.Predmet.ProtuStrankaListNazivFormated>
    <izvorni_sadrzaj>
      <item>TENSOR, za trgovinu, proizvodnju, promet i usluge, uvoz-izvoz, d.o.o.</item>
    </izvorni_sadrzaj>
    <derivirana_varijabla naziv="DomainObject.Predmet.ProtuStrankaListNazivFormated_1">
      <item>TENSOR, za trgovinu, proizvodnju, promet i usluge, uvoz-izvoz, d.o.o.</item>
    </derivirana_varijabla>
  </DomainObject.Predmet.ProtuStrankaListNazivFormated>
  <DomainObject.Predmet.ProtuStrankaListNazivFormatedOIB>
    <izvorni_sadrzaj>
      <item>TENSOR, za trgovinu, proizvodnju, promet i usluge, uvoz-izvoz, d.o.o., OIB 14049184392</item>
    </izvorni_sadrzaj>
    <derivirana_varijabla naziv="DomainObject.Predmet.ProtuStrankaListNazivFormatedOIB_1">
      <item>TENSOR, za trgovinu, proizvodnju, promet i usluge, uvoz-izvoz, d.o.o., OIB 14049184392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St-709/2016-15</izvorni_sadrzaj>
    <derivirana_varijabla naziv="DomainObject.PoslovniBrojDokumenta_1">St-709/2016-15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TENSOR, za trgovinu, proizvodnju, promet i usluge, uvoz-izvoz, d.o.o.</izvorni_sadrzaj>
    <derivirana_varijabla naziv="DomainObject.Predmet.ProtustrankaIDrugi_1">TENSOR, za trgovinu, proizvodnju, promet i usluge, uvoz-izvoz,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TENSOR, za trgovinu, proizvodnju, promet i usluge, uvoz-izvoz, d.o.o., OIB 14049184392, Hrvatskih iseljenika 30, 21000 Split</izvorni_sadrzaj>
    <derivirana_varijabla naziv="DomainObject.Predmet.ProtustrankaIDrugiAdressOIB_1">TENSOR, za trgovinu, proizvodnju, promet i usluge, uvoz-izvoz, d.o.o., OIB 14049184392, Hrvatskih iseljenika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TENSOR, za trgovinu, proizvodnju, promet i usluge, uvoz-izvoz, d.o.o.</item>
      <item>FINANCIJSKA AGENCIJA, RC SPLIT</item>
    </izvorni_sadrzaj>
    <derivirana_varijabla naziv="DomainObject.Predmet.SudioniciListNaziv_1">
      <item>TENSOR, za trgovinu, proizvodnju, promet i usluge, uvoz-izvoz, d.o.o.</item>
      <item>FINANCIJSKA AGENCIJA, RC SPLIT</item>
    </derivirana_varijabla>
  </DomainObject.Predmet.SudioniciListNaziv>
  <DomainObject.Predmet.SudioniciListAdressOIB>
    <izvorni_sadrzaj>
      <item>TENSOR, za trgovinu, proizvodnju, promet i usluge, uvoz-izvoz, d.o.o., OIB 14049184392, Hrvatskih iseljenika 30,21000 Split</item>
      <item>FINANCIJSKA AGENCIJA, RC SPLIT, OIB 85821130368, Mažuranićevo šetalište 24 b,21000 Split</item>
    </izvorni_sadrzaj>
    <derivirana_varijabla naziv="DomainObject.Predmet.SudioniciListAdressOIB_1">
      <item>TENSOR, za trgovinu, proizvodnju, promet i usluge, uvoz-izvoz, d.o.o., OIB 14049184392, Hrvatskih iseljenika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14049184392</item>
      <item>, OIB 85821130368</item>
    </izvorni_sadrzaj>
    <derivirana_varijabla naziv="DomainObject.Predmet.SudioniciListNazivOIB_1">
      <item>, OIB 14049184392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5439</properties:Characters>
  <properties:Lines>137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2016-08-16T10:29:00Z</dcterms:created>
  <dc:creator>Katarina Franković</dc:creator>
  <cp:lastModifiedBy>Katarina Franković</cp:lastModifiedBy>
  <cp:lastPrinted>2016-08-16T10:54:00Z</cp:lastPrinted>
  <dcterms:modified xmlns:xsi="http://www.w3.org/2001/XMLSchema-instance" xsi:type="dcterms:W3CDTF">2016-08-16T10:55:00Z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