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41db" w14:paraId="e2941d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549A9">
        <w:t>2069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90841" w:rsidRPr="00A90841">
        <w:t>ELEKTRO TIROS d.o.o. iz Zagreba, Trnsko 16/a, OIB:72166846524</w:t>
      </w:r>
      <w:r>
        <w:t xml:space="preserve">, dana  </w:t>
      </w:r>
      <w:r w:rsidR="00A90841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90841" w:rsidRPr="00A90841">
        <w:t>ELEKTRO TIROS d.o.o. iz Zagreba, Trnsko 16/a, OIB:72166846524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A90841">
        <w:t xml:space="preserve"> 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A944C2">
        <w:t xml:space="preserve"> IVAN HUDOLE</w:t>
      </w:r>
      <w:r w:rsidR="00A944C2" w:rsidRPr="00A944C2">
        <w:t>TNJAK iz Ivanca, Zavojna ulica 3, OIB: 80924395653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90841" w:rsidRPr="00A90841">
        <w:t>ELEKTRO TIROS d.o.o. iz Zagreba, Trnsko 16/a, OIB:72166846524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</w:t>
      </w:r>
      <w:r w:rsidR="00A90841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94F2A">
        <w:t>, v.r.</w:t>
      </w:r>
    </w:p>
    <w:p w:rsidRDefault="00694F2A" w:rsidP="00047C0E" w:rsidR="00694F2A">
      <w:pPr>
        <w:pStyle w:val="Bezproreda"/>
        <w:jc w:val="right"/>
      </w:pPr>
    </w:p>
    <w:p w:rsidRDefault="00694F2A" w:rsidP="00047C0E" w:rsidR="00694F2A">
      <w:pPr>
        <w:pStyle w:val="Bezproreda"/>
        <w:jc w:val="right"/>
      </w:pPr>
      <w:r>
        <w:t>Za točnost otpravka</w:t>
      </w:r>
    </w:p>
    <w:p w:rsidRDefault="00694F2A" w:rsidP="00047C0E" w:rsidR="00694F2A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50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8549A9" w:rsidRPr="008549A9">
          <w:t>2069/2015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E6AC7"/>
    <w:rsid w:val="001B22F8"/>
    <w:rsid w:val="003A3366"/>
    <w:rsid w:val="00435509"/>
    <w:rsid w:val="004E266D"/>
    <w:rsid w:val="00677951"/>
    <w:rsid w:val="00694F2A"/>
    <w:rsid w:val="008549A9"/>
    <w:rsid w:val="00A90841"/>
    <w:rsid w:val="00A944C2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35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35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St-2069/2015</izvorni_sadrzaj>
    <derivirana_varijabla naziv="DomainObject.Predmet.OznakaBroj_1">St-2069/2015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TIROS d.o.o.</izvorni_sadrzaj>
    <derivirana_varijabla naziv="DomainObject.Predmet.ProtustrankaFormated_1">  ELEKTRO TIROS d.o.o.</derivirana_varijabla>
  </DomainObject.Predmet.ProtustrankaFormated>
  <DomainObject.Predmet.ProtustrankaFormatedOIB>
    <izvorni_sadrzaj>  ELEKTRO TIROS d.o.o., OIB 72166846524</izvorni_sadrzaj>
    <derivirana_varijabla naziv="DomainObject.Predmet.ProtustrankaFormatedOIB_1">  ELEKTRO TIROS d.o.o., OIB 72166846524</derivirana_varijabla>
  </DomainObject.Predmet.ProtustrankaFormatedOIB>
  <DomainObject.Predmet.ProtustrankaFormatedWithAdress>
    <izvorni_sadrzaj> ELEKTRO TIROS d.o.o., Trnsko 16/a, 10000 Zagreb</izvorni_sadrzaj>
    <derivirana_varijabla naziv="DomainObject.Predmet.ProtustrankaFormatedWithAdress_1"> ELEKTRO TIROS d.o.o., Trnsko 16/a, 10000 Zagreb</derivirana_varijabla>
  </DomainObject.Predmet.ProtustrankaFormatedWithAdress>
  <DomainObject.Predmet.ProtustrankaFormatedWithAdressOIB>
    <izvorni_sadrzaj> ELEKTRO TIROS d.o.o., OIB 72166846524, Trnsko 16/a, 10000 Zagreb</izvorni_sadrzaj>
    <derivirana_varijabla naziv="DomainObject.Predmet.ProtustrankaFormatedWithAdressOIB_1"> ELEKTRO TIROS d.o.o., OIB 72166846524, Trnsko 16/a, 10000 Zagreb</derivirana_varijabla>
  </DomainObject.Predmet.ProtustrankaFormatedWithAdressOIB>
  <DomainObject.Predmet.ProtustrankaWithAdress>
    <izvorni_sadrzaj>ELEKTRO TIROS d.o.o. Trnsko 16/a, 10000 Zagreb</izvorni_sadrzaj>
    <derivirana_varijabla naziv="DomainObject.Predmet.ProtustrankaWithAdress_1">ELEKTRO TIROS d.o.o. Trnsko 16/a, 10000 Zagreb</derivirana_varijabla>
  </DomainObject.Predmet.ProtustrankaWithAdress>
  <DomainObject.Predmet.ProtustrankaWithAdressOIB>
    <izvorni_sadrzaj>ELEKTRO TIROS d.o.o., OIB 72166846524, Trnsko 16/a, 10000 Zagreb</izvorni_sadrzaj>
    <derivirana_varijabla naziv="DomainObject.Predmet.ProtustrankaWithAdressOIB_1">ELEKTRO TIROS d.o.o., OIB 72166846524, Trnsko 16/a, 10000 Zagreb</derivirana_varijabla>
  </DomainObject.Predmet.ProtustrankaWithAdressOIB>
  <DomainObject.Predmet.ProtustrankaNazivFormated>
    <izvorni_sadrzaj>ELEKTRO TIROS d.o.o.</izvorni_sadrzaj>
    <derivirana_varijabla naziv="DomainObject.Predmet.ProtustrankaNazivFormated_1">ELEKTRO TIROS d.o.o.</derivirana_varijabla>
  </DomainObject.Predmet.ProtustrankaNazivFormated>
  <DomainObject.Predmet.ProtustrankaNazivFormatedOIB>
    <izvorni_sadrzaj>ELEKTRO TIROS d.o.o., OIB 72166846524</izvorni_sadrzaj>
    <derivirana_varijabla naziv="DomainObject.Predmet.ProtustrankaNazivFormatedOIB_1">ELEKTRO TIROS d.o.o., OIB 72166846524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TIROS d.o.o.</item>
    </izvorni_sadrzaj>
    <derivirana_varijabla naziv="DomainObject.Predmet.ProtuStrankaListFormated_1">
      <item>ELEKTRO TIROS d.o.o.</item>
    </derivirana_varijabla>
  </DomainObject.Predmet.ProtuStrankaListFormated>
  <DomainObject.Predmet.ProtuStrankaListFormatedOIB>
    <izvorni_sadrzaj>
      <item>ELEKTRO TIROS d.o.o., OIB 72166846524</item>
    </izvorni_sadrzaj>
    <derivirana_varijabla naziv="DomainObject.Predmet.ProtuStrankaListFormatedOIB_1">
      <item>ELEKTRO TIROS d.o.o., OIB 72166846524</item>
    </derivirana_varijabla>
  </DomainObject.Predmet.ProtuStrankaListFormatedOIB>
  <DomainObject.Predmet.ProtuStrankaListFormatedWithAdress>
    <izvorni_sadrzaj>
      <item>ELEKTRO TIROS d.o.o., Trnsko 16/a, 10000 Zagreb</item>
    </izvorni_sadrzaj>
    <derivirana_varijabla naziv="DomainObject.Predmet.ProtuStrankaListFormatedWithAdress_1">
      <item>ELEKTRO TIROS d.o.o., Trnsko 16/a, 10000 Zagreb</item>
    </derivirana_varijabla>
  </DomainObject.Predmet.ProtuStrankaListFormatedWithAdress>
  <DomainObject.Predmet.ProtuStrankaListFormatedWithAdressOIB>
    <izvorni_sadrzaj>
      <item>ELEKTRO TIROS d.o.o., OIB 72166846524, Trnsko 16/a, 10000 Zagreb</item>
    </izvorni_sadrzaj>
    <derivirana_varijabla naziv="DomainObject.Predmet.ProtuStrankaListFormatedWithAdressOIB_1">
      <item>ELEKTRO TIROS d.o.o., OIB 72166846524, Trnsko 16/a, 10000 Zagreb</item>
    </derivirana_varijabla>
  </DomainObject.Predmet.ProtuStrankaListFormatedWithAdressOIB>
  <DomainObject.Predmet.ProtuStrankaListNazivFormated>
    <izvorni_sadrzaj>
      <item>ELEKTRO TIROS d.o.o.</item>
    </izvorni_sadrzaj>
    <derivirana_varijabla naziv="DomainObject.Predmet.ProtuStrankaListNazivFormated_1">
      <item>ELEKTRO TIROS d.o.o.</item>
    </derivirana_varijabla>
  </DomainObject.Predmet.ProtuStrankaListNazivFormated>
  <DomainObject.Predmet.ProtuStrankaListNazivFormatedOIB>
    <izvorni_sadrzaj>
      <item>ELEKTRO TIROS d.o.o., OIB 72166846524</item>
    </izvorni_sadrzaj>
    <derivirana_varijabla naziv="DomainObject.Predmet.ProtuStrankaListNazivFormatedOIB_1">
      <item>ELEKTRO TIROS d.o.o., OIB 72166846524</item>
    </derivirana_varijabla>
  </DomainObject.Predmet.ProtuStrankaListNazivFormatedOIB>
  <DomainObject.Predmet.OstaliListFormated>
    <izvorni_sadrzaj>
      <item>Željko Baljak</item>
      <item>Ivan Hudoletnjak</item>
    </izvorni_sadrzaj>
    <derivirana_varijabla naziv="DomainObject.Predmet.OstaliListFormated_1">
      <item>Željko Baljak</item>
      <item>Ivan Hudoletnjak</item>
    </derivirana_varijabla>
  </DomainObject.Predmet.OstaliListFormated>
  <DomainObject.Predmet.OstaliListFormatedOIB>
    <izvorni_sadrzaj>
      <item>Željko Baljak, OIB 05773568757</item>
      <item>Ivan Hudoletnjak, OIB 80924395653</item>
    </izvorni_sadrzaj>
    <derivirana_varijabla naziv="DomainObject.Predmet.OstaliListFormatedOIB_1">
      <item>Željko Baljak, OIB 05773568757</item>
      <item>Ivan Hudoletnjak, OIB 80924395653</item>
    </derivirana_varijabla>
  </DomainObject.Predmet.OstaliListFormatedOIB>
  <DomainObject.Predmet.OstaliListFormatedWithAdress>
    <izvorni_sadrzaj>
      <item>Željko Baljak, Kneza Ljudevita Posavskog 28, 10000 Zagreb</item>
      <item>Ivan Hudoletnjak, Zavojna ulica 3, 42240 Ivanec</item>
    </izvorni_sadrzaj>
    <derivirana_varijabla naziv="DomainObject.Predmet.OstaliListFormatedWithAdress_1">
      <item>Željko Baljak, Kneza Ljudevita Posavskog 28, 10000 Zagreb</item>
      <item>Ivan Hudoletnjak, Zavojna ulica 3, 42240 Ivanec</item>
    </derivirana_varijabla>
  </DomainObject.Predmet.OstaliListFormatedWithAdress>
  <DomainObject.Predmet.OstaliListFormatedWithAdressOIB>
    <izvorni_sadrzaj>
      <item>Željko Baljak, OIB 05773568757, Kneza Ljudevita Posavskog 28, 10000 Zagreb</item>
      <item>Ivan Hudoletnjak, OIB 80924395653, Zavojna ulica 3, 42240 Ivanec</item>
    </izvorni_sadrzaj>
    <derivirana_varijabla naziv="DomainObject.Predmet.OstaliListFormatedWithAdressOIB_1">
      <item>Željko Baljak, OIB 05773568757, Kneza Ljudevita Posavskog 28, 10000 Zagreb</item>
      <item>Ivan Hudoletnjak, OIB 80924395653, Zavojna ulica 3, 42240 Ivanec</item>
    </derivirana_varijabla>
  </DomainObject.Predmet.OstaliListFormatedWithAdressOIB>
  <DomainObject.Predmet.OstaliListNazivFormated>
    <izvorni_sadrzaj>
      <item>Željko Baljak</item>
      <item>Ivan Hudoletnjak</item>
    </izvorni_sadrzaj>
    <derivirana_varijabla naziv="DomainObject.Predmet.OstaliListNazivFormated_1">
      <item>Željko Baljak</item>
      <item>Ivan Hudoletnjak</item>
    </derivirana_varijabla>
  </DomainObject.Predmet.OstaliListNazivFormated>
  <DomainObject.Predmet.OstaliListNazivFormatedOIB>
    <izvorni_sadrzaj>
      <item>Željko Baljak, OIB 05773568757</item>
      <item>Ivan Hudoletnjak, OIB 80924395653</item>
    </izvorni_sadrzaj>
    <derivirana_varijabla naziv="DomainObject.Predmet.OstaliListNazivFormatedOIB_1">
      <item>Željko Baljak, OIB 05773568757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TIROS d.o.o.</izvorni_sadrzaj>
    <derivirana_varijabla naziv="DomainObject.Predmet.ProtustrankaIDrugi_1">ELEKTRO TIROS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TIROS d.o.o., OIB 72166846524, Trnsko 16/a, 10000 Zagreb</izvorni_sadrzaj>
    <derivirana_varijabla naziv="DomainObject.Predmet.ProtustrankaIDrugiAdressOIB_1">ELEKTRO TIROS d.o.o., OIB 72166846524,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TIROS d.o.o.</item>
      <item>FINA Regionalni centar Zagreb</item>
      <item>Željko Baljak</item>
      <item>Ivan Hudoletnjak</item>
    </izvorni_sadrzaj>
    <derivirana_varijabla naziv="DomainObject.Predmet.SudioniciListNaziv_1">
      <item>ELEKTRO TIROS d.o.o.</item>
      <item>FINA Regionalni centar Zagreb</item>
      <item>Željko Baljak</item>
      <item>Ivan Hudoletnjak</item>
    </derivirana_varijabla>
  </DomainObject.Predmet.SudioniciListNaziv>
  <DomainObject.Predmet.SudioniciListAdressOIB>
    <izvorni_sadrzaj>
      <item>ELEKTRO TIROS d.o.o., OIB 72166846524, Trnsko 16/a,10000 Zagreb</item>
      <item>FINA Regionalni centar Zagreb, OIB 85821130368, Trg svibanjskih žrtava 1995. 1,10000 Zagreb</item>
      <item>Željko Baljak, OIB 05773568757, Kneza Ljudevita Posavskog 28,10000 Zagreb</item>
      <item>Ivan Hudoletnjak, OIB 80924395653, Zavojna ulica 3,42240 Ivanec</item>
    </izvorni_sadrzaj>
    <derivirana_varijabla naziv="DomainObject.Predmet.SudioniciListAdressOIB_1">
      <item>ELEKTRO TIROS d.o.o., OIB 72166846524, Trnsko 16/a,10000 Zagreb</item>
      <item>FINA Regionalni centar Zagreb, OIB 85821130368, Trg svibanjskih žrtava 1995. 1,10000 Zagreb</item>
      <item>Željko Baljak, OIB 05773568757, Kneza Ljudevita Posavskog 28,10000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72166846524</item>
      <item>, OIB 85821130368</item>
      <item>, OIB 05773568757</item>
      <item>, OIB 80924395653</item>
    </izvorni_sadrzaj>
    <derivirana_varijabla naziv="DomainObject.Predmet.SudioniciListNazivOIB_1">
      <item>, OIB 72166846524</item>
      <item>, OIB 85821130368</item>
      <item>, OIB 05773568757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1966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2016-04-12T12:26:00Z</dcterms:created>
  <dc:creator>Sandra Rotar Vogrin</dc:creator>
  <cp:lastModifiedBy>Tanja Štraubert</cp:lastModifiedBy>
  <cp:lastPrinted>2016-04-12T12:26:00Z</cp:lastPrinted>
  <dcterms:modified xmlns:xsi="http://www.w3.org/2001/XMLSchema-instance" xsi:type="dcterms:W3CDTF">2016-04-12T12:26:00Z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