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db22" w14:paraId="ea3db22" w:rsidRDefault="00563039" w:rsidP="00563039" w:rsidR="00563039">
      <w:pPr>
        <w:jc w:val="right"/>
        <w15:collapsed w:val="false"/>
      </w:pPr>
      <w:r>
        <w:t>Poslovni broj: 6 St-1736/16-47</w:t>
      </w:r>
    </w:p>
    <w:p w:rsidRDefault="00563039" w:rsidP="00563039" w:rsidR="00563039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563039" w:rsidP="00563039" w:rsidR="00563039">
      <w:pPr>
        <w:tabs>
          <w:tab w:pos="7560" w:val="left"/>
        </w:tabs>
        <w:jc w:val="both"/>
      </w:pPr>
      <w:r>
        <w:tab/>
      </w:r>
    </w:p>
    <w:p w:rsidRDefault="00563039" w:rsidP="00563039" w:rsidR="00563039">
      <w:pPr>
        <w:ind w:hanging="720" w:left="360"/>
        <w:jc w:val="both"/>
      </w:pPr>
      <w:r>
        <w:t xml:space="preserve">  Republika Hrvatska</w:t>
      </w:r>
    </w:p>
    <w:p w:rsidRDefault="00563039" w:rsidP="00563039" w:rsidR="00563039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563039" w:rsidP="00563039" w:rsidR="00563039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563039" w:rsidP="00563039" w:rsidR="00563039">
      <w:pPr>
        <w:jc w:val="both"/>
      </w:pPr>
    </w:p>
    <w:p w:rsidRDefault="00563039" w:rsidP="00563039" w:rsidR="00563039">
      <w:pPr>
        <w:jc w:val="both"/>
      </w:pPr>
    </w:p>
    <w:p w:rsidRDefault="00563039" w:rsidP="00563039" w:rsidR="00563039">
      <w:pPr>
        <w:jc w:val="center"/>
      </w:pPr>
      <w:r>
        <w:t>R E P U B L I K A  H R V A T S K 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1A5987">
        <w:t>j sutkinji</w:t>
      </w:r>
      <w:r>
        <w:t xml:space="preserve"> Nadi Roso, u stečajnom predmetu </w:t>
      </w:r>
      <w:r w:rsidR="00563039">
        <w:rPr>
          <w:b/>
        </w:rPr>
        <w:t>AGMI PLAST d.o.o., Đakovo, Andrije Hebranga 50/B, OIB: 70646218131, MBS: 030118566</w:t>
      </w:r>
      <w:r>
        <w:t xml:space="preserve">, dana </w:t>
      </w:r>
      <w:r w:rsidR="00563039">
        <w:t>31. prosinca 2018. g.</w:t>
      </w:r>
      <w:r>
        <w:t>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563039">
        <w:rPr>
          <w:b/>
        </w:rPr>
        <w:t>AGMI PLAST d.o.o., Đakovo, Andrije Hebranga 50/B, OIB: 70646218131, MBS: 030118566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I višeg isplatnog reda u iznosu od </w:t>
      </w:r>
      <w:r w:rsidR="00563039">
        <w:t>6.112,41</w:t>
      </w:r>
      <w:r w:rsidR="00452FDA">
        <w:t xml:space="preserve"> kn što predstavlja </w:t>
      </w:r>
      <w:r w:rsidR="00563039">
        <w:t>36</w:t>
      </w:r>
      <w:r w:rsidR="00452FDA">
        <w:t xml:space="preserve">% </w:t>
      </w:r>
      <w:r w:rsidR="008247BC">
        <w:t>namirenja tražbina vjerovnika I višeg isplatnog reda.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563039">
        <w:rPr>
          <w:b/>
        </w:rPr>
        <w:t>13. veljače 2019.</w:t>
      </w:r>
      <w:r w:rsidR="008247BC">
        <w:rPr>
          <w:b/>
        </w:rPr>
        <w:t xml:space="preserve"> g. u 10,</w:t>
      </w:r>
      <w:r w:rsidR="00563039">
        <w:rPr>
          <w:b/>
        </w:rPr>
        <w:t>30</w:t>
      </w:r>
      <w:r w:rsidRPr="001A5987">
        <w:rPr>
          <w:b/>
        </w:rPr>
        <w:t xml:space="preserve"> sati</w:t>
      </w:r>
      <w:r>
        <w:t xml:space="preserve">, soba br. </w:t>
      </w:r>
      <w:r w:rsidR="00563039">
        <w:t>36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563039">
        <w:t>31. prosinca 2018.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563039">
        <w:t xml:space="preserve">Jadranka </w:t>
      </w:r>
      <w:proofErr w:type="spellStart"/>
      <w:r w:rsidR="00563039">
        <w:t>Šeput</w:t>
      </w:r>
      <w:proofErr w:type="spellEnd"/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F933C4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uz </w:t>
      </w:r>
      <w:proofErr w:type="spellStart"/>
      <w:r w:rsidR="00563039">
        <w:t>podnesa</w:t>
      </w:r>
      <w:proofErr w:type="spellEnd"/>
      <w:r w:rsidR="00452FDA">
        <w:t xml:space="preserve"> st. uprav. od </w:t>
      </w:r>
      <w:r w:rsidR="00563039">
        <w:t>25.10.2018. g. – u spisu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563039">
        <w:t>13.2.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1F5" w:rsidR="00A451F5">
      <w:r>
        <w:separator/>
      </w:r>
    </w:p>
  </w:endnote>
  <w:endnote w:id="0" w:type="continuationSeparator">
    <w:p w:rsidRDefault="00A451F5" w:rsidR="00A45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1F5" w:rsidR="00A451F5">
      <w:r>
        <w:separator/>
      </w:r>
    </w:p>
  </w:footnote>
  <w:footnote w:id="0" w:type="continuationSeparator">
    <w:p w:rsidRDefault="00A451F5" w:rsidR="00A45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28DE"/>
    <w:rsid w:val="00366021"/>
    <w:rsid w:val="00381158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63039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247BC"/>
    <w:rsid w:val="00845777"/>
    <w:rsid w:val="00857D02"/>
    <w:rsid w:val="008737C5"/>
    <w:rsid w:val="0088689D"/>
    <w:rsid w:val="009001D6"/>
    <w:rsid w:val="009324CB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451F5"/>
    <w:rsid w:val="00A91ED3"/>
    <w:rsid w:val="00AB56F9"/>
    <w:rsid w:val="00AD24AA"/>
    <w:rsid w:val="00AF6716"/>
    <w:rsid w:val="00B11D59"/>
    <w:rsid w:val="00B41F79"/>
    <w:rsid w:val="00B61475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28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2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28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2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017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St-1736/2016</izvorni_sadrzaj>
    <derivirana_varijabla naziv="DomainObject.Predmet.OznakaBroj_1">St-1736/2016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AGMI PLAST d.o.o. izrada svijeća i plastične galanterije i usluge</izvorni_sadrzaj>
    <derivirana_varijabla naziv="DomainObject.Predmet.ProtustrankaFormated_1">  AGMI PLAST d.o.o. izrada svijeća i plastične galanterije i usluge</derivirana_varijabla>
  </DomainObject.Predmet.ProtustrankaFormated>
  <DomainObject.Predmet.ProtustrankaFormatedOIB>
    <izvorni_sadrzaj>  AGMI PLAST d.o.o. izrada svijeća i plastične galanterije i usluge, OIB 70646218131</izvorni_sadrzaj>
    <derivirana_varijabla naziv="DomainObject.Predmet.ProtustrankaFormatedOIB_1">  AGMI PLAST d.o.o. izrada svijeća i plastične galanterije i usluge, OIB 70646218131</derivirana_varijabla>
  </DomainObject.Predmet.ProtustrankaFormatedOIB>
  <DomainObject.Predmet.ProtustrankaFormatedWithAdress>
    <izvorni_sadrzaj> AGMI PLAST d.o.o. izrada svijeća i plastične galanterije i usluge, Andrije Hebranga 50B, 31400 Đakovo</izvorni_sadrzaj>
    <derivirana_varijabla naziv="DomainObject.Predmet.ProtustrankaFormatedWithAdress_1"> AGMI PLAST d.o.o. izrada svijeća i plastične galanterije i usluge, Andrije Hebranga 50B, 31400 Đakovo</derivirana_varijabla>
  </DomainObject.Predmet.ProtustrankaFormatedWithAdress>
  <DomainObject.Predmet.ProtustrankaFormatedWithAdressOIB>
    <izvorni_sadrzaj> AGMI PLAST d.o.o. izrada svijeća i plastične galanterije i usluge, OIB 70646218131, Andrije Hebranga 50B, 31400 Đakovo</izvorni_sadrzaj>
    <derivirana_varijabla naziv="DomainObject.Predmet.ProtustrankaFormatedWithAdressOIB_1"> AGMI PLAST d.o.o. izrada svijeća i plastične galanterije i usluge, OIB 70646218131, Andrije Hebranga 50B, 31400 Đakovo</derivirana_varijabla>
  </DomainObject.Predmet.ProtustrankaFormatedWithAdressOIB>
  <DomainObject.Predmet.ProtustrankaWithAdress>
    <izvorni_sadrzaj>AGMI PLAST d.o.o. izrada svijeća i plastične galanterije i usluge Andrije Hebranga 50B, 31400 Đakovo</izvorni_sadrzaj>
    <derivirana_varijabla naziv="DomainObject.Predmet.ProtustrankaWithAdress_1">AGMI PLAST d.o.o. izrada svijeća i plastične galanterije i usluge Andrije Hebranga 50B, 31400 Đakovo</derivirana_varijabla>
  </DomainObject.Predmet.ProtustrankaWithAdress>
  <DomainObject.Predmet.ProtustrankaWithAdressOIB>
    <izvorni_sadrzaj>AGMI PLAST d.o.o. izrada svijeća i plastične galanterije i usluge, OIB 70646218131, Andrije Hebranga 50B, 31400 Đakovo</izvorni_sadrzaj>
    <derivirana_varijabla naziv="DomainObject.Predmet.ProtustrankaWithAdressOIB_1">AGMI PLAST d.o.o. izrada svijeća i plastične galanterije i usluge, OIB 70646218131, Andrije Hebranga 50B, 31400 Đakovo</derivirana_varijabla>
  </DomainObject.Predmet.ProtustrankaWithAdressOIB>
  <DomainObject.Predmet.ProtustrankaNazivFormated>
    <izvorni_sadrzaj>AGMI PLAST d.o.o. izrada svijeća i plastične galanterije i usluge</izvorni_sadrzaj>
    <derivirana_varijabla naziv="DomainObject.Predmet.ProtustrankaNazivFormated_1">AGMI PLAST d.o.o. izrada svijeća i plastične galanterije i usluge</derivirana_varijabla>
  </DomainObject.Predmet.ProtustrankaNazivFormated>
  <DomainObject.Predmet.ProtustrankaNazivFormatedOIB>
    <izvorni_sadrzaj>AGMI PLAST d.o.o. izrada svijeća i plastične galanterije i usluge, OIB 70646218131</izvorni_sadrzaj>
    <derivirana_varijabla naziv="DomainObject.Predmet.ProtustrankaNazivFormatedOIB_1">AGMI PLAST d.o.o. izrada svijeća i plastične galanterije i usluge, OIB 70646218131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AGMI PLAST d.o.o. izrada svijeća i plastične galanterije i usluge</item>
    </izvorni_sadrzaj>
    <derivirana_varijabla naziv="DomainObject.Predmet.ProtuStrankaListFormated_1">
      <item>AGMI PLAST d.o.o. izrada svijeća i plastične galanterije i usluge</item>
    </derivirana_varijabla>
  </DomainObject.Predmet.ProtuStrankaListFormated>
  <DomainObject.Predmet.ProtuStrankaListFormatedOIB>
    <izvorni_sadrzaj>
      <item>AGMI PLAST d.o.o. izrada svijeća i plastične galanterije i usluge, OIB 70646218131</item>
    </izvorni_sadrzaj>
    <derivirana_varijabla naziv="DomainObject.Predmet.ProtuStrankaListFormatedOIB_1">
      <item>AGMI PLAST d.o.o. izrada svijeća i plastične galanterije i usluge, OIB 70646218131</item>
    </derivirana_varijabla>
  </DomainObject.Predmet.ProtuStrankaListFormatedOIB>
  <DomainObject.Predmet.ProtuStrankaListFormatedWithAdress>
    <izvorni_sadrzaj>
      <item>AGMI PLAST d.o.o. izrada svijeća i plastične galanterije i usluge, Andrije Hebranga 50B, 31400 Đakovo</item>
    </izvorni_sadrzaj>
    <derivirana_varijabla naziv="DomainObject.Predmet.ProtuStrankaListFormatedWithAdress_1">
      <item>AGMI PLAST d.o.o. izrada svijeća i plastične galanterije i usluge, Andrije Hebranga 50B, 31400 Đakovo</item>
    </derivirana_varijabla>
  </DomainObject.Predmet.ProtuStrankaListFormatedWithAdress>
  <DomainObject.Predmet.ProtuStrankaListFormatedWithAdressOIB>
    <izvorni_sadrzaj>
      <item>AGMI PLAST d.o.o. izrada svijeća i plastične galanterije i usluge, OIB 70646218131, Andrije Hebranga 50B, 31400 Đakovo</item>
    </izvorni_sadrzaj>
    <derivirana_varijabla naziv="DomainObject.Predmet.ProtuStrankaListFormatedWithAdressOIB_1">
      <item>AGMI PLAST d.o.o. izrada svijeća i plastične galanterije i usluge, OIB 70646218131, Andrije Hebranga 50B, 31400 Đakovo</item>
    </derivirana_varijabla>
  </DomainObject.Predmet.ProtuStrankaListFormatedWithAdressOIB>
  <DomainObject.Predmet.ProtuStrankaListNazivFormated>
    <izvorni_sadrzaj>
      <item>AGMI PLAST d.o.o. izrada svijeća i plastične galanterije i usluge</item>
    </izvorni_sadrzaj>
    <derivirana_varijabla naziv="DomainObject.Predmet.ProtuStrankaListNazivFormated_1">
      <item>AGMI PLAST d.o.o. izrada svijeća i plastične galanterije i usluge</item>
    </derivirana_varijabla>
  </DomainObject.Predmet.ProtuStrankaListNazivFormated>
  <DomainObject.Predmet.ProtuStrankaListNazivFormatedOIB>
    <izvorni_sadrzaj>
      <item>AGMI PLAST d.o.o. izrada svijeća i plastične galanterije i usluge, OIB 70646218131</item>
    </izvorni_sadrzaj>
    <derivirana_varijabla naziv="DomainObject.Predmet.ProtuStrankaListNazivFormatedOIB_1">
      <item>AGMI PLAST d.o.o. izrada svijeća i plastične galanterije i usluge, OIB 70646218131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AGMI PLAST d.o.o. izrada svijeća i plastične galanterije i usluge</izvorni_sadrzaj>
    <derivirana_varijabla naziv="DomainObject.Predmet.ProtustrankaIDrugi_1">AGMI PLAST d.o.o. izrada svijeća i plastične galanterije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AGMI PLAST d.o.o. izrada svijeća i plastične galanterije i usluge, OIB 70646218131, Andrije Hebranga 50B, 31400 Đakovo</izvorni_sadrzaj>
    <derivirana_varijabla naziv="DomainObject.Predmet.ProtustrankaIDrugiAdressOIB_1">AGMI PLAST d.o.o. izrada svijeća i plastične galanterije i usluge, OIB 70646218131, Andrije Hebranga 50B,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AGMI PLAST d.o.o. izrada svijeća i plastične galanterije i usluge</item>
      <item>RH MINISTARSTVO FINANCIJA</item>
    </izvorni_sadrzaj>
    <derivirana_varijabla naziv="DomainObject.Predmet.SudioniciListNaziv_1">
      <item>AGMI PLAST d.o.o. izrada svijeća i plastične galanterije i usluge</item>
      <item>RH MINISTARSTVO FINANCIJA</item>
    </derivirana_varijabla>
  </DomainObject.Predmet.SudioniciListNaziv>
  <DomainObject.Predmet.SudioniciListAdressOIB>
    <izvorni_sadrzaj>
      <item>AGMI PLAST d.o.o. izrada svijeća i plastične galanterije i usluge, OIB 70646218131, Andrije Hebranga 50B,31400 Đakovo</item>
      <item>RH MINISTARSTVO FINANCIJA, OIB 52634238587</item>
    </izvorni_sadrzaj>
    <derivirana_varijabla naziv="DomainObject.Predmet.SudioniciListAdressOIB_1">
      <item>AGMI PLAST d.o.o. izrada svijeća i plastične galanterije i usluge, OIB 70646218131, Andrije Hebranga 50B,31400 Đakovo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70646218131</item>
      <item>, OIB 52634238587</item>
    </izvorni_sadrzaj>
    <derivirana_varijabla naziv="DomainObject.Predmet.SudioniciListNazivOIB_1">
      <item>, OIB 70646218131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2017.</izvorni_sadrzaj>
    <derivirana_varijabla naziv="DomainObject.Predmet.DatumZadnjeOdrzaneSudskeRadnje_1">6. prosinca 2017.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St-1736/2016-43</izvorni_sadrzaj>
    <derivirana_varijabla naziv="DomainObject.PredzadnjaOdlukaIzPredmeta.Oznaka_1">St-1736/2016-43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967E1-F615-4E48-9098-AC8FF4F45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180</properties:Words>
  <properties:Characters>846</properties:Characters>
  <properties:Lines>64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2018-12-31T09:57:00Z</dcterms:created>
  <dc:creator>hermanj</dc:creator>
  <cp:lastModifiedBy>Danijela Sekulić</cp:lastModifiedBy>
  <cp:lastPrinted>2018-12-31T09:57:00Z</cp:lastPrinted>
  <dcterms:modified xmlns:xsi="http://www.w3.org/2001/XMLSchema-instance" xsi:type="dcterms:W3CDTF">2018-12-31T09:59:00Z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(ZAVRŠNO ROČIŠTE + SUGLASNOST. AGMI PLAST.docx)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