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e0fe" w14:paraId="43ee0f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554EA">
        <w:rPr>
          <w:szCs w:val="24"/>
          <w:lang w:val="hr-HR"/>
        </w:rPr>
        <w:t>34</w:t>
      </w:r>
      <w:r w:rsidR="002C09EB">
        <w:rPr>
          <w:szCs w:val="24"/>
          <w:lang w:val="hr-HR"/>
        </w:rPr>
        <w:t>9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2C09EB">
        <w:rPr>
          <w:lang w:val="hr-HR"/>
        </w:rPr>
        <w:t>BLAŽINČIĆ d.o.o. za proizvodnju, trgovinu i usluge, Golo Brdo, Golo Brdo 70, MBS: 010078536, OIB:25673002457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B17DDC">
        <w:rPr>
          <w:lang w:val="hr-HR"/>
        </w:rPr>
        <w:t>7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2C09EB">
        <w:rPr>
          <w:lang w:val="hr-HR"/>
        </w:rPr>
        <w:t>BLAŽINČIĆ d.o.o. za proizvodnju, trgovinu i usluge, Golo Brdo, Golo Brdo 70, MBS: 010078536, OIB:25673002457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ZDENKO KRSTIĆ, Osijek</w:t>
      </w:r>
      <w:r w:rsidR="002554EA">
        <w:rPr>
          <w:szCs w:val="24"/>
          <w:lang w:val="hr-HR"/>
        </w:rPr>
        <w:t xml:space="preserve">, </w:t>
      </w:r>
      <w:r w:rsidR="00BF207A">
        <w:rPr>
          <w:szCs w:val="24"/>
          <w:lang w:val="hr-HR"/>
        </w:rPr>
        <w:t>Županijska 2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BF207A">
        <w:rPr>
          <w:szCs w:val="24"/>
          <w:lang w:val="hr-HR"/>
        </w:rPr>
        <w:t>13827089798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2C09EB">
        <w:rPr>
          <w:lang w:val="hr-HR"/>
        </w:rPr>
        <w:t>BLAŽINČIĆ d.o.o. za proizvodnju, trgovinu i usluge, Golo Brdo, Golo Brdo 70, MBS: 010078536, OIB:25673002457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17DD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554EA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C09E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B17DDC">
        <w:rPr>
          <w:szCs w:val="24"/>
          <w:lang w:val="hr-HR"/>
        </w:rPr>
        <w:t>3</w:t>
      </w:r>
      <w:r w:rsidR="002554EA">
        <w:rPr>
          <w:szCs w:val="24"/>
          <w:lang w:val="hr-HR"/>
        </w:rPr>
        <w:t>4</w:t>
      </w:r>
      <w:r w:rsidR="002C09EB">
        <w:rPr>
          <w:szCs w:val="24"/>
          <w:lang w:val="hr-HR"/>
        </w:rPr>
        <w:t>9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B17DDC">
        <w:rPr>
          <w:szCs w:val="24"/>
          <w:lang w:val="hr-HR"/>
        </w:rPr>
        <w:t>2</w:t>
      </w:r>
      <w:r w:rsidR="002554EA">
        <w:rPr>
          <w:szCs w:val="24"/>
          <w:lang w:val="hr-HR"/>
        </w:rPr>
        <w:t>3</w:t>
      </w:r>
      <w:r w:rsidR="001C73F1">
        <w:rPr>
          <w:szCs w:val="24"/>
          <w:lang w:val="hr-HR"/>
        </w:rPr>
        <w:t>. 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B17DDC">
        <w:rPr>
          <w:szCs w:val="24"/>
          <w:lang w:val="hr-HR"/>
        </w:rPr>
        <w:t>7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B17DDC">
        <w:rPr>
          <w:szCs w:val="24"/>
          <w:lang w:val="hr-HR"/>
        </w:rPr>
        <w:t>7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5B0" w:rsidR="00AE45B0">
      <w:r>
        <w:separator/>
      </w:r>
    </w:p>
  </w:endnote>
  <w:endnote w:id="0" w:type="continuationSeparator">
    <w:p w:rsidRDefault="00AE45B0" w:rsidR="00AE4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5B0" w:rsidR="00AE45B0">
      <w:r>
        <w:separator/>
      </w:r>
    </w:p>
  </w:footnote>
  <w:footnote w:id="0" w:type="continuationSeparator">
    <w:p w:rsidRDefault="00AE45B0" w:rsidR="00AE45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46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B17DDC">
      <w:t>3</w:t>
    </w:r>
    <w:r w:rsidR="002554EA">
      <w:t>4</w:t>
    </w:r>
    <w:r w:rsidR="002C09EB">
      <w:t>9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444E"/>
    <w:rsid w:val="004D5164"/>
    <w:rsid w:val="004E7DAB"/>
    <w:rsid w:val="004F1D25"/>
    <w:rsid w:val="00505114"/>
    <w:rsid w:val="0050570C"/>
    <w:rsid w:val="005234B5"/>
    <w:rsid w:val="0052468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084F"/>
    <w:rsid w:val="00AA3639"/>
    <w:rsid w:val="00AA3A97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4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6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68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6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6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4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6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68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6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6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St-349/2015</izvorni_sadrzaj>
    <derivirana_varijabla naziv="DomainObject.Predmet.OznakaBroj_1">St-349/2015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BLAŽINČIĆ d.o.o. za proizvodnju, trgovinu i usluge, Golo Brdo zastupanog po punomoćniku Zdravko Blažinčić; David Blažinčić</izvorni_sadrzaj>
    <derivirana_varijabla naziv="DomainObject.Predmet.ProtustrankaFormated_1">  BLAŽINČIĆ d.o.o. za proizvodnju, trgovinu i usluge, Golo Brdo zastupanog po punomoćniku Zdravko Blažinčić; David Blažinčić</derivirana_varijabla>
  </DomainObject.Predmet.ProtustrankaFormated>
  <DomainObject.Predmet.ProtustrankaFormatedOIB>
    <izvorni_sadrzaj>  BLAŽINČIĆ d.o.o. za proizvodnju, trgovinu i usluge, Golo Brdo, OIB 25673002457 zastupanog po punomoćniku Zdravko Blažinčić; David Blažinčić</izvorni_sadrzaj>
    <derivirana_varijabla naziv="DomainObject.Predmet.ProtustrankaFormatedOIB_1">  BLAŽINČIĆ d.o.o. za proizvodnju, trgovinu i usluge, Golo Brdo, OIB 25673002457 zastupanog po punomoćniku Zdravko Blažinčić; David Blažinčić</derivirana_varijabla>
  </DomainObject.Predmet.ProtustrankaFormatedOIB>
  <DomainObject.Predmet.ProtustrankaFormatedWithAdress>
    <izvorni_sadrzaj> BLAŽINČIĆ d.o.o. za proizvodnju, trgovinu i usluge, Golo Brdo, Golo Brdo 70, 33000 Golo Brdo zastupanog po punomoćniku Zdravko Blažinčić; David Blažinčić</izvorni_sadrzaj>
    <derivirana_varijabla naziv="DomainObject.Predmet.ProtustrankaFormatedWithAdress_1"> BLAŽINČIĆ d.o.o. za proizvodnju, trgovinu i usluge, Golo Brdo, Golo Brdo 70, 33000 Golo Brdo zastupanog po punomoćniku Zdravko Blažinčić; David Blažinčić</derivirana_varijabla>
  </DomainObject.Predmet.ProtustrankaFormatedWithAdress>
  <DomainObject.Predmet.ProtustrankaFormatedWithAdressOIB>
    <izvorni_sadrzaj> BLAŽINČIĆ d.o.o. za proizvodnju, trgovinu i usluge, Golo Brdo, OIB 25673002457, Golo Brdo 70, 33000 Golo Brdo zastupanog po punomoćniku Zdravko Blažinčić; David Blažinčić</izvorni_sadrzaj>
    <derivirana_varijabla naziv="DomainObject.Predmet.ProtustrankaFormatedWithAdressOIB_1"> BLAŽINČIĆ d.o.o. za proizvodnju, trgovinu i usluge, Golo Brdo, OIB 25673002457, Golo Brdo 70, 33000 Golo Brdo zastupanog po punomoćniku Zdravko Blažinčić; David Blažinčić</derivirana_varijabla>
  </DomainObject.Predmet.ProtustrankaFormatedWithAdressOIB>
  <DomainObject.Predmet.ProtustrankaWithAdress>
    <izvorni_sadrzaj>BLAŽINČIĆ d.o.o. za proizvodnju, trgovinu i usluge, Golo Brdo Golo Brdo 70, 33000 Golo Brdo</izvorni_sadrzaj>
    <derivirana_varijabla naziv="DomainObject.Predmet.ProtustrankaWithAdress_1">BLAŽINČIĆ d.o.o. za proizvodnju, trgovinu i usluge, Golo Brdo Golo Brdo 70, 33000 Golo Brdo</derivirana_varijabla>
  </DomainObject.Predmet.ProtustrankaWithAdress>
  <DomainObject.Predmet.ProtustrankaWithAdressOIB>
    <izvorni_sadrzaj>BLAŽINČIĆ d.o.o. za proizvodnju, trgovinu i usluge, Golo Brdo, OIB 25673002457, Golo Brdo 70, 33000 Golo Brdo</izvorni_sadrzaj>
    <derivirana_varijabla naziv="DomainObject.Predmet.ProtustrankaWithAdressOIB_1">BLAŽINČIĆ d.o.o. za proizvodnju, trgovinu i usluge, Golo Brdo, OIB 25673002457, Golo Brdo 70, 33000 Golo Brdo</derivirana_varijabla>
  </DomainObject.Predmet.ProtustrankaWithAdressOIB>
  <DomainObject.Predmet.ProtustrankaNazivFormated>
    <izvorni_sadrzaj>BLAŽINČIĆ d.o.o. za proizvodnju, trgovinu i usluge, Golo Brdo</izvorni_sadrzaj>
    <derivirana_varijabla naziv="DomainObject.Predmet.ProtustrankaNazivFormated_1">BLAŽINČIĆ d.o.o. za proizvodnju, trgovinu i usluge, Golo Brdo</derivirana_varijabla>
  </DomainObject.Predmet.ProtustrankaNazivFormated>
  <DomainObject.Predmet.ProtustrankaNazivFormatedOIB>
    <izvorni_sadrzaj>BLAŽINČIĆ d.o.o. za proizvodnju, trgovinu i usluge, Golo Brdo, OIB 25673002457</izvorni_sadrzaj>
    <derivirana_varijabla naziv="DomainObject.Predmet.ProtustrankaNazivFormatedOIB_1">BLAŽINČIĆ d.o.o. za proizvodnju, trgovinu i usluge, Golo Brdo, OIB 25673002457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BLAŽINČIĆ d.o.o. za proizvodnju, trgovinu i usluge, Golo Brdo zastupanog po punomoćniku Zdravko Blažinčić; David Blažinčić</item>
    </izvorni_sadrzaj>
    <derivirana_varijabla naziv="DomainObject.Predmet.ProtuStrankaListFormated_1">
      <item>BLAŽINČIĆ d.o.o. za proizvodnju, trgovinu i usluge, Golo Brdo zastupanog po punomoćniku Zdravko Blažinčić; David Blažinčić</item>
    </derivirana_varijabla>
  </DomainObject.Predmet.ProtuStrankaListFormated>
  <DomainObject.Predmet.ProtuStrankaListFormatedOIB>
    <izvorni_sadrzaj>
      <item>BLAŽINČIĆ d.o.o. za proizvodnju, trgovinu i usluge, Golo Brdo, OIB 25673002457 zastupanog po punomoćniku Zdravko Blažinčić; David Blažinčić</item>
    </izvorni_sadrzaj>
    <derivirana_varijabla naziv="DomainObject.Predmet.ProtuStrankaListFormatedOIB_1">
      <item>BLAŽINČIĆ d.o.o. za proizvodnju, trgovinu i usluge, Golo Brdo, OIB 25673002457 zastupanog po punomoćniku Zdravko Blažinčić; David Blažinčić</item>
    </derivirana_varijabla>
  </DomainObject.Predmet.ProtuStrankaListFormatedOIB>
  <DomainObject.Predmet.ProtuStrankaListFormatedWithAdress>
    <izvorni_sadrzaj>
      <item>BLAŽINČIĆ d.o.o. za proizvodnju, trgovinu i usluge, Golo Brdo, Golo Brdo 70, 33000 Golo Brdo zastupanog po punomoćniku Zdravko Blažinčić; David Blažinčić</item>
    </izvorni_sadrzaj>
    <derivirana_varijabla naziv="DomainObject.Predmet.ProtuStrankaListFormatedWithAdress_1">
      <item>BLAŽINČIĆ d.o.o. za proizvodnju, trgovinu i usluge, Golo Brdo, Golo Brdo 70, 33000 Golo Brdo zastupanog po punomoćniku Zdravko Blažinčić; David Blažinčić</item>
    </derivirana_varijabla>
  </DomainObject.Predmet.ProtuStrankaListFormatedWithAdress>
  <DomainObject.Predmet.ProtuStrankaListFormatedWithAdressOIB>
    <izvorni_sadrzaj>
      <item>BLAŽINČIĆ d.o.o. za proizvodnju, trgovinu i usluge, Golo Brdo, OIB 25673002457, Golo Brdo 70, 33000 Golo Brdo zastupanog po punomoćniku Zdravko Blažinčić; David Blažinčić</item>
    </izvorni_sadrzaj>
    <derivirana_varijabla naziv="DomainObject.Predmet.ProtuStrankaListFormatedWithAdressOIB_1">
      <item>BLAŽINČIĆ d.o.o. za proizvodnju, trgovinu i usluge, Golo Brdo, OIB 25673002457, Golo Brdo 70, 33000 Golo Brdo zastupanog po punomoćniku Zdravko Blažinčić; David Blažinčić</item>
    </derivirana_varijabla>
  </DomainObject.Predmet.ProtuStrankaListFormatedWithAdressOIB>
  <DomainObject.Predmet.ProtuStrankaListNazivFormated>
    <izvorni_sadrzaj>
      <item>BLAŽINČIĆ d.o.o. za proizvodnju, trgovinu i usluge, Golo Brdo</item>
    </izvorni_sadrzaj>
    <derivirana_varijabla naziv="DomainObject.Predmet.ProtuStrankaListNazivFormated_1">
      <item>BLAŽINČIĆ d.o.o. za proizvodnju, trgovinu i usluge, Golo Brdo</item>
    </derivirana_varijabla>
  </DomainObject.Predmet.ProtuStrankaListNazivFormated>
  <DomainObject.Predmet.ProtuStrankaListNazivFormatedOIB>
    <izvorni_sadrzaj>
      <item>BLAŽINČIĆ d.o.o. za proizvodnju, trgovinu i usluge, Golo Brdo, OIB 25673002457</item>
    </izvorni_sadrzaj>
    <derivirana_varijabla naziv="DomainObject.Predmet.ProtuStrankaListNazivFormatedOIB_1">
      <item>BLAŽINČIĆ d.o.o. za proizvodnju, trgovinu i usluge, Golo Brdo, OIB 25673002457</item>
    </derivirana_varijabla>
  </DomainObject.Predmet.ProtuStrankaListNazivFormatedOIB>
  <DomainObject.Predmet.OstaliListFormated>
    <izvorni_sadrzaj>
      <item>Zdravko Blažinčić punomoćnik sudionika u postupku BLAŽINČIĆ d.o.o. za proizvodnju, trgovinu i usluge, Golo Brdo</item>
      <item>David Blažinčić punomoćnik sudionika u postupku BLAŽINČIĆ d.o.o. za proizvodnju, trgovinu i usluge, Golo Brdo</item>
    </izvorni_sadrzaj>
    <derivirana_varijabla naziv="DomainObject.Predmet.OstaliListFormated_1">
      <item>Zdravko Blažinčić punomoćnik sudionika u postupku BLAŽINČIĆ d.o.o. za proizvodnju, trgovinu i usluge, Golo Brdo</item>
      <item>David Blažinčić punomoćnik sudionika u postupku BLAŽINČIĆ d.o.o. za proizvodnju, trgovinu i usluge, Golo Brdo</item>
    </derivirana_varijabla>
  </DomainObject.Predmet.OstaliListFormated>
  <DomainObject.Predmet.OstaliListFormatedOIB>
    <izvorni_sadrzaj>
      <item>Zdravko Blažinčić, OIB 77679650588 punomoćnik sudionika u postupku BLAŽINČIĆ d.o.o. za proizvodnju, trgovinu i usluge, Golo Brdo</item>
      <item>David Blažinčić, OIB 84732483712 punomoćnik sudionika u postupku BLAŽINČIĆ d.o.o. za proizvodnju, trgovinu i usluge, Golo Brdo</item>
    </izvorni_sadrzaj>
    <derivirana_varijabla naziv="DomainObject.Predmet.OstaliListFormatedOIB_1">
      <item>Zdravko Blažinčić, OIB 77679650588 punomoćnik sudionika u postupku BLAŽINČIĆ d.o.o. za proizvodnju, trgovinu i usluge, Golo Brdo</item>
      <item>David Blažinčić, OIB 84732483712 punomoćnik sudionika u postupku BLAŽINČIĆ d.o.o. za proizvodnju, trgovinu i usluge, Golo Brdo</item>
    </derivirana_varijabla>
  </DomainObject.Predmet.OstaliListFormatedOIB>
  <DomainObject.Predmet.OstaliListFormatedWithAdress>
    <izvorni_sadrzaj>
      <item>Zdravko Blažinčić, Mali Zagreb 70, 33404 Špišić Bukovica punomoćnik sudionika u postupku BLAŽINČIĆ d.o.o. za proizvodnju, trgovinu i usluge, Golo Brdo</item>
      <item>David Blažinčić, Mali Zagreb 80, 33404 Špišić Bukovica punomoćnik sudionika u postupku BLAŽINČIĆ d.o.o. za proizvodnju, trgovinu i usluge, Golo Brdo</item>
    </izvorni_sadrzaj>
    <derivirana_varijabla naziv="DomainObject.Predmet.OstaliListFormatedWithAdress_1">
      <item>Zdravko Blažinčić, Mali Zagreb 70, 33404 Špišić Bukovica punomoćnik sudionika u postupku BLAŽINČIĆ d.o.o. za proizvodnju, trgovinu i usluge, Golo Brdo</item>
      <item>David Blažinčić, Mali Zagreb 80, 33404 Špišić Bukovica punomoćnik sudionika u postupku BLAŽINČIĆ d.o.o. za proizvodnju, trgovinu i usluge, Golo Brdo</item>
    </derivirana_varijabla>
  </DomainObject.Predmet.OstaliListFormatedWithAdress>
  <DomainObject.Predmet.OstaliListFormatedWithAdressOIB>
    <izvorni_sadrzaj>
      <item>Zdravko Blažinčić, OIB 77679650588, Mali Zagreb 70, 33404 Špišić Bukovica punomoćnik sudionika u postupku BLAŽINČIĆ d.o.o. za proizvodnju, trgovinu i usluge, Golo Brdo</item>
      <item>David Blažinčić, OIB 84732483712, Mali Zagreb 80, 33404 Špišić Bukovica punomoćnik sudionika u postupku BLAŽINČIĆ d.o.o. za proizvodnju, trgovinu i usluge, Golo Brdo</item>
    </izvorni_sadrzaj>
    <derivirana_varijabla naziv="DomainObject.Predmet.OstaliListFormatedWithAdressOIB_1">
      <item>Zdravko Blažinčić, OIB 77679650588, Mali Zagreb 70, 33404 Špišić Bukovica punomoćnik sudionika u postupku BLAŽINČIĆ d.o.o. za proizvodnju, trgovinu i usluge, Golo Brdo</item>
      <item>David Blažinčić, OIB 84732483712, Mali Zagreb 80, 33404 Špišić Bukovica punomoćnik sudionika u postupku BLAŽINČIĆ d.o.o. za proizvodnju, trgovinu i usluge, Golo Brdo</item>
    </derivirana_varijabla>
  </DomainObject.Predmet.OstaliListFormatedWithAdressOIB>
  <DomainObject.Predmet.OstaliListNazivFormated>
    <izvorni_sadrzaj>
      <item>Zdravko Blažinčić</item>
      <item>David Blažinčić</item>
    </izvorni_sadrzaj>
    <derivirana_varijabla naziv="DomainObject.Predmet.OstaliListNazivFormated_1">
      <item>Zdravko Blažinčić</item>
      <item>David Blažinčić</item>
    </derivirana_varijabla>
  </DomainObject.Predmet.OstaliListNazivFormated>
  <DomainObject.Predmet.OstaliListNazivFormatedOIB>
    <izvorni_sadrzaj>
      <item>Zdravko Blažinčić, OIB 77679650588</item>
      <item>David Blažinčić, OIB 84732483712</item>
    </izvorni_sadrzaj>
    <derivirana_varijabla naziv="DomainObject.Predmet.OstaliListNazivFormatedOIB_1">
      <item>Zdravko Blažinčić, OIB 77679650588</item>
      <item>David Blažinčić, OIB 84732483712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BLAŽINČIĆ d.o.o. za proizvodnju, trgovinu i usluge, Golo Brdo</izvorni_sadrzaj>
    <derivirana_varijabla naziv="DomainObject.Predmet.ProtustrankaIDrugi_1">BLAŽINČIĆ d.o.o. za proizvodnju, trgovinu i usluge, Golo Brdo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BLAŽINČIĆ d.o.o. za proizvodnju, trgovinu i usluge, Golo Brdo, OIB 25673002457, Golo Brdo 70, 33000 Golo Brdo</izvorni_sadrzaj>
    <derivirana_varijabla naziv="DomainObject.Predmet.ProtustrankaIDrugiAdressOIB_1">BLAŽINČIĆ d.o.o. za proizvodnju, trgovinu i usluge, Golo Brdo, OIB 25673002457, Golo Brdo 70, 33000 Golo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BLAŽINČIĆ d.o.o. za proizvodnju, trgovinu i usluge, Golo Brdo</item>
      <item>Zdravko Blažinčić</item>
      <item>David Blažinčić</item>
    </izvorni_sadrzaj>
    <derivirana_varijabla naziv="DomainObject.Predmet.SudioniciListNaziv_1">
      <item>FINA, RC ZAGREB, Podružnica Bjelovar</item>
      <item>BLAŽINČIĆ d.o.o. za proizvodnju, trgovinu i usluge, Golo Brdo</item>
      <item>Zdravko Blažinčić</item>
      <item>David Blažinčić</item>
    </derivirana_varijabla>
  </DomainObject.Predmet.SudioniciListNaziv>
  <DomainObject.Predmet.SudioniciListAdressOIB>
    <izvorni_sadrzaj>
      <item>FINA, RC ZAGREB, Podružnica Bjelovar, OIB 85821130368, F. Supila 4,43000 Bjelovar</item>
      <item>BLAŽINČIĆ d.o.o. za proizvodnju, trgovinu i usluge, Golo Brdo, OIB 25673002457, Golo Brdo 70,33000 Golo Brdo</item>
      <item>Zdravko Blažinčić, OIB 77679650588, Mali Zagreb 70,33404 Špišić Bukovica</item>
      <item>David Blažinčić, OIB 84732483712, Mali Zagreb 80,33404 Špišić Bukovica</item>
    </izvorni_sadrzaj>
    <derivirana_varijabla naziv="DomainObject.Predmet.SudioniciListAdressOIB_1">
      <item>FINA, RC ZAGREB, Podružnica Bjelovar, OIB 85821130368, F. Supila 4,43000 Bjelovar</item>
      <item>BLAŽINČIĆ d.o.o. za proizvodnju, trgovinu i usluge, Golo Brdo, OIB 25673002457, Golo Brdo 70,33000 Golo Brdo</item>
      <item>Zdravko Blažinčić, OIB 77679650588, Mali Zagreb 70,33404 Špišić Bukovica</item>
      <item>David Blažinčić, OIB 84732483712, Mali Zagreb 80,33404 Špišić Bukovica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25673002457</item>
      <item>, OIB 77679650588</item>
      <item>, OIB 84732483712</item>
    </izvorni_sadrzaj>
    <derivirana_varijabla naziv="DomainObject.Predmet.SudioniciListNazivOIB_1">
      <item>, OIB 85821130368</item>
      <item>, OIB 25673002457</item>
      <item>, OIB 77679650588</item>
      <item>, OIB 84732483712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77FDA-4DD9-4094-BD32-858E0B306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713</properties:Words>
  <properties:Characters>3825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2016-02-17T11:29:00Z</dcterms:created>
  <dc:creator>553y7k3</dc:creator>
  <cp:lastModifiedBy>Miroslav Lovreković</cp:lastModifiedBy>
  <cp:lastPrinted>2016-02-17T06:57:00Z</cp:lastPrinted>
  <dcterms:modified xmlns:xsi="http://www.w3.org/2001/XMLSchema-instance" xsi:type="dcterms:W3CDTF">2016-02-17T11:31:00Z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