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68cd" w14:paraId="58868cd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C52DA1">
        <w:rPr>
          <w:rFonts w:hAnsi="Times New Roman" w:ascii="Times New Roman"/>
          <w:szCs w:val="24"/>
          <w:lang w:val="hr-HR"/>
        </w:rPr>
        <w:t>8275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C52DA1">
        <w:rPr>
          <w:rFonts w:hAnsi="Times New Roman" w:ascii="Times New Roman"/>
          <w:szCs w:val="24"/>
          <w:lang w:val="hr-HR"/>
        </w:rPr>
        <w:t xml:space="preserve"> </w:t>
      </w:r>
      <w:r w:rsidR="00C52DA1" w:rsidRPr="00C52DA1">
        <w:rPr>
          <w:rFonts w:hAnsi="Times New Roman" w:ascii="Times New Roman"/>
        </w:rPr>
        <w:t>KATEMAT d.o.o., Zagreb, I. Kozari put VII. odvojak 2, MBS: 080736025, OIB: 15047667454</w:t>
      </w:r>
      <w:r w:rsidR="008F6849" w:rsidRPr="008F6849">
        <w:rPr>
          <w:rFonts w:hAnsi="Times New Roman" w:ascii="Times New Roman"/>
        </w:rPr>
        <w:t>,</w:t>
      </w:r>
      <w:r w:rsidR="008F6849"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A73F85">
        <w:rPr>
          <w:rFonts w:hAnsi="Times New Roman" w:ascii="Times New Roman"/>
          <w:szCs w:val="24"/>
          <w:lang w:val="hr-HR"/>
        </w:rPr>
        <w:t>7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A73F85" w:rsidRPr="00A73F85">
        <w:rPr>
          <w:rFonts w:hAnsi="Times New Roman" w:ascii="Times New Roman"/>
        </w:rPr>
        <w:t xml:space="preserve"> </w:t>
      </w:r>
      <w:r w:rsidR="00C52DA1" w:rsidRPr="00C52DA1">
        <w:rPr>
          <w:rFonts w:hAnsi="Times New Roman" w:ascii="Times New Roman"/>
        </w:rPr>
        <w:t>KATEMAT d.o.o., Zagreb, I. Kozari put VII. odvojak 2, MBS: 080736025, OIB: 15047667454</w:t>
      </w:r>
      <w:r w:rsidR="00C52DA1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A73F85">
        <w:rPr>
          <w:rFonts w:hAnsi="Times New Roman" w:ascii="Times New Roman"/>
          <w:szCs w:val="24"/>
        </w:rPr>
        <w:t>7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A73F85">
        <w:rPr>
          <w:rFonts w:hAnsi="Times New Roman" w:ascii="Times New Roman"/>
          <w:szCs w:val="24"/>
        </w:rPr>
        <w:t>10</w:t>
      </w:r>
      <w:r w:rsidR="00934979">
        <w:rPr>
          <w:rFonts w:hAnsi="Times New Roman" w:ascii="Times New Roman"/>
          <w:szCs w:val="24"/>
        </w:rPr>
        <w:t>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A73F85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C52DA1" w:rsidRPr="00C52DA1">
        <w:rPr>
          <w:rFonts w:hAnsi="Times New Roman" w:ascii="Times New Roman"/>
          <w:szCs w:val="24"/>
        </w:rPr>
        <w:t>Milan Bariša Obradović, Sveta Nedelja, Srebrnjak 20 b, OIB 45619494339.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C52DA1" w:rsidRPr="00C52DA1">
        <w:rPr>
          <w:rFonts w:hAnsi="Times New Roman" w:ascii="Times New Roman"/>
        </w:rPr>
        <w:t>KATEMAT d.o.o., Zagreb, I. Kozari put VII. odvojak 2, MBS: 080736025, OIB: 15047667454</w:t>
      </w:r>
      <w:r w:rsidR="00C52DA1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A73F85">
        <w:rPr>
          <w:rFonts w:hAnsi="Times New Roman" w:ascii="Times New Roman"/>
          <w:lang w:val="hr-HR"/>
        </w:rPr>
        <w:t>7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0A0D0B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0A0D0B" w:rsidP="000A0D0B" w:rsidR="000A0D0B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0A0D0B" w:rsidP="000A0D0B" w:rsidR="000A0D0B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0A0D0B" w:rsidRPr="000A0D0B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C52DA1">
          <w:rPr>
            <w:rFonts w:hAnsi="Times New Roman" w:ascii="Times New Roman"/>
          </w:rPr>
          <w:t>8275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0D0B"/>
    <w:rsid w:val="000A7977"/>
    <w:rsid w:val="00106F4B"/>
    <w:rsid w:val="00142BAB"/>
    <w:rsid w:val="001778CB"/>
    <w:rsid w:val="0018446A"/>
    <w:rsid w:val="001859C3"/>
    <w:rsid w:val="001C0A2C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B77FA"/>
    <w:rsid w:val="007D3512"/>
    <w:rsid w:val="008139E9"/>
    <w:rsid w:val="008776AC"/>
    <w:rsid w:val="008A0A2C"/>
    <w:rsid w:val="008D4D9F"/>
    <w:rsid w:val="008D7665"/>
    <w:rsid w:val="008F6849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73F85"/>
    <w:rsid w:val="00AC5E51"/>
    <w:rsid w:val="00B40029"/>
    <w:rsid w:val="00B4743B"/>
    <w:rsid w:val="00B51016"/>
    <w:rsid w:val="00B8485E"/>
    <w:rsid w:val="00BA6C65"/>
    <w:rsid w:val="00BF4417"/>
    <w:rsid w:val="00C23F47"/>
    <w:rsid w:val="00C52DA1"/>
    <w:rsid w:val="00CC2F6B"/>
    <w:rsid w:val="00D012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A0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D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D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A0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D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D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58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8275</izvorni_sadrzaj>
    <derivirana_varijabla naziv="DomainObject.Predmet.Broj_1">8275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St-8275/2015</izvorni_sadrzaj>
    <derivirana_varijabla naziv="DomainObject.Predmet.OznakaBroj_1">St-8275/2015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KATEMAT d.o.o. zastupanog po punomoćniku Damir Premužić</izvorni_sadrzaj>
    <derivirana_varijabla naziv="DomainObject.Predmet.ProtustrankaFormated_1">  KATEMAT d.o.o. zastupanog po punomoćniku Damir Premužić</derivirana_varijabla>
  </DomainObject.Predmet.ProtustrankaFormated>
  <DomainObject.Predmet.ProtustrankaFormatedOIB>
    <izvorni_sadrzaj>  KATEMAT d.o.o., OIB 15047667454 zastupanog po punomoćniku Damir Premužić</izvorni_sadrzaj>
    <derivirana_varijabla naziv="DomainObject.Predmet.ProtustrankaFormatedOIB_1">  KATEMAT d.o.o., OIB 15047667454 zastupanog po punomoćniku Damir Premužić</derivirana_varijabla>
  </DomainObject.Predmet.ProtustrankaFormatedOIB>
  <DomainObject.Predmet.ProtustrankaFormatedWithAdress>
    <izvorni_sadrzaj> KATEMAT d.o.o., I. Kozari put VII. odvojak 2, 10000 Zagreb zastupanog po punomoćniku Damir Premužić</izvorni_sadrzaj>
    <derivirana_varijabla naziv="DomainObject.Predmet.ProtustrankaFormatedWithAdress_1"> KATEMAT d.o.o., I. Kozari put VII. odvojak 2, 10000 Zagreb zastupanog po punomoćniku Damir Premužić</derivirana_varijabla>
  </DomainObject.Predmet.ProtustrankaFormatedWithAdress>
  <DomainObject.Predmet.ProtustrankaFormatedWithAdressOIB>
    <izvorni_sadrzaj> KATEMAT d.o.o., OIB 15047667454, I. Kozari put VII. odvojak 2, 10000 Zagreb zastupanog po punomoćniku Damir Premužić</izvorni_sadrzaj>
    <derivirana_varijabla naziv="DomainObject.Predmet.ProtustrankaFormatedWithAdressOIB_1"> KATEMAT d.o.o., OIB 15047667454, I. Kozari put VII. odvojak 2, 10000 Zagreb zastupanog po punomoćniku Damir Premužić</derivirana_varijabla>
  </DomainObject.Predmet.ProtustrankaFormatedWithAdressOIB>
  <DomainObject.Predmet.ProtustrankaWithAdress>
    <izvorni_sadrzaj>KATEMAT d.o.o. I. Kozari put VII. odvojak 2, 10000 Zagreb</izvorni_sadrzaj>
    <derivirana_varijabla naziv="DomainObject.Predmet.ProtustrankaWithAdress_1">KATEMAT d.o.o. I. Kozari put VII. odvojak 2, 10000 Zagreb</derivirana_varijabla>
  </DomainObject.Predmet.ProtustrankaWithAdress>
  <DomainObject.Predmet.ProtustrankaWithAdressOIB>
    <izvorni_sadrzaj>KATEMAT d.o.o., OIB 15047667454, I. Kozari put VII. odvojak 2, 10000 Zagreb</izvorni_sadrzaj>
    <derivirana_varijabla naziv="DomainObject.Predmet.ProtustrankaWithAdressOIB_1">KATEMAT d.o.o., OIB 15047667454, I. Kozari put VII. odvojak 2, 10000 Zagreb</derivirana_varijabla>
  </DomainObject.Predmet.ProtustrankaWithAdressOIB>
  <DomainObject.Predmet.ProtustrankaNazivFormated>
    <izvorni_sadrzaj>KATEMAT d.o.o.</izvorni_sadrzaj>
    <derivirana_varijabla naziv="DomainObject.Predmet.ProtustrankaNazivFormated_1">KATEMAT d.o.o.</derivirana_varijabla>
  </DomainObject.Predmet.ProtustrankaNazivFormated>
  <DomainObject.Predmet.ProtustrankaNazivFormatedOIB>
    <izvorni_sadrzaj>KATEMAT d.o.o., OIB 15047667454</izvorni_sadrzaj>
    <derivirana_varijabla naziv="DomainObject.Predmet.ProtustrankaNazivFormatedOIB_1">KATEMAT d.o.o., OIB 15047667454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KATEMAT d.o.o. zastupanog po punomoćniku Damir Premužić</item>
    </izvorni_sadrzaj>
    <derivirana_varijabla naziv="DomainObject.Predmet.ProtuStrankaListFormated_1">
      <item>KATEMAT d.o.o. zastupanog po punomoćniku Damir Premužić</item>
    </derivirana_varijabla>
  </DomainObject.Predmet.ProtuStrankaListFormated>
  <DomainObject.Predmet.ProtuStrankaListFormatedOIB>
    <izvorni_sadrzaj>
      <item>KATEMAT d.o.o., OIB 15047667454 zastupanog po punomoćniku Damir Premužić</item>
    </izvorni_sadrzaj>
    <derivirana_varijabla naziv="DomainObject.Predmet.ProtuStrankaListFormatedOIB_1">
      <item>KATEMAT d.o.o., OIB 15047667454 zastupanog po punomoćniku Damir Premužić</item>
    </derivirana_varijabla>
  </DomainObject.Predmet.ProtuStrankaListFormatedOIB>
  <DomainObject.Predmet.ProtuStrankaListFormatedWithAdress>
    <izvorni_sadrzaj>
      <item>KATEMAT d.o.o., I. Kozari put VII. odvojak 2, 10000 Zagreb zastupanog po punomoćniku Damir Premužić</item>
    </izvorni_sadrzaj>
    <derivirana_varijabla naziv="DomainObject.Predmet.ProtuStrankaListFormatedWithAdress_1">
      <item>KATEMAT d.o.o., I. Kozari put VII. odvojak 2, 10000 Zagreb zastupanog po punomoćniku Damir Premužić</item>
    </derivirana_varijabla>
  </DomainObject.Predmet.ProtuStrankaListFormatedWithAdress>
  <DomainObject.Predmet.ProtuStrankaListFormatedWithAdressOIB>
    <izvorni_sadrzaj>
      <item>KATEMAT d.o.o., OIB 15047667454, I. Kozari put VII. odvojak 2, 10000 Zagreb zastupanog po punomoćniku Damir Premužić</item>
    </izvorni_sadrzaj>
    <derivirana_varijabla naziv="DomainObject.Predmet.ProtuStrankaListFormatedWithAdressOIB_1">
      <item>KATEMAT d.o.o., OIB 15047667454, I. Kozari put VII. odvojak 2, 10000 Zagreb zastupanog po punomoćniku Damir Premužić</item>
    </derivirana_varijabla>
  </DomainObject.Predmet.ProtuStrankaListFormatedWithAdressOIB>
  <DomainObject.Predmet.ProtuStrankaListNazivFormated>
    <izvorni_sadrzaj>
      <item>KATEMAT d.o.o.</item>
    </izvorni_sadrzaj>
    <derivirana_varijabla naziv="DomainObject.Predmet.ProtuStrankaListNazivFormated_1">
      <item>KATEMAT d.o.o.</item>
    </derivirana_varijabla>
  </DomainObject.Predmet.ProtuStrankaListNazivFormated>
  <DomainObject.Predmet.ProtuStrankaListNazivFormatedOIB>
    <izvorni_sadrzaj>
      <item>KATEMAT d.o.o., OIB 15047667454</item>
    </izvorni_sadrzaj>
    <derivirana_varijabla naziv="DomainObject.Predmet.ProtuStrankaListNazivFormatedOIB_1">
      <item>KATEMAT d.o.o., OIB 15047667454</item>
    </derivirana_varijabla>
  </DomainObject.Predmet.ProtuStrankaListNazivFormatedOIB>
  <DomainObject.Predmet.OstaliListFormated>
    <izvorni_sadrzaj>
      <item>Damir Premužić punomoćnik sudionika u postupku KATEMAT d.o.o.</item>
    </izvorni_sadrzaj>
    <derivirana_varijabla naziv="DomainObject.Predmet.OstaliListFormated_1">
      <item>Damir Premužić punomoćnik sudionika u postupku KATEMAT d.o.o.</item>
    </derivirana_varijabla>
  </DomainObject.Predmet.OstaliListFormated>
  <DomainObject.Predmet.OstaliListFormatedOIB>
    <izvorni_sadrzaj>
      <item>Damir Premužić, OIB 94948952695 punomoćnik sudionika u postupku KATEMAT d.o.o.</item>
    </izvorni_sadrzaj>
    <derivirana_varijabla naziv="DomainObject.Predmet.OstaliListFormatedOIB_1">
      <item>Damir Premužić, OIB 94948952695 punomoćnik sudionika u postupku KATEMAT d.o.o.</item>
    </derivirana_varijabla>
  </DomainObject.Predmet.OstaliListFormatedOIB>
  <DomainObject.Predmet.OstaliListFormatedWithAdress>
    <izvorni_sadrzaj>
      <item>Damir Premužić, Kozari 27, 10000 Zagreb punomoćnik sudionika u postupku KATEMAT d.o.o.</item>
    </izvorni_sadrzaj>
    <derivirana_varijabla naziv="DomainObject.Predmet.OstaliListFormatedWithAdress_1">
      <item>Damir Premužić, Kozari 27, 10000 Zagreb punomoćnik sudionika u postupku KATEMAT d.o.o.</item>
    </derivirana_varijabla>
  </DomainObject.Predmet.OstaliListFormatedWithAdress>
  <DomainObject.Predmet.OstaliListFormatedWithAdressOIB>
    <izvorni_sadrzaj>
      <item>Damir Premužić, OIB 94948952695, Kozari 27, 10000 Zagreb punomoćnik sudionika u postupku KATEMAT d.o.o.</item>
    </izvorni_sadrzaj>
    <derivirana_varijabla naziv="DomainObject.Predmet.OstaliListFormatedWithAdressOIB_1">
      <item>Damir Premužić, OIB 94948952695, Kozari 27, 10000 Zagreb punomoćnik sudionika u postupku KATEMAT d.o.o.</item>
    </derivirana_varijabla>
  </DomainObject.Predmet.OstaliListFormatedWithAdressOIB>
  <DomainObject.Predmet.OstaliListNazivFormated>
    <izvorni_sadrzaj>
      <item>Damir Premužić</item>
    </izvorni_sadrzaj>
    <derivirana_varijabla naziv="DomainObject.Predmet.OstaliListNazivFormated_1">
      <item>Damir Premužić</item>
    </derivirana_varijabla>
  </DomainObject.Predmet.OstaliListNazivFormated>
  <DomainObject.Predmet.OstaliListNazivFormatedOIB>
    <izvorni_sadrzaj>
      <item>Damir Premužić, OIB 94948952695</item>
    </izvorni_sadrzaj>
    <derivirana_varijabla naziv="DomainObject.Predmet.OstaliListNazivFormatedOIB_1">
      <item>Damir Premužić, OIB 94948952695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KATEMAT d.o.o.</izvorni_sadrzaj>
    <derivirana_varijabla naziv="DomainObject.Predmet.ProtustrankaIDrugi_1">KATEMAT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KATEMAT d.o.o., OIB 15047667454, I. Kozari put VII. odvojak 2, 10000 Zagreb</izvorni_sadrzaj>
    <derivirana_varijabla naziv="DomainObject.Predmet.ProtustrankaIDrugiAdressOIB_1">KATEMAT d.o.o., OIB 15047667454, I. Kozari put VII.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KATEMAT d.o.o.</item>
      <item>Damir Premužić</item>
    </izvorni_sadrzaj>
    <derivirana_varijabla naziv="DomainObject.Predmet.SudioniciListNaziv_1">
      <item>FINA Regionalni centar Zagreb</item>
      <item>KATEMAT d.o.o.</item>
      <item>Damir Premužić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KATEMAT d.o.o., OIB 15047667454, I. Kozari put VII. odvojak 2,10000 Zagreb</item>
      <item>Damir Premužić, OIB 94948952695, Kozari 27,10000 Zagreb</item>
    </izvorni_sadrzaj>
    <derivirana_varijabla naziv="DomainObject.Predmet.SudioniciListAdressOIB_1">
      <item>FINA Regionalni centar Zagreb, OIB 85821130368, Trg svibanjskih žrtava 1995. 1,10000 Zagreb</item>
      <item>KATEMAT d.o.o., OIB 15047667454, I. Kozari put VII. odvojak 2,10000 Zagreb</item>
      <item>Damir Premužić, OIB 94948952695, Kozari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15047667454</item>
      <item>, OIB 94948952695</item>
    </izvorni_sadrzaj>
    <derivirana_varijabla naziv="DomainObject.Predmet.SudioniciListNazivOIB_1">
      <item>, OIB 85821130368</item>
      <item>, OIB 15047667454</item>
      <item>, OIB 94948952695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1EA509-2B4B-4D99-AF02-581977930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2122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2016-06-07T07:41:00Z</dcterms:created>
  <dc:creator>Ksenija Nol</dc:creator>
  <cp:lastModifiedBy>Višnja Svečak</cp:lastModifiedBy>
  <cp:lastPrinted>2016-06-07T07:42:00Z</cp:lastPrinted>
  <dcterms:modified xmlns:xsi="http://www.w3.org/2001/XMLSchema-instance" xsi:type="dcterms:W3CDTF">2016-06-07T07:42:00Z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