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fbaa" w14:paraId="88cfbaa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E80D25" w:rsidP="00E80D25" w:rsidR="00E80D25">
      <w:pPr>
        <w:jc w:val="center"/>
      </w:pPr>
      <w:r>
        <w:t>REPUBLIKA HRVATSKA</w:t>
      </w:r>
    </w:p>
    <w:p w:rsidRDefault="00E80D25" w:rsidP="00E80D25" w:rsidR="00E80D25">
      <w:pPr>
        <w:jc w:val="center"/>
      </w:pPr>
      <w:r>
        <w:t>R J E Š E N J E</w:t>
      </w:r>
    </w:p>
    <w:p w:rsidRDefault="00E80D25" w:rsidP="00E80D25" w:rsidR="00E80D25">
      <w:pPr>
        <w:jc w:val="both"/>
      </w:pPr>
    </w:p>
    <w:p w:rsidRDefault="00E80D25" w:rsidP="00E80D25" w:rsidR="00E80D2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ŠOMOĐI d.o.o., Osijek, </w:t>
      </w:r>
      <w:proofErr w:type="spellStart"/>
      <w:r>
        <w:t>Kn.Borne</w:t>
      </w:r>
      <w:proofErr w:type="spellEnd"/>
      <w:r>
        <w:t xml:space="preserve"> 3, MBS: 030028685, OIB: 62885210638</w:t>
      </w:r>
      <w:r>
        <w:rPr>
          <w:color w:val="000000"/>
        </w:rPr>
        <w:t>, dana 6. rujna 2018. godine</w:t>
      </w:r>
    </w:p>
    <w:p w:rsidRDefault="00E80D25" w:rsidP="00E80D25" w:rsidR="00E80D25">
      <w:pPr>
        <w:jc w:val="both"/>
      </w:pPr>
    </w:p>
    <w:p w:rsidRDefault="00E80D25" w:rsidP="00E80D25" w:rsidR="00E80D25">
      <w:pPr>
        <w:jc w:val="center"/>
      </w:pPr>
      <w:r>
        <w:t>r i j e š i o  j e</w:t>
      </w:r>
      <w:r>
        <w:tab/>
      </w:r>
      <w:r>
        <w:tab/>
      </w:r>
    </w:p>
    <w:p w:rsidRDefault="00E80D25" w:rsidP="00E80D25" w:rsidR="00E80D25">
      <w:pPr>
        <w:jc w:val="center"/>
      </w:pPr>
      <w:r>
        <w:tab/>
      </w:r>
    </w:p>
    <w:p w:rsidRDefault="00E80D25" w:rsidP="00E80D25" w:rsidR="00E80D25">
      <w:pPr>
        <w:jc w:val="center"/>
      </w:pPr>
      <w:r>
        <w:tab/>
      </w:r>
      <w:r>
        <w:tab/>
      </w:r>
    </w:p>
    <w:p w:rsidRDefault="00E80D25" w:rsidP="00E80D25" w:rsidR="00E80D25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ŠOMOĐI d.o.o., Osijek, </w:t>
      </w:r>
      <w:proofErr w:type="spellStart"/>
      <w:r>
        <w:t>Kn.Borne</w:t>
      </w:r>
      <w:proofErr w:type="spellEnd"/>
      <w:r>
        <w:t xml:space="preserve"> 3, MBS: 030028685, OIB: 62885210638, za dan</w:t>
      </w:r>
    </w:p>
    <w:p w:rsidRDefault="00E80D25" w:rsidP="00E80D25" w:rsidR="00E80D25">
      <w:pPr>
        <w:jc w:val="both"/>
      </w:pPr>
    </w:p>
    <w:p w:rsidRDefault="00734E8C" w:rsidP="00E80D25" w:rsidR="00E80D2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26. rujan</w:t>
      </w:r>
      <w:r w:rsidR="00E80D25">
        <w:rPr>
          <w:b/>
          <w:u w:val="single"/>
        </w:rPr>
        <w:t xml:space="preserve"> 2018. u 10,</w:t>
      </w:r>
      <w:r>
        <w:rPr>
          <w:b/>
          <w:u w:val="single"/>
        </w:rPr>
        <w:t>0</w:t>
      </w:r>
      <w:r w:rsidR="00E80D25">
        <w:rPr>
          <w:b/>
          <w:u w:val="single"/>
        </w:rPr>
        <w:t>0 sati</w:t>
      </w:r>
    </w:p>
    <w:p w:rsidRDefault="00E80D25" w:rsidP="00E80D25" w:rsidR="00E80D25">
      <w:pPr>
        <w:jc w:val="center"/>
      </w:pPr>
    </w:p>
    <w:p w:rsidRDefault="00E80D25" w:rsidP="00E80D25" w:rsidR="00E80D25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E80D25" w:rsidP="00E80D25" w:rsidR="00E80D25"/>
    <w:p w:rsidRDefault="00E80D25" w:rsidP="00E80D25" w:rsidR="00E80D25">
      <w:r>
        <w:t>Na ročište se pozivaju:</w:t>
      </w:r>
    </w:p>
    <w:p w:rsidRDefault="00E80D25" w:rsidP="00E80D25" w:rsidR="00E80D25">
      <w:pPr>
        <w:jc w:val="both"/>
      </w:pPr>
      <w:r>
        <w:t>-FINA</w:t>
      </w:r>
    </w:p>
    <w:p w:rsidRDefault="00E80D25" w:rsidP="00E80D25" w:rsidR="00E80D25">
      <w:pPr>
        <w:jc w:val="both"/>
      </w:pPr>
      <w:r>
        <w:t xml:space="preserve">-ŽDO GUO Osijek </w:t>
      </w:r>
    </w:p>
    <w:p w:rsidRDefault="00E80D25" w:rsidP="00E80D25" w:rsidR="00E80D25">
      <w:pPr>
        <w:jc w:val="both"/>
      </w:pPr>
      <w:r>
        <w:t xml:space="preserve">-zakonski zastupnik dužnika Albin </w:t>
      </w:r>
      <w:proofErr w:type="spellStart"/>
      <w:r>
        <w:t>Šomođi</w:t>
      </w:r>
      <w:proofErr w:type="spellEnd"/>
      <w:r>
        <w:t xml:space="preserve">, OIB: 83197113662, Osijek, </w:t>
      </w:r>
      <w:proofErr w:type="spellStart"/>
      <w:r>
        <w:t>Kn.Borne</w:t>
      </w:r>
      <w:proofErr w:type="spellEnd"/>
      <w:r>
        <w:t xml:space="preserve"> 3</w:t>
      </w:r>
    </w:p>
    <w:p w:rsidRDefault="00E80D25" w:rsidP="00E80D25" w:rsidR="00E80D25">
      <w:pPr>
        <w:jc w:val="both"/>
      </w:pPr>
    </w:p>
    <w:p w:rsidRDefault="00E80D25" w:rsidP="00E80D25" w:rsidR="00E80D25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522110">
        <w:t>6. rujna</w:t>
      </w:r>
      <w:r>
        <w:t xml:space="preserve"> 2018. </w:t>
      </w:r>
    </w:p>
    <w:p w:rsidRDefault="00E80D25" w:rsidP="00E80D25" w:rsidR="00E80D25">
      <w:pPr>
        <w:jc w:val="both"/>
      </w:pPr>
    </w:p>
    <w:p w:rsidRDefault="00E80D25" w:rsidP="00E80D25" w:rsidR="00E80D2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E80D25" w:rsidP="00E80D25" w:rsidR="00E80D2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E80D25" w:rsidP="00E80D25" w:rsidR="00E80D25">
      <w:pPr>
        <w:jc w:val="both"/>
      </w:pPr>
    </w:p>
    <w:p w:rsidRDefault="00E80D25" w:rsidP="00E80D25" w:rsidR="00E80D25">
      <w:pPr>
        <w:jc w:val="both"/>
      </w:pPr>
    </w:p>
    <w:p w:rsidRDefault="00E80D25" w:rsidP="00E80D25" w:rsidR="00E80D25">
      <w:pPr>
        <w:jc w:val="both"/>
      </w:pPr>
    </w:p>
    <w:p w:rsidRDefault="00E80D25" w:rsidP="00E80D25" w:rsidR="00E80D25" w:rsidRPr="007F153E">
      <w:pPr>
        <w:jc w:val="both"/>
      </w:pPr>
      <w:r w:rsidRPr="007F153E">
        <w:t>Zapisničar: Danijela Špeletić</w:t>
      </w:r>
    </w:p>
    <w:p w:rsidRDefault="00E80D25" w:rsidP="00E80D25" w:rsidR="00E80D25" w:rsidRPr="007F153E">
      <w:pPr>
        <w:jc w:val="both"/>
      </w:pPr>
    </w:p>
    <w:p w:rsidRDefault="00E80D25" w:rsidP="00E80D25" w:rsidR="00E80D25" w:rsidRPr="007F153E">
      <w:pPr>
        <w:jc w:val="both"/>
      </w:pPr>
      <w:r w:rsidRPr="007F153E">
        <w:t>DNA:</w:t>
      </w:r>
    </w:p>
    <w:p w:rsidRDefault="00E80D25" w:rsidP="00E80D25" w:rsidR="00E80D25" w:rsidRPr="007F153E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F153E">
        <w:rPr>
          <w:color w:val="000000"/>
        </w:rPr>
        <w:t>-FINA</w:t>
      </w:r>
    </w:p>
    <w:p w:rsidRDefault="00E80D25" w:rsidP="00E80D25" w:rsidR="00E80D25" w:rsidRPr="007F153E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F153E">
        <w:rPr>
          <w:color w:val="000000"/>
        </w:rPr>
        <w:t xml:space="preserve">-ŽDO GUO Osijek </w:t>
      </w:r>
    </w:p>
    <w:p w:rsidRDefault="00E80D25" w:rsidP="00E80D25" w:rsidR="00DB6EC7" w:rsidRPr="007F153E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F153E">
        <w:rPr>
          <w:color w:val="000000"/>
        </w:rPr>
        <w:t>-</w:t>
      </w:r>
      <w:proofErr w:type="spellStart"/>
      <w:r w:rsidRPr="007F153E">
        <w:rPr>
          <w:color w:val="000000"/>
        </w:rPr>
        <w:t>eOgl</w:t>
      </w:r>
      <w:proofErr w:type="spellEnd"/>
      <w:r w:rsidRPr="007F153E">
        <w:rPr>
          <w:color w:val="000000"/>
        </w:rPr>
        <w:t xml:space="preserve">. ploča </w:t>
      </w:r>
    </w:p>
    <w:p w:rsidRDefault="00E80D25" w:rsidP="00E80D25" w:rsidR="00E80D25" w:rsidRPr="007F153E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F153E">
        <w:rPr>
          <w:color w:val="000000"/>
        </w:rPr>
        <w:t>-</w:t>
      </w:r>
      <w:proofErr w:type="spellStart"/>
      <w:r w:rsidRPr="007F153E">
        <w:rPr>
          <w:color w:val="000000"/>
        </w:rPr>
        <w:t>zz</w:t>
      </w:r>
      <w:proofErr w:type="spellEnd"/>
      <w:r w:rsidRPr="007F153E">
        <w:rPr>
          <w:color w:val="000000"/>
        </w:rPr>
        <w:t xml:space="preserve"> dužnika Albin </w:t>
      </w:r>
      <w:proofErr w:type="spellStart"/>
      <w:r w:rsidRPr="007F153E">
        <w:rPr>
          <w:color w:val="000000"/>
        </w:rPr>
        <w:t>Šomođi</w:t>
      </w:r>
      <w:proofErr w:type="spellEnd"/>
      <w:r w:rsidRPr="007F153E">
        <w:rPr>
          <w:color w:val="000000"/>
        </w:rPr>
        <w:t xml:space="preserve">, Osijek, </w:t>
      </w:r>
      <w:proofErr w:type="spellStart"/>
      <w:r w:rsidRPr="007F153E">
        <w:rPr>
          <w:color w:val="000000"/>
        </w:rPr>
        <w:t>Kn.Borne</w:t>
      </w:r>
      <w:proofErr w:type="spellEnd"/>
      <w:r w:rsidRPr="007F153E">
        <w:rPr>
          <w:color w:val="000000"/>
        </w:rPr>
        <w:t xml:space="preserve"> 3</w:t>
      </w:r>
    </w:p>
    <w:p w:rsidRDefault="00E80D25" w:rsidP="00E80D25" w:rsidR="00E80D25" w:rsidRPr="007F153E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F153E">
        <w:rPr>
          <w:color w:val="000000"/>
        </w:rPr>
        <w:t xml:space="preserve">-R </w:t>
      </w:r>
      <w:r w:rsidR="00DE038F">
        <w:rPr>
          <w:color w:val="000000"/>
        </w:rPr>
        <w:t>26.09</w:t>
      </w:r>
      <w:r w:rsidRPr="007F153E">
        <w:rPr>
          <w:color w:val="000000"/>
        </w:rPr>
        <w:t>.2018. u 10,20</w:t>
      </w:r>
    </w:p>
    <w:p w:rsidRDefault="00687A19" w:rsidP="00E80D25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E63" w:rsidR="00281E63">
      <w:r>
        <w:separator/>
      </w:r>
    </w:p>
  </w:endnote>
  <w:endnote w:id="0" w:type="continuationSeparator">
    <w:p w:rsidRDefault="00281E63" w:rsidR="00281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E63" w:rsidR="00281E63">
      <w:r>
        <w:separator/>
      </w:r>
    </w:p>
  </w:footnote>
  <w:footnote w:id="0" w:type="continuationSeparator">
    <w:p w:rsidRDefault="00281E63" w:rsidR="00281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7F3C" w:rsidP="00C47F3C" w:rsidR="00C47F3C">
    <w:pPr>
      <w:jc w:val="right"/>
    </w:pPr>
    <w:r>
      <w:t>7 St-274/18-23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F53" w:rsidP="00CA7F53" w:rsidR="009A3A5F">
    <w:pPr>
      <w:tabs>
        <w:tab w:pos="7789" w:val="left"/>
        <w:tab w:pos="9354" w:val="right"/>
      </w:tabs>
    </w:pPr>
    <w:r>
      <w:tab/>
    </w:r>
    <w:r>
      <w:tab/>
    </w:r>
    <w:r w:rsidR="009A3A5F">
      <w:t>7 St-27</w:t>
    </w:r>
    <w:r w:rsidR="00C47F3C">
      <w:t>4</w:t>
    </w:r>
    <w:r w:rsidR="009A3A5F">
      <w:t>/18-2</w:t>
    </w:r>
    <w:r w:rsidR="00C47F3C">
      <w:t>3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81E63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8A0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4E8C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05B2A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038F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3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3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 zastupanog po punomoćniku Albin Šomođi</izvorni_sadrzaj>
    <derivirana_varijabla naziv="DomainObject.Predmet.ProtustrankaFormated_1">  ŠOMOĐI d.o.o. za računovodstvene usluge zastupanog po punomoćniku Albin Šomođi</derivirana_varijabla>
  </DomainObject.Predmet.ProtustrankaFormated>
  <DomainObject.Predmet.ProtustrankaFormatedOIB>
    <izvorni_sadrzaj>  ŠOMOĐI d.o.o. za računovodstvene usluge, OIB 62885210638 zastupanog po punomoćniku Albin Šomođi</izvorni_sadrzaj>
    <derivirana_varijabla naziv="DomainObject.Predmet.ProtustrankaFormatedOIB_1">  ŠOMOĐI d.o.o. za računovodstvene usluge, OIB 62885210638 zastupanog po punomoćniku Albin Šomođi</derivirana_varijabla>
  </DomainObject.Predmet.ProtustrankaFormatedOIB>
  <DomainObject.Predmet.ProtustrankaFormatedWithAdress>
    <izvorni_sadrzaj> ŠOMOĐI d.o.o. za računovodstvene usluge, Kn.Borne 3, 31000 Osijek zastupanog po punomoćniku Albin Šomođi</izvorni_sadrzaj>
    <derivirana_varijabla naziv="DomainObject.Predmet.ProtustrankaFormatedWithAdress_1"> ŠOMOĐI d.o.o. za računovodstvene usluge, Kn.Borne 3, 31000 Osijek zastupanog po punomoćniku Albin Šomođi</derivirana_varijabla>
  </DomainObject.Predmet.ProtustrankaFormatedWithAdress>
  <DomainObject.Predmet.ProtustrankaFormatedWithAdressOIB>
    <izvorni_sadrzaj> ŠOMOĐI d.o.o. za računovodstvene usluge, OIB 62885210638, Kn.Borne 3, 31000 Osijek zastupanog po punomoćniku Albin Šomođi</izvorni_sadrzaj>
    <derivirana_varijabla naziv="DomainObject.Predmet.ProtustrankaFormatedWithAdressOIB_1"> ŠOMOĐI d.o.o. za računovodstvene usluge, OIB 62885210638, Kn.Borne 3, 31000 Osijek zastupanog po punomoćniku Albin Šomođi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ŠOMOĐI d.o.o. za računovodstvene usluge zastupanog po punomoćniku Albin Šomođi</item>
    </izvorni_sadrzaj>
    <derivirana_varijabla naziv="DomainObject.Predmet.ProtuStrankaListFormated_1">
      <item>ŠOMOĐI d.o.o. za računovodstvene usluge zastupanog po punomoćniku Albin Šomođi</item>
    </derivirana_varijabla>
  </DomainObject.Predmet.ProtuStrankaListFormated>
  <DomainObject.Predmet.ProtuStrankaListFormatedOIB>
    <izvorni_sadrzaj>
      <item>ŠOMOĐI d.o.o. za računovodstvene usluge, OIB 62885210638 zastupanog po punomoćniku Albin Šomođi</item>
    </izvorni_sadrzaj>
    <derivirana_varijabla naziv="DomainObject.Predmet.ProtuStrankaListFormatedOIB_1">
      <item>ŠOMOĐI d.o.o. za računovodstvene usluge, OIB 62885210638 zastupanog po punomoćniku Albin Šomođi</item>
    </derivirana_varijabla>
  </DomainObject.Predmet.ProtuStrankaListFormatedOIB>
  <DomainObject.Predmet.ProtuStrankaListFormatedWithAdress>
    <izvorni_sadrzaj>
      <item>ŠOMOĐI d.o.o. za računovodstvene usluge, Kn.Borne 3, 31000 Osijek zastupanog po punomoćniku Albin Šomođi</item>
    </izvorni_sadrzaj>
    <derivirana_varijabla naziv="DomainObject.Predmet.ProtuStrankaListFormatedWithAdress_1">
      <item>ŠOMOĐI d.o.o. za računovodstvene usluge, Kn.Borne 3, 31000 Osijek zastupanog po punomoćniku Albin Šomođi</item>
    </derivirana_varijabla>
  </DomainObject.Predmet.ProtuStrankaListFormatedWithAdress>
  <DomainObject.Predmet.ProtuStrankaListFormatedWithAdressOIB>
    <izvorni_sadrzaj>
      <item>ŠOMOĐI d.o.o. za računovodstvene usluge, OIB 62885210638, Kn.Borne 3, 31000 Osijek zastupanog po punomoćniku Albin Šomođi</item>
    </izvorni_sadrzaj>
    <derivirana_varijabla naziv="DomainObject.Predmet.ProtuStrankaListFormatedWithAdressOIB_1">
      <item>ŠOMOĐI d.o.o. za računovodstvene usluge, OIB 62885210638, Kn.Borne 3, 31000 Osijek zastupanog po punomoćniku Albin Šomođi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>
      <item>Županijsko državno odvjetništvo u Osijeku</item>
      <item>Albin Šomođi punomoćnik sudionika u postupku ŠOMOĐI d.o.o. za računovodstvene usluge</item>
    </izvorni_sadrzaj>
    <derivirana_varijabla naziv="DomainObject.Predmet.OstaliListFormated_1">
      <item>Županijsko državno odvjetništvo u Osijeku</item>
      <item>Albin Šomođi punomoćnik sudionika u postupku ŠOMOĐI d.o.o. za računovodstvene usluge</item>
    </derivirana_varijabla>
  </DomainObject.Predmet.OstaliListFormated>
  <DomainObject.Predmet.OstaliListFormatedOIB>
    <izvorni_sadrzaj>
      <item>Županijsko državno odvjetništvo u Osijeku, OIB 61379160880</item>
      <item>Albin Šomođi, OIB 83197113662 punomoćnik sudionika u postupku ŠOMOĐI d.o.o. za računovodstvene usluge</item>
    </izvorni_sadrzaj>
    <derivirana_varijabla naziv="DomainObject.Predmet.OstaliListFormatedOIB_1">
      <item>Županijsko državno odvjetništvo u Osijeku, OIB 61379160880</item>
      <item>Albin Šomođi, OIB 83197113662 punomoćnik sudionika u postupku ŠOMOĐI d.o.o. za računovodstvene usluge</item>
    </derivirana_varijabla>
  </DomainObject.Predmet.OstaliListFormatedOIB>
  <DomainObject.Predmet.OstaliListFormatedWithAdress>
    <izvorni_sadrzaj>
      <item>Županijsko državno odvjetništvo u Osijeku, Kapucinska 21, 31000 Osijek</item>
      <item>Albin Šomođi, Kneza Borne 3, 31000 Osijek punomoćnik sudionika u postupku ŠOMOĐI d.o.o. za računovodstvene usluge</item>
    </izvorni_sadrzaj>
    <derivirana_varijabla naziv="DomainObject.Predmet.OstaliListFormatedWithAdress_1">
      <item>Županijsko državno odvjetništvo u Osijeku, Kapucinska 21, 31000 Osijek</item>
      <item>Albin Šomođi, Kneza Borne 3, 31000 Osijek punomoćnik sudionika u postupku ŠOMOĐI d.o.o. za računovodstvene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Albin Šomođi, OIB 83197113662, Kneza Borne 3, 31000 Osijek punomoćnik sudionika u postupku ŠOMOĐI d.o.o. za računovodstvene usluge</item>
    </izvorni_sadrzaj>
    <derivirana_varijabla naziv="DomainObject.Predmet.OstaliListFormatedWithAdressOIB_1">
      <item>Županijsko državno odvjetništvo u Osijeku, OIB 61379160880, Kapucinska 21, 31000 Osijek</item>
      <item>Albin Šomođi, OIB 83197113662, Kneza Borne 3, 31000 Osijek punomoćnik sudionika u postupku ŠOMOĐI d.o.o. za računovodstvene usluge</item>
    </derivirana_varijabla>
  </DomainObject.Predmet.OstaliListFormatedWithAdressOIB>
  <DomainObject.Predmet.OstaliListNazivFormated>
    <izvorni_sadrzaj>
      <item>Županijsko državno odvjetništvo u Osijeku</item>
      <item>Albin Šomođi</item>
    </izvorni_sadrzaj>
    <derivirana_varijabla naziv="DomainObject.Predmet.OstaliListNazivFormated_1">
      <item>Županijsko državno odvjetništvo u Osijeku</item>
      <item>Albin Šomođi</item>
    </derivirana_varijabla>
  </DomainObject.Predmet.OstaliListNazivFormated>
  <DomainObject.Predmet.OstaliListNazivFormatedOIB>
    <izvorni_sadrzaj>
      <item>Županijsko državno odvjetništvo u Osijeku, OIB 61379160880</item>
      <item>Albin Šomođi, OIB 83197113662</item>
    </izvorni_sadrzaj>
    <derivirana_varijabla naziv="DomainObject.Predmet.OstaliListNazivFormatedOIB_1">
      <item>Županijsko državno odvjetništvo u Osijeku, OIB 61379160880</item>
      <item>Albin Šomođi, OIB 83197113662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ŠOMOĐI d.o.o. za računovodstvene usluge</item>
      <item>RH Ministarstvo financija</item>
      <item>Županijsko državno odvjetništvo u Osijeku</item>
      <item>Albin Šomođi</item>
    </izvorni_sadrzaj>
    <derivirana_varijabla naziv="DomainObject.Predmet.SudioniciListNaziv_1">
      <item>ŠOMOĐI d.o.o. za računovodstvene usluge</item>
      <item>RH Ministarstvo financija</item>
      <item>Županijsko državno odvjetništvo u Osijeku</item>
      <item>Albin Šomođi</item>
    </derivirana_varijabla>
  </DomainObject.Predmet.SudioniciListNaziv>
  <DomainObject.Predmet.SudioniciListAdressOIB>
    <izvorni_sadrzaj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izvorni_sadrzaj>
    <derivirana_varijabla naziv="DomainObject.Predmet.SudioniciListAdressOIB_1"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62885210638</item>
      <item>, OIB 52634238587</item>
      <item>, OIB 61379160880</item>
      <item>, OIB 83197113662</item>
    </izvorni_sadrzaj>
    <derivirana_varijabla naziv="DomainObject.Predmet.SudioniciListNazivOIB_1">
      <item>, OIB 62885210638</item>
      <item>, OIB 52634238587</item>
      <item>, OIB 61379160880</item>
      <item>, OIB 83197113662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2249E-15AE-40FC-8C94-79943B927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179</properties:Words>
  <properties:Characters>967</properties:Characters>
  <properties:Lines>45</properties:Lines>
  <properties:Paragraphs>23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2018-03-05T08:55:00Z</cp:lastPrinted>
  <dcterms:modified xmlns:xsi="http://www.w3.org/2001/XMLSchema-instance" xsi:type="dcterms:W3CDTF">2018-09-06T12:16:00Z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(274-18_(-23)_ŠOMOĐI_d.o.o..docx)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