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6407C0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C793D">
              <w:rPr>
                <w:noProof/>
              </w:rPr>
              <w:t>374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6407C0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152ea67" w14:textId="152ea67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1C793D" w:rsidR="001C793D">
        <w:t>PATENT PORTAE d.o.o., OIB: 46070834485, Split, Hrvatske mornarice 22</w:t>
      </w:r>
      <w:r w:rsidR="001C6440">
        <w:t>,</w:t>
      </w:r>
      <w:r w:rsidR="00E25E3D">
        <w:t xml:space="preserve"> </w:t>
      </w:r>
      <w:r w:rsidR="001B15BF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1C793D" w:rsidR="001C793D">
        <w:t>PATENT PORTAE d.o.o., OIB: 46070834485, Split, Hrvatske mornarice 22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1C793D">
        <w:t>21. kolovoza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1C793D">
        <w:t xml:space="preserve">24.711,38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1B15BF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003035" w:rsidP="00003035" w:rsidRDefault="007108CB">
      <w:pPr>
        <w:ind w:left="6372"/>
        <w:jc w:val="center"/>
      </w:pPr>
      <w:r>
        <w:t>Ana Golub Gruić</w:t>
      </w:r>
      <w:r w:rsidR="00003035">
        <w:t>, v.r.</w:t>
      </w:r>
    </w:p>
    <w:p w:rsidR="00003035" w:rsidP="00003035" w:rsidRDefault="00003035">
      <w:pPr>
        <w:jc w:val="right"/>
      </w:pPr>
      <w:r>
        <w:t>za točnost otpravka – ovlašteni službenik</w:t>
      </w:r>
    </w:p>
    <w:p w:rsidR="00003035" w:rsidP="00003035" w:rsidRDefault="00003035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003035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3035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B15BF"/>
    <w:rsid w:val="001C2F44"/>
    <w:rsid w:val="001C6440"/>
    <w:rsid w:val="001C6751"/>
    <w:rsid w:val="001C793D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07C0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798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kolovoza 2019.</izvorni_sadrzaj>
    <derivirana_varijabla naziv="DomainObject.Predmet.DatumIzradeOptuznogAkta_1">22. kolovoza 2019.</derivirana_varijabla>
  </DomainObject.Predmet.DatumIzradeOptuznogAkta>
  <DomainObject.Predmet.DatumIzradeOptuznogAktaFormated>
    <izvorni_sadrzaj>22.8.2019.</izvorni_sadrzaj>
    <derivirana_varijabla naziv="DomainObject.Predmet.DatumIzradeOptuznogAktaFormated_1">22.8.2019.</derivirana_varijabla>
  </DomainObject.Predmet.DatumIzradeOptuznogAktaFormated>
  <DomainObject.Predmet.DatumOsnivanja>
    <izvorni_sadrzaj>22. kolovoza 2019.</izvorni_sadrzaj>
    <derivirana_varijabla naziv="DomainObject.Predmet.DatumOsnivanja_1">22.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kolovoza 2019.</izvorni_sadrzaj>
    <derivirana_varijabla naziv="DomainObject.Predmet.DatumPrimitkaOptuznogAkta_1">22.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St-374/2019</izvorni_sadrzaj>
    <derivirana_varijabla naziv="DomainObject.Predmet.OznakaBroj_1">St-374/2019</derivirana_varijabla>
  </DomainObject.Predmet.OznakaBroj>
  <DomainObject.Predmet.OznakaBrojOptuznogAkta>
    <izvorni_sadrzaj>04-06-19-3615</izvorni_sadrzaj>
    <derivirana_varijabla naziv="DomainObject.Predmet.OznakaBrojOptuznogAkta_1">04-06-19-3615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PATENT PORTAE d.o.o. za ugostiteljstvo i turizam, turistička agencija</izvorni_sadrzaj>
    <derivirana_varijabla naziv="DomainObject.Predmet.ProtustrankaFormated_1">  PATENT PORTAE d.o.o. za ugostiteljstvo i turizam, turistička agencija</derivirana_varijabla>
  </DomainObject.Predmet.ProtustrankaFormated>
  <DomainObject.Predmet.ProtustrankaFormatedOIB>
    <izvorni_sadrzaj>  PATENT PORTAE d.o.o. za ugostiteljstvo i turizam, turistička agencija, OIB 46070834485</izvorni_sadrzaj>
    <derivirana_varijabla naziv="DomainObject.Predmet.ProtustrankaFormatedOIB_1">  PATENT PORTAE d.o.o. za ugostiteljstvo i turizam, turistička agencija, OIB 46070834485</derivirana_varijabla>
  </DomainObject.Predmet.ProtustrankaFormatedOIB>
  <DomainObject.Predmet.ProtustrankaFormatedWithAdress>
    <izvorni_sadrzaj> PATENT PORTAE d.o.o. za ugostiteljstvo i turizam, turistička agencija, Hrvatske mornarice 22, 21000 Split</izvorni_sadrzaj>
    <derivirana_varijabla naziv="DomainObject.Predmet.ProtustrankaFormatedWithAdress_1"> PATENT PORTAE d.o.o. za ugostiteljstvo i turizam, turistička agencija, Hrvatske mornarice 22, 21000 Split</derivirana_varijabla>
  </DomainObject.Predmet.ProtustrankaFormatedWithAdress>
  <DomainObject.Predmet.ProtustrankaFormatedWithAdressOIB>
    <izvorni_sadrzaj> PATENT PORTAE d.o.o. za ugostiteljstvo i turizam, turistička agencija, OIB 46070834485, Hrvatske mornarice 22, 21000 Split</izvorni_sadrzaj>
    <derivirana_varijabla naziv="DomainObject.Predmet.ProtustrankaFormatedWithAdressOIB_1"> PATENT PORTAE d.o.o. za ugostiteljstvo i turizam, turistička agencija, OIB 46070834485, Hrvatske mornarice 22, 21000 Split</derivirana_varijabla>
  </DomainObject.Predmet.ProtustrankaFormatedWithAdressOIB>
  <DomainObject.Predmet.ProtustrankaWithAdress>
    <izvorni_sadrzaj>PATENT PORTAE d.o.o. za ugostiteljstvo i turizam, turistička agencija Hrvatske mornarice 22, 21000 Split</izvorni_sadrzaj>
    <derivirana_varijabla naziv="DomainObject.Predmet.ProtustrankaWithAdress_1">PATENT PORTAE d.o.o. za ugostiteljstvo i turizam, turistička agencija Hrvatske mornarice 22, 21000 Split</derivirana_varijabla>
  </DomainObject.Predmet.ProtustrankaWithAdress>
  <DomainObject.Predmet.ProtustrankaWithAdressOIB>
    <izvorni_sadrzaj>PATENT PORTAE d.o.o. za ugostiteljstvo i turizam, turistička agencija, OIB 46070834485, Hrvatske mornarice 22, 21000 Split</izvorni_sadrzaj>
    <derivirana_varijabla naziv="DomainObject.Predmet.ProtustrankaWithAdressOIB_1">PATENT PORTAE d.o.o. za ugostiteljstvo i turizam, turistička agencija, OIB 46070834485, Hrvatske mornarice 22, 21000 Split</derivirana_varijabla>
  </DomainObject.Predmet.ProtustrankaWithAdressOIB>
  <DomainObject.Predmet.ProtustrankaNazivFormated>
    <izvorni_sadrzaj>PATENT PORTAE d.o.o. za ugostiteljstvo i turizam, turistička agencija</izvorni_sadrzaj>
    <derivirana_varijabla naziv="DomainObject.Predmet.ProtustrankaNazivFormated_1">PATENT PORTAE d.o.o. za ugostiteljstvo i turizam, turistička agencija</derivirana_varijabla>
  </DomainObject.Predmet.ProtustrankaNazivFormated>
  <DomainObject.Predmet.ProtustrankaNazivFormatedOIB>
    <izvorni_sadrzaj>PATENT PORTAE d.o.o. za ugostiteljstvo i turizam, turistička agencija, OIB 46070834485</izvorni_sadrzaj>
    <derivirana_varijabla naziv="DomainObject.Predmet.ProtustrankaNazivFormatedOIB_1">PATENT PORTAE d.o.o. za ugostiteljstvo i turizam, turistička agencija, OIB 46070834485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24711.38</izvorni_sadrzaj>
    <derivirana_varijabla naziv="DomainObject.Predmet.TrenutnaVrijednost_1">24711.38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PATENT PORTAE d.o.o. za ugostiteljstvo i turizam, turistička agencija</item>
    </izvorni_sadrzaj>
    <derivirana_varijabla naziv="DomainObject.Predmet.ProtuStrankaListFormated_1">
      <item>PATENT PORTAE d.o.o. za ugostiteljstvo i turizam, turistička agencija</item>
    </derivirana_varijabla>
  </DomainObject.Predmet.ProtuStrankaListFormated>
  <DomainObject.Predmet.ProtuStrankaListFormatedOIB>
    <izvorni_sadrzaj>
      <item>PATENT PORTAE d.o.o. za ugostiteljstvo i turizam, turistička agencija, OIB 46070834485</item>
    </izvorni_sadrzaj>
    <derivirana_varijabla naziv="DomainObject.Predmet.ProtuStrankaListFormatedOIB_1">
      <item>PATENT PORTAE d.o.o. za ugostiteljstvo i turizam, turistička agencija, OIB 46070834485</item>
    </derivirana_varijabla>
  </DomainObject.Predmet.ProtuStrankaListFormatedOIB>
  <DomainObject.Predmet.ProtuStrankaListFormatedWithAdress>
    <izvorni_sadrzaj>
      <item>PATENT PORTAE d.o.o. za ugostiteljstvo i turizam, turistička agencija, Hrvatske mornarice 22, 21000 Split</item>
    </izvorni_sadrzaj>
    <derivirana_varijabla naziv="DomainObject.Predmet.ProtuStrankaListFormatedWithAdress_1">
      <item>PATENT PORTAE d.o.o. za ugostiteljstvo i turizam, turistička agencija, Hrvatske mornarice 22, 21000 Split</item>
    </derivirana_varijabla>
  </DomainObject.Predmet.ProtuStrankaListFormatedWithAdress>
  <DomainObject.Predmet.ProtuStrankaListFormatedWithAdressOIB>
    <izvorni_sadrzaj>
      <item>PATENT PORTAE d.o.o. za ugostiteljstvo i turizam, turistička agencija, OIB 46070834485, Hrvatske mornarice 22, 21000 Split</item>
    </izvorni_sadrzaj>
    <derivirana_varijabla naziv="DomainObject.Predmet.ProtuStrankaListFormatedWithAdressOIB_1">
      <item>PATENT PORTAE d.o.o. za ugostiteljstvo i turizam, turistička agencija, OIB 46070834485, Hrvatske mornarice 22, 21000 Split</item>
    </derivirana_varijabla>
  </DomainObject.Predmet.ProtuStrankaListFormatedWithAdressOIB>
  <DomainObject.Predmet.ProtuStrankaListNazivFormated>
    <izvorni_sadrzaj>
      <item>PATENT PORTAE d.o.o. za ugostiteljstvo i turizam, turistička agencija</item>
    </izvorni_sadrzaj>
    <derivirana_varijabla naziv="DomainObject.Predmet.ProtuStrankaListNazivFormated_1">
      <item>PATENT PORTAE d.o.o. za ugostiteljstvo i turizam, turistička agencija</item>
    </derivirana_varijabla>
  </DomainObject.Predmet.ProtuStrankaListNazivFormated>
  <DomainObject.Predmet.ProtuStrankaListNazivFormatedOIB>
    <izvorni_sadrzaj>
      <item>PATENT PORTAE d.o.o. za ugostiteljstvo i turizam, turistička agencija, OIB 46070834485</item>
    </izvorni_sadrzaj>
    <derivirana_varijabla naziv="DomainObject.Predmet.ProtuStrankaListNazivFormatedOIB_1">
      <item>PATENT PORTAE d.o.o. za ugostiteljstvo i turizam, turistička agencija, OIB 46070834485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PATENT PORTAE d.o.o. za ugostiteljstvo i turizam, turistička agencija</izvorni_sadrzaj>
    <derivirana_varijabla naziv="DomainObject.Predmet.ProtustrankaIDrugi_1">PATENT PORTAE d.o.o. za ugostiteljstvo i turizam, turistička agencija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PATENT PORTAE d.o.o. za ugostiteljstvo i turizam, turistička agencija, OIB 46070834485, Hrvatske mornarice 22, 21000 Split</izvorni_sadrzaj>
    <derivirana_varijabla naziv="DomainObject.Predmet.ProtustrankaIDrugiAdressOIB_1">PATENT PORTAE d.o.o. za ugostiteljstvo i turizam, turistička agencija, OIB 46070834485, Hrvatske mornarice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PATENT PORTAE d.o.o. za ugostiteljstvo i turizam, turistička agencija</item>
      <item>Financijska agencija</item>
    </izvorni_sadrzaj>
    <derivirana_varijabla naziv="DomainObject.Predmet.SudioniciListNaziv_1">
      <item>PATENT PORTAE d.o.o. za ugostiteljstvo i turizam, turistička agencija</item>
      <item>Financijska agencija</item>
    </derivirana_varijabla>
  </DomainObject.Predmet.SudioniciListNaziv>
  <DomainObject.Predmet.SudioniciListAdressOIB>
    <izvorni_sadrzaj>
      <item>PATENT PORTAE d.o.o. za ugostiteljstvo i turizam, turistička agencija, OIB 46070834485, Hrvatske mornarice 22,21000 Split</item>
      <item>Financijska agencija, OIB 85821130368, MAŽURANIĆEVO ŠETALIŠTE 24b,21000 Split</item>
    </izvorni_sadrzaj>
    <derivirana_varijabla naziv="DomainObject.Predmet.SudioniciListAdressOIB_1">
      <item>PATENT PORTAE d.o.o. za ugostiteljstvo i turizam, turistička agencija, OIB 46070834485, Hrvatske mornarice 22,21000 Split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46070834485</item>
      <item>, OIB 85821130368</item>
    </izvorni_sadrzaj>
    <derivirana_varijabla naziv="DomainObject.Predmet.SudioniciListNazivOIB_1">
      <item>, OIB 46070834485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AA04D-ACB0-46AC-BD6E-AC560C3C921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321</properties:Words>
  <properties:Characters>1839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2019-09-30T08:14:00Z</cp:lastPrinted>
  <dcterms:modified xmlns:xsi="http://www.w3.org/2001/XMLSchema-instance" xsi:type="dcterms:W3CDTF">2019-09-30T08:29:00Z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(St-374-2019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