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2d50" w14:paraId="d452d50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A114DC">
        <w:t>192/15-2</w:t>
      </w:r>
      <w:r w:rsidR="00DC26FD">
        <w:t>0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 kao stečajnom sucu, nad stečajnim dužnikom </w:t>
      </w:r>
      <w:r w:rsidR="00A114DC">
        <w:t xml:space="preserve">POSEJDON SERVIS d.o.o., Sukošan, Put Raskrižja 61., Sukošan, </w:t>
      </w:r>
      <w:r w:rsidR="00A114DC" w:rsidRPr="00F60CD9">
        <w:t>OIB:</w:t>
      </w:r>
      <w:r w:rsidR="00A114DC">
        <w:t xml:space="preserve"> 09167174463</w:t>
      </w:r>
      <w:r w:rsidR="00AE386D" w:rsidRPr="00BF5D5E">
        <w:t xml:space="preserve">, </w:t>
      </w:r>
      <w:r w:rsidRPr="00BF5D5E">
        <w:t xml:space="preserve">dana </w:t>
      </w:r>
      <w:r w:rsidR="00A114DC">
        <w:t>08. ožujka</w:t>
      </w:r>
      <w:r w:rsidR="00103405">
        <w:t xml:space="preserve">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A114DC">
        <w:t>Savi Filipoviću</w:t>
      </w:r>
      <w:r w:rsidR="00BF5D5E">
        <w:t xml:space="preserve"> </w:t>
      </w:r>
      <w:r w:rsidR="00575BEC" w:rsidRPr="00BF5D5E">
        <w:t xml:space="preserve">u iznosu od </w:t>
      </w:r>
      <w:r w:rsidR="00354B27">
        <w:t>3.000,00</w:t>
      </w:r>
      <w:r w:rsidR="000A32C3">
        <w:t xml:space="preserve"> 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F5332C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</w:t>
      </w:r>
      <w:r w:rsidR="00214BBA" w:rsidRPr="00BF5D5E">
        <w:t xml:space="preserve">zajedničkih pristojbi </w:t>
      </w:r>
      <w:r w:rsidR="00214BBA" w:rsidRPr="00F5332C">
        <w:t xml:space="preserve">– fond </w:t>
      </w:r>
      <w:r w:rsidR="00354B27">
        <w:t>111</w:t>
      </w:r>
      <w:r w:rsidR="00F5332C" w:rsidRPr="00F5332C">
        <w:t xml:space="preserve">. </w:t>
      </w:r>
      <w:r w:rsidR="00214BBA" w:rsidRPr="00F5332C">
        <w:t xml:space="preserve">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A114DC">
        <w:t>16. studenoga 2015</w:t>
      </w:r>
      <w:r w:rsidRPr="00BF5D5E">
        <w:t xml:space="preserve">. imenovan je privremeni stečajni upravitelj koji je dana </w:t>
      </w:r>
      <w:r w:rsidR="00A114DC">
        <w:t>31. prosinca</w:t>
      </w:r>
      <w:r w:rsidR="00D404E0">
        <w:t xml:space="preserve"> 2015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A114DC">
        <w:t xml:space="preserve">08. ožujka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</w:t>
      </w:r>
      <w:r w:rsidR="005A1A3E">
        <w:t>tečajn</w:t>
      </w:r>
      <w:r w:rsidR="00A114DC">
        <w:t>a</w:t>
      </w:r>
      <w:r w:rsidR="005A1A3E">
        <w:t xml:space="preserve"> su</w:t>
      </w:r>
      <w:r w:rsidR="00A114DC">
        <w:t>tkinja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Bajlo</w:t>
      </w:r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0A32C3"/>
    <w:rsid w:val="00103405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07FD"/>
    <w:rsid w:val="00371414"/>
    <w:rsid w:val="003A1FC0"/>
    <w:rsid w:val="003B4377"/>
    <w:rsid w:val="004471BF"/>
    <w:rsid w:val="004D3FC1"/>
    <w:rsid w:val="00547D62"/>
    <w:rsid w:val="00575BEC"/>
    <w:rsid w:val="00585D16"/>
    <w:rsid w:val="005A1A3E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9E6D7D"/>
    <w:rsid w:val="00A114DC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CF09D7"/>
    <w:rsid w:val="00D115A7"/>
    <w:rsid w:val="00D13B6D"/>
    <w:rsid w:val="00D404E0"/>
    <w:rsid w:val="00DA5B43"/>
    <w:rsid w:val="00DC26FD"/>
    <w:rsid w:val="00DD431E"/>
    <w:rsid w:val="00DE29EB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0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0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St-192/2015-22</izvorni_sadrzaj>
    <derivirana_varijabla naziv="DomainObject.Oznaka_1">St-192/2015-22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14505.00</izvorni_sadrzaj>
    <derivirana_varijabla naziv="DomainObject.Predmet.InicijalnaVrijednost_1">14505.00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POSEJDON SERVIS društvo s ograničenom odgovornošću za servisiranje brodova i usluge</izvorni_sadrzaj>
    <derivirana_varijabla naziv="DomainObject.Predmet.ProtustrankaFormated_1">  POSEJDON SERVIS društvo s ograničenom odgovornošću za servisiranje brodova i usluge</derivirana_varijabla>
  </DomainObject.Predmet.ProtustrankaFormated>
  <DomainObject.Predmet.ProtustrankaFormatedOIB>
    <izvorni_sadrzaj>  POSEJDON SERVIS društvo s ograničenom odgovornošću za servisiranje brodova i usluge, OIB 09167174463</izvorni_sadrzaj>
    <derivirana_varijabla naziv="DomainObject.Predmet.ProtustrankaFormatedOIB_1">  POSEJDON SERVIS društvo s ograničenom odgovornošću za servisiranje brodova i usluge, OIB 09167174463</derivirana_varijabla>
  </DomainObject.Predmet.ProtustrankaFormatedOIB>
  <DomainObject.Predmet.ProtustrankaFormatedWithAdress>
    <izvorni_sadrzaj> POSEJDON SERVIS društvo s ograničenom odgovornošću za servisiranje brodova i usluge, Put Raskrižja 61, 23206 Sukošan</izvorni_sadrzaj>
    <derivirana_varijabla naziv="DomainObject.Predmet.ProtustrankaFormatedWithAdress_1"> POSEJDON SERVIS društvo s ograničenom odgovornošću za servisiranje brodova i usluge, Put Raskrižja 61, 23206 Sukošan</derivirana_varijabla>
  </DomainObject.Predmet.ProtustrankaFormatedWithAdress>
  <DomainObject.Predmet.ProtustrankaFormatedWithAdressOIB>
    <izvorni_sadrzaj> POSEJDON SERVIS društvo s ograničenom odgovornošću za servisiranje brodova i usluge, OIB 09167174463, Put Raskrižja 61, 23206 Sukošan</izvorni_sadrzaj>
    <derivirana_varijabla naziv="DomainObject.Predmet.ProtustrankaFormatedWithAdressOIB_1"> POSEJDON SERVIS društvo s ograničenom odgovornošću za servisiranje brodova i usluge, OIB 09167174463, Put Raskrižja 61, 23206 Sukošan</derivirana_varijabla>
  </DomainObject.Predmet.ProtustrankaFormatedWithAdressOIB>
  <DomainObject.Predmet.ProtustrankaWithAdress>
    <izvorni_sadrzaj>POSEJDON SERVIS društvo s ograničenom odgovornošću za servisiranje brodova i usluge Put Raskrižja 61, 23206 Sukošan</izvorni_sadrzaj>
    <derivirana_varijabla naziv="DomainObject.Predmet.ProtustrankaWithAdress_1">POSEJDON SERVIS društvo s ograničenom odgovornošću za servisiranje brodova i usluge Put Raskrižja 61, 23206 Sukošan</derivirana_varijabla>
  </DomainObject.Predmet.ProtustrankaWithAdress>
  <DomainObject.Predmet.ProtustrankaWithAdressOIB>
    <izvorni_sadrzaj>POSEJDON SERVIS društvo s ograničenom odgovornošću za servisiranje brodova i usluge, OIB 09167174463, Put Raskrižja 61, 23206 Sukošan</izvorni_sadrzaj>
    <derivirana_varijabla naziv="DomainObject.Predmet.ProtustrankaWithAdressOIB_1">POSEJDON SERVIS društvo s ograničenom odgovornošću za servisiranje brodova i usluge, OIB 09167174463, Put Raskrižja 61, 23206 Sukošan</derivirana_varijabla>
  </DomainObject.Predmet.ProtustrankaWithAdressOIB>
  <DomainObject.Predmet.ProtustrankaNazivFormated>
    <izvorni_sadrzaj>POSEJDON SERVIS društvo s ograničenom odgovornošću za servisiranje brodova i usluge</izvorni_sadrzaj>
    <derivirana_varijabla naziv="DomainObject.Predmet.ProtustrankaNazivFormated_1">POSEJDON SERVIS društvo s ograničenom odgovornošću za servisiranje brodova i usluge</derivirana_varijabla>
  </DomainObject.Predmet.ProtustrankaNazivFormated>
  <DomainObject.Predmet.ProtustrankaNazivFormatedOIB>
    <izvorni_sadrzaj>POSEJDON SERVIS društvo s ograničenom odgovornošću za servisiranje brodova i usluge, OIB 09167174463</izvorni_sadrzaj>
    <derivirana_varijabla naziv="DomainObject.Predmet.ProtustrankaNazivFormatedOIB_1">POSEJDON SERVIS društvo s ograničenom odgovornošću za servisiranje brodova i usluge, OIB 09167174463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Radosta</izvorni_sadrzaj>
    <derivirana_varijabla naziv="DomainObject.Predmet.StrankaFormated_1">  Miroslav Radosta</derivirana_varijabla>
  </DomainObject.Predmet.StrankaFormated>
  <DomainObject.Predmet.StrankaFormatedOIB>
    <izvorni_sadrzaj>  Miroslav Radosta, OIB 80213720617</izvorni_sadrzaj>
    <derivirana_varijabla naziv="DomainObject.Predmet.StrankaFormatedOIB_1">  Miroslav Radosta, OIB 80213720617</derivirana_varijabla>
  </DomainObject.Predmet.StrankaFormatedOIB>
  <DomainObject.Predmet.StrankaFormatedWithAdress>
    <izvorni_sadrzaj> Miroslav Radosta, Put Raskrižja 61, 23206 Sukošan</izvorni_sadrzaj>
    <derivirana_varijabla naziv="DomainObject.Predmet.StrankaFormatedWithAdress_1"> Miroslav Radosta, Put Raskrižja 61, 23206 Sukošan</derivirana_varijabla>
  </DomainObject.Predmet.StrankaFormatedWithAdress>
  <DomainObject.Predmet.StrankaFormatedWithAdressOIB>
    <izvorni_sadrzaj> Miroslav Radosta, OIB 80213720617, Put Raskrižja 61, 23206 Sukošan</izvorni_sadrzaj>
    <derivirana_varijabla naziv="DomainObject.Predmet.StrankaFormatedWithAdressOIB_1"> Miroslav Radosta, OIB 80213720617, Put Raskrižja 61, 23206 Sukošan</derivirana_varijabla>
  </DomainObject.Predmet.StrankaFormatedWithAdressOIB>
  <DomainObject.Predmet.StrankaWithAdress>
    <izvorni_sadrzaj>Miroslav Radosta Put Raskrižja 61,23206 Sukošan</izvorni_sadrzaj>
    <derivirana_varijabla naziv="DomainObject.Predmet.StrankaWithAdress_1">Miroslav Radosta Put Raskrižja 61,23206 Sukošan</derivirana_varijabla>
  </DomainObject.Predmet.StrankaWithAdress>
  <DomainObject.Predmet.StrankaWithAdressOIB>
    <izvorni_sadrzaj>Miroslav Radosta, OIB 80213720617, Put Raskrižja 61,23206 Sukošan</izvorni_sadrzaj>
    <derivirana_varijabla naziv="DomainObject.Predmet.StrankaWithAdressOIB_1">Miroslav Radosta, OIB 80213720617, Put Raskrižja 61,23206 Sukošan</derivirana_varijabla>
  </DomainObject.Predmet.StrankaWithAdressOIB>
  <DomainObject.Predmet.StrankaNazivFormated>
    <izvorni_sadrzaj>Miroslav Radosta</izvorni_sadrzaj>
    <derivirana_varijabla naziv="DomainObject.Predmet.StrankaNazivFormated_1">Miroslav Radosta</derivirana_varijabla>
  </DomainObject.Predmet.StrankaNazivFormated>
  <DomainObject.Predmet.StrankaNazivFormatedOIB>
    <izvorni_sadrzaj>Miroslav Radosta, OIB 80213720617</izvorni_sadrzaj>
    <derivirana_varijabla naziv="DomainObject.Predmet.StrankaNazivFormatedOIB_1">Miroslav Radosta, OIB 80213720617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Miroslav Radosta</item>
    </izvorni_sadrzaj>
    <derivirana_varijabla naziv="DomainObject.Predmet.StrankaListFormated_1">
      <item>Miroslav Radosta</item>
    </derivirana_varijabla>
  </DomainObject.Predmet.StrankaListFormated>
  <DomainObject.Predmet.StrankaListFormatedOIB>
    <izvorni_sadrzaj>
      <item>Miroslav Radosta, OIB 80213720617</item>
    </izvorni_sadrzaj>
    <derivirana_varijabla naziv="DomainObject.Predmet.StrankaListFormatedOIB_1">
      <item>Miroslav Radosta, OIB 80213720617</item>
    </derivirana_varijabla>
  </DomainObject.Predmet.StrankaListFormatedOIB>
  <DomainObject.Predmet.StrankaListFormatedWithAdress>
    <izvorni_sadrzaj>
      <item>Miroslav Radosta, Put Raskrižja 61, 23206 Sukošan</item>
    </izvorni_sadrzaj>
    <derivirana_varijabla naziv="DomainObject.Predmet.StrankaListFormatedWithAdress_1">
      <item>Miroslav Radosta, Put Raskrižja 61, 23206 Sukošan</item>
    </derivirana_varijabla>
  </DomainObject.Predmet.StrankaListFormatedWithAdress>
  <DomainObject.Predmet.StrankaListFormatedWithAdressOIB>
    <izvorni_sadrzaj>
      <item>Miroslav Radosta, OIB 80213720617, Put Raskrižja 61, 23206 Sukošan</item>
    </izvorni_sadrzaj>
    <derivirana_varijabla naziv="DomainObject.Predmet.StrankaListFormatedWithAdressOIB_1">
      <item>Miroslav Radosta, OIB 80213720617, Put Raskrižja 61, 23206 Sukošan</item>
    </derivirana_varijabla>
  </DomainObject.Predmet.StrankaListFormatedWithAdressOIB>
  <DomainObject.Predmet.StrankaListNazivFormated>
    <izvorni_sadrzaj>
      <item>Miroslav Radosta</item>
    </izvorni_sadrzaj>
    <derivirana_varijabla naziv="DomainObject.Predmet.StrankaListNazivFormated_1">
      <item>Miroslav Radosta</item>
    </derivirana_varijabla>
  </DomainObject.Predmet.StrankaListNazivFormated>
  <DomainObject.Predmet.StrankaListNazivFormatedOIB>
    <izvorni_sadrzaj>
      <item>Miroslav Radosta, OIB 80213720617</item>
    </izvorni_sadrzaj>
    <derivirana_varijabla naziv="DomainObject.Predmet.StrankaListNazivFormatedOIB_1">
      <item>Miroslav Radosta, OIB 80213720617</item>
    </derivirana_varijabla>
  </DomainObject.Predmet.StrankaListNazivFormatedOIB>
  <DomainObject.Predmet.ProtuStrankaListFormated>
    <izvorni_sadrzaj>
      <item>POSEJDON SERVIS društvo s ograničenom odgovornošću za servisiranje brodova i usluge</item>
    </izvorni_sadrzaj>
    <derivirana_varijabla naziv="DomainObject.Predmet.ProtuStrankaListFormated_1">
      <item>POSEJDON SERVIS društvo s ograničenom odgovornošću za servisiranje brodova i usluge</item>
    </derivirana_varijabla>
  </DomainObject.Predmet.ProtuStrankaListFormated>
  <DomainObject.Predmet.ProtuStrankaListFormatedOIB>
    <izvorni_sadrzaj>
      <item>POSEJDON SERVIS društvo s ograničenom odgovornošću za servisiranje brodova i usluge, OIB 09167174463</item>
    </izvorni_sadrzaj>
    <derivirana_varijabla naziv="DomainObject.Predmet.ProtuStrankaListFormatedOIB_1">
      <item>POSEJDON SERVIS društvo s ograničenom odgovornošću za servisiranje brodova i usluge, OIB 09167174463</item>
    </derivirana_varijabla>
  </DomainObject.Predmet.ProtuStrankaListFormatedOIB>
  <DomainObject.Predmet.ProtuStrankaListFormatedWithAdress>
    <izvorni_sadrzaj>
      <item>POSEJDON SERVIS društvo s ograničenom odgovornošću za servisiranje brodova i usluge, Put Raskrižja 61, 23206 Sukošan</item>
    </izvorni_sadrzaj>
    <derivirana_varijabla naziv="DomainObject.Predmet.ProtuStrankaListFormatedWithAdress_1">
      <item>POSEJDON SERVIS društvo s ograničenom odgovornošću za servisiranje brodova i usluge, Put Raskrižja 61, 23206 Sukošan</item>
    </derivirana_varijabla>
  </DomainObject.Predmet.ProtuStrankaListFormatedWithAdress>
  <DomainObject.Predmet.ProtuStrankaListFormatedWithAdressOIB>
    <izvorni_sadrzaj>
      <item>POSEJDON SERVIS društvo s ograničenom odgovornošću za servisiranje brodova i usluge, OIB 09167174463, Put Raskrižja 61, 23206 Sukošan</item>
    </izvorni_sadrzaj>
    <derivirana_varijabla naziv="DomainObject.Predmet.ProtuStrankaListFormatedWithAdressOIB_1">
      <item>POSEJDON SERVIS društvo s ograničenom odgovornošću za servisiranje brodova i usluge, OIB 09167174463, Put Raskrižja 61, 23206 Sukošan</item>
    </derivirana_varijabla>
  </DomainObject.Predmet.ProtuStrankaListFormatedWithAdressOIB>
  <DomainObject.Predmet.ProtuStrankaListNazivFormated>
    <izvorni_sadrzaj>
      <item>POSEJDON SERVIS društvo s ograničenom odgovornošću za servisiranje brodova i usluge</item>
    </izvorni_sadrzaj>
    <derivirana_varijabla naziv="DomainObject.Predmet.ProtuStrankaListNazivFormated_1">
      <item>POSEJDON SERVIS društvo s ograničenom odgovornošću za servisiranje brodova i usluge</item>
    </derivirana_varijabla>
  </DomainObject.Predmet.ProtuStrankaListNazivFormated>
  <DomainObject.Predmet.ProtuStrankaListNazivFormatedOIB>
    <izvorni_sadrzaj>
      <item>POSEJDON SERVIS društvo s ograničenom odgovornošću za servisiranje brodova i usluge, OIB 09167174463</item>
    </izvorni_sadrzaj>
    <derivirana_varijabla naziv="DomainObject.Predmet.ProtuStrankaListNazivFormatedOIB_1">
      <item>POSEJDON SERVIS društvo s ograničenom odgovornošću za servisiranje brodova i usluge, OIB 09167174463</item>
    </derivirana_varijabla>
  </DomainObject.Predmet.ProtuStrankaListNazivFormatedOIB>
  <DomainObject.Predmet.OstaliListFormated>
    <izvorni_sadrzaj>
      <item>ZOU Ante Gluić &amp; Šime Ninčević</item>
    </izvorni_sadrzaj>
    <derivirana_varijabla naziv="DomainObject.Predmet.OstaliListFormated_1">
      <item>ZOU Ante Gluić &amp; Šime Ninčević</item>
    </derivirana_varijabla>
  </DomainObject.Predmet.OstaliListFormated>
  <DomainObject.Predmet.OstaliListFormatedOIB>
    <izvorni_sadrzaj>
      <item>ZOU Ante Gluić &amp; Šime Ninčević</item>
    </izvorni_sadrzaj>
    <derivirana_varijabla naziv="DomainObject.Predmet.OstaliListFormatedOIB_1">
      <item>ZOU Ante Gluić &amp; Šime Ninčević</item>
    </derivirana_varijabla>
  </DomainObject.Predmet.OstaliListFormatedOIB>
  <DomainObject.Predmet.OstaliListFormatedWithAdress>
    <izvorni_sadrzaj>
      <item>ZOU Ante Gluić &amp; Šime Ninčević</item>
    </izvorni_sadrzaj>
    <derivirana_varijabla naziv="DomainObject.Predmet.OstaliListFormatedWithAdress_1">
      <item>ZOU Ante Gluić &amp; Šime Ninčević</item>
    </derivirana_varijabla>
  </DomainObject.Predmet.OstaliListFormatedWithAdress>
  <DomainObject.Predmet.OstaliListFormatedWithAdressOIB>
    <izvorni_sadrzaj>
      <item>ZOU Ante Gluić &amp; Šime Ninčević</item>
    </izvorni_sadrzaj>
    <derivirana_varijabla naziv="DomainObject.Predmet.OstaliListFormatedWithAdressOIB_1">
      <item>ZOU Ante Gluić &amp; Šime Ninčević</item>
    </derivirana_varijabla>
  </DomainObject.Predmet.OstaliListFormatedWithAdressOIB>
  <DomainObject.Predmet.OstaliListNazivFormated>
    <izvorni_sadrzaj>
      <item>ZOU Ante Gluić &amp; Šime Ninčević</item>
    </izvorni_sadrzaj>
    <derivirana_varijabla naziv="DomainObject.Predmet.OstaliListNazivFormated_1">
      <item>ZOU Ante Gluić &amp; Šime Ninčević</item>
    </derivirana_varijabla>
  </DomainObject.Predmet.OstaliListNazivFormated>
  <DomainObject.Predmet.OstaliListNazivFormatedOIB>
    <izvorni_sadrzaj>
      <item>ZOU Ante Gluić &amp; Šime Ninčević</item>
    </izvorni_sadrzaj>
    <derivirana_varijabla naziv="DomainObject.Predmet.OstaliListNazivFormatedOIB_1"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St-192/2015-22</izvorni_sadrzaj>
    <derivirana_varijabla naziv="DomainObject.PoslovniBrojDokumenta_1">St-192/2015-22</derivirana_varijabla>
  </DomainObject.PoslovniBrojDokumenta>
  <DomainObject.Predmet.StrankaIDrugi>
    <izvorni_sadrzaj>Miroslav Radosta</izvorni_sadrzaj>
    <derivirana_varijabla naziv="DomainObject.Predmet.StrankaIDrugi_1">Miroslav Radosta</derivirana_varijabla>
  </DomainObject.Predmet.StrankaIDrugi>
  <DomainObject.Predmet.ProtustrankaIDrugi>
    <izvorni_sadrzaj>POSEJDON SERVIS društvo s ograničenom odgovornošću za servisiranje brodova i usluge</izvorni_sadrzaj>
    <derivirana_varijabla naziv="DomainObject.Predmet.ProtustrankaIDrugi_1">POSEJDON SERVIS društvo s ograničenom odgovornošću za servisiranje brodova i usluge</derivirana_varijabla>
  </DomainObject.Predmet.ProtustrankaIDrugi>
  <DomainObject.Predmet.StrankaIDrugiAdressOIB>
    <izvorni_sadrzaj>Miroslav Radosta, OIB 80213720617, Put Raskrižja 61, 23206 Sukošan</izvorni_sadrzaj>
    <derivirana_varijabla naziv="DomainObject.Predmet.StrankaIDrugiAdressOIB_1">Miroslav Radosta, OIB 80213720617, Put Raskrižja 61, 23206 Sukošan</derivirana_varijabla>
  </DomainObject.Predmet.StrankaIDrugiAdressOIB>
  <DomainObject.Predmet.ProtustrankaIDrugiAdressOIB>
    <izvorni_sadrzaj>POSEJDON SERVIS društvo s ograničenom odgovornošću za servisiranje brodova i usluge, OIB 09167174463, Put Raskrižja 61, 23206 Sukošan</izvorni_sadrzaj>
    <derivirana_varijabla naziv="DomainObject.Predmet.ProtustrankaIDrugiAdressOIB_1">POSEJDON SERVIS društvo s ograničenom odgovornošću za servisiranje brodova i usluge, OIB 09167174463, Put Raskrižja 61,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St-192/2015-19</izvorni_sadrzaj>
    <derivirana_varijabla naziv="DomainObject.Predmet.OdlukaRjesenje.Oznaka_1">St-192/2015-19</derivirana_varijabla>
  </DomainObject.Predmet.OdlukaRjesenje.Oznaka>
  <DomainObject.Predmet.SudioniciListNaziv>
    <izvorni_sadrzaj>
      <item>Miroslav Radosta</item>
      <item>POSEJDON SERVIS društvo s ograničenom odgovornošću za servisiranje brodova i usluge</item>
      <item>ZOU Ante Gluić &amp; Šime Ninčević</item>
    </izvorni_sadrzaj>
    <derivirana_varijabla naziv="DomainObject.Predmet.SudioniciListNaziv_1">
      <item>Miroslav Radosta</item>
      <item>POSEJDON SERVIS društvo s ograničenom odgovornošću za servisiranje brodova i usluge</item>
      <item>ZOU Ante Gluić &amp; Šime Ninčević</item>
    </derivirana_varijabla>
  </DomainObject.Predmet.SudioniciListNaziv>
  <DomainObject.Predmet.SudioniciListAdressOIB>
    <izvorni_sadrzaj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izvorni_sadrzaj>
    <derivirana_varijabla naziv="DomainObject.Predmet.SudioniciListAdressOIB_1">
      <item>Miroslav Radosta, OIB 80213720617, Put Raskrižja 61,23206 Sukošan</item>
      <item>POSEJDON SERVIS društvo s ograničenom odgovornošću za servisiranje brodova i usluge, OIB 09167174463, Put Raskrižja 61,23206 Sukošan</item>
      <item>ZOU Ante Gluić &amp; Šime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80213720617</item>
      <item>, OIB 09167174463</item>
      <item>, OIB null</item>
    </izvorni_sadrzaj>
    <derivirana_varijabla naziv="DomainObject.Predmet.SudioniciListNazivOIB_1">
      <item>, OIB 80213720617</item>
      <item>, OIB 09167174463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EE8F9-AB2D-401B-8CB1-B85763FE0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198</properties:Words>
  <properties:Characters>895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2016-03-08T09:56:00Z</dcterms:created>
  <dc:creator>abajlo</dc:creator>
  <cp:lastModifiedBy>wsadmin</cp:lastModifiedBy>
  <cp:lastPrinted>2016-03-08T09:56:00Z</cp:lastPrinted>
  <dcterms:modified xmlns:xsi="http://www.w3.org/2001/XMLSchema-instance" xsi:type="dcterms:W3CDTF">2016-03-08T12:42:00Z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St-192/2015-22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