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e4de" w14:paraId="4dde4de" w:rsidRDefault="00C4243D" w:rsidP="008D6901" w:rsidR="008D6901">
      <w:pPr>
        <w:jc w:val="right"/>
        <w15:collapsed w:val="false"/>
      </w:pPr>
      <w:r>
        <w:t>13 St-</w:t>
      </w:r>
      <w:r w:rsidR="00735817">
        <w:t>606</w:t>
      </w:r>
      <w:r w:rsidR="00E94D82">
        <w:t>/1</w:t>
      </w:r>
      <w:r w:rsidR="00735817">
        <w:t>6</w:t>
      </w:r>
      <w:r w:rsidR="00E94D82">
        <w:t>-</w:t>
      </w:r>
      <w:proofErr w:type="spellStart"/>
      <w:r w:rsidR="00E94D82">
        <w:t>1</w:t>
      </w:r>
      <w:r w:rsidR="00735817">
        <w:t>6</w:t>
      </w:r>
      <w:proofErr w:type="spellEnd"/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735817">
        <w:t xml:space="preserve">TRABS d.o.o. proizvodnja, građevinarstvo i trgovina, </w:t>
      </w:r>
      <w:proofErr w:type="spellStart"/>
      <w:r w:rsidR="00735817">
        <w:t>Kešinci</w:t>
      </w:r>
      <w:proofErr w:type="spellEnd"/>
      <w:r w:rsidR="00735817">
        <w:t>, Doljanska 39, MBS: 030058608, OIB: 30173040929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735817">
        <w:t>9</w:t>
      </w:r>
      <w:r w:rsidR="00E94D82">
        <w:t xml:space="preserve">. </w:t>
      </w:r>
      <w:r w:rsidR="00735817">
        <w:t>kolovoza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735817" w:rsidP="009D3ECF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Zoranu Subotiću </w:t>
      </w:r>
      <w:r w:rsidR="008D6901">
        <w:t xml:space="preserve">iz </w:t>
      </w:r>
      <w:proofErr w:type="spellStart"/>
      <w:r>
        <w:t>Belog</w:t>
      </w:r>
      <w:proofErr w:type="spellEnd"/>
      <w:r>
        <w:t xml:space="preserve"> Manastira, Kralja Tomislava 51 a</w:t>
      </w:r>
      <w:r w:rsidR="00E94D82">
        <w:t>, OIB 0</w:t>
      </w:r>
      <w:r w:rsidR="009D3ECF">
        <w:t>9</w:t>
      </w:r>
      <w:r>
        <w:t>071761803</w:t>
      </w:r>
      <w:r w:rsidR="00E94D82">
        <w:t>, odobrava se na ime nagrade i na ime naknade troškova</w:t>
      </w:r>
      <w:r w:rsidR="00F20170">
        <w:t xml:space="preserve"> iznos od 3.</w:t>
      </w:r>
      <w:r>
        <w:t>0</w:t>
      </w:r>
      <w:r w:rsidR="00F20170">
        <w:t xml:space="preserve">00,00 kn bruto, za obnašanje dužnosti privremenog stečajnog upravitelja nad stečajnim dužnikom </w:t>
      </w:r>
      <w:r>
        <w:t xml:space="preserve">TRABS d.o.o. proizvodnja, građevinarstvo i trgovina, </w:t>
      </w:r>
      <w:proofErr w:type="spellStart"/>
      <w:r>
        <w:t>Kešinci</w:t>
      </w:r>
      <w:proofErr w:type="spellEnd"/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upravitelja  </w:t>
      </w:r>
      <w:r w:rsidR="00735817">
        <w:t>Zorana Subotića</w:t>
      </w:r>
      <w:r w:rsidR="009D3ECF">
        <w:t xml:space="preserve"> iz </w:t>
      </w:r>
      <w:proofErr w:type="spellStart"/>
      <w:r w:rsidR="00735817">
        <w:t>Belog</w:t>
      </w:r>
      <w:proofErr w:type="spellEnd"/>
      <w:r w:rsidR="00735817">
        <w:t xml:space="preserve"> Manastira</w:t>
      </w:r>
      <w:r w:rsidR="00747DCE">
        <w:t>, IBAN: HR</w:t>
      </w:r>
      <w:r w:rsidR="00735817">
        <w:t>40 2340 0093 1001 7305 3</w:t>
      </w:r>
      <w:r w:rsidR="00747DCE">
        <w:t xml:space="preserve"> sa </w:t>
      </w:r>
      <w:proofErr w:type="spellStart"/>
      <w:r w:rsidR="00747DCE">
        <w:t>kontovnika</w:t>
      </w:r>
      <w:proofErr w:type="spellEnd"/>
      <w:r w:rsidR="00747DCE">
        <w:t xml:space="preserve"> </w:t>
      </w:r>
      <w:r w:rsidR="00735817">
        <w:t xml:space="preserve">272-606-2016 i razliku s </w:t>
      </w:r>
      <w:proofErr w:type="spellStart"/>
      <w:r w:rsidR="00735817">
        <w:t>kontovnika</w:t>
      </w:r>
      <w:proofErr w:type="spellEnd"/>
      <w:r w:rsidR="00735817">
        <w:t xml:space="preserve"> </w:t>
      </w:r>
      <w:r w:rsidR="009D3ECF">
        <w:t>8500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735817">
        <w:rPr>
          <w:bCs/>
        </w:rPr>
        <w:t>606</w:t>
      </w:r>
      <w:r>
        <w:rPr>
          <w:bCs/>
        </w:rPr>
        <w:t>/1</w:t>
      </w:r>
      <w:r w:rsidR="00735817">
        <w:rPr>
          <w:bCs/>
        </w:rPr>
        <w:t>6</w:t>
      </w:r>
      <w:r>
        <w:rPr>
          <w:bCs/>
        </w:rPr>
        <w:t>-</w:t>
      </w:r>
      <w:r w:rsidR="00735817">
        <w:rPr>
          <w:bCs/>
        </w:rPr>
        <w:t>7</w:t>
      </w:r>
      <w:r>
        <w:rPr>
          <w:bCs/>
        </w:rPr>
        <w:t xml:space="preserve"> od </w:t>
      </w:r>
      <w:r w:rsidR="00735817">
        <w:rPr>
          <w:bCs/>
        </w:rPr>
        <w:t>4</w:t>
      </w:r>
      <w:r>
        <w:rPr>
          <w:bCs/>
        </w:rPr>
        <w:t xml:space="preserve">. </w:t>
      </w:r>
      <w:r w:rsidR="00735817">
        <w:rPr>
          <w:bCs/>
        </w:rPr>
        <w:t>svibnja</w:t>
      </w:r>
      <w:r>
        <w:rPr>
          <w:bCs/>
        </w:rPr>
        <w:t xml:space="preserve"> 2016. godine pokrenut je prethodni postupak nad dužnikom </w:t>
      </w:r>
      <w:r w:rsidR="00735817">
        <w:t xml:space="preserve">TRABS d.o.o. proizvodnja, građevinarstvo i trgovina, </w:t>
      </w:r>
      <w:proofErr w:type="spellStart"/>
      <w:r w:rsidR="00735817">
        <w:t>Kešinci</w:t>
      </w:r>
      <w:proofErr w:type="spellEnd"/>
      <w:r>
        <w:rPr>
          <w:bCs/>
        </w:rPr>
        <w:t xml:space="preserve">. </w:t>
      </w:r>
      <w:r w:rsidR="007C7336">
        <w:rPr>
          <w:bCs/>
        </w:rPr>
        <w:t>R</w:t>
      </w:r>
      <w:r>
        <w:rPr>
          <w:bCs/>
        </w:rPr>
        <w:t xml:space="preserve">ješenjem </w:t>
      </w:r>
      <w:r w:rsidR="007C7336">
        <w:rPr>
          <w:bCs/>
        </w:rPr>
        <w:t xml:space="preserve">ovoga suda St-606/16-9 od 10. svibnja 2016. godine </w:t>
      </w:r>
      <w:r>
        <w:rPr>
          <w:bCs/>
        </w:rPr>
        <w:t xml:space="preserve">imenovan je privremeni stečajni upravitelj </w:t>
      </w:r>
      <w:r w:rsidR="007C7336">
        <w:rPr>
          <w:bCs/>
        </w:rPr>
        <w:t xml:space="preserve">Zoran Subotić </w:t>
      </w:r>
      <w:r w:rsidR="007C7336">
        <w:t xml:space="preserve">iz </w:t>
      </w:r>
      <w:bookmarkStart w:name="_GoBack" w:id="0"/>
      <w:bookmarkEnd w:id="0"/>
      <w:proofErr w:type="spellStart"/>
      <w:r w:rsidR="007C7336">
        <w:t>Belog</w:t>
      </w:r>
      <w:proofErr w:type="spellEnd"/>
      <w:r w:rsidR="007C7336">
        <w:t xml:space="preserve"> Manastira,</w:t>
      </w:r>
      <w:r>
        <w:rPr>
          <w:bCs/>
        </w:rPr>
        <w:t xml:space="preserve">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B03C6B" w:rsidP="00916CB5" w:rsidR="00B03C6B">
      <w:pPr>
        <w:pStyle w:val="Tijeloteksta"/>
        <w:ind w:firstLine="708"/>
        <w:rPr>
          <w:bCs/>
        </w:rPr>
      </w:pP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9D3ECF" w:rsidP="00916CB5" w:rsidR="009D3EC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BF1A8F" w:rsidP="00BF1A8F" w:rsidR="00BF1A8F">
      <w:pPr>
        <w:jc w:val="right"/>
      </w:pPr>
      <w:r>
        <w:t>13 St-</w:t>
      </w:r>
      <w:r w:rsidR="00735817">
        <w:t>606</w:t>
      </w:r>
      <w:r>
        <w:t>/1</w:t>
      </w:r>
      <w:r w:rsidR="00735817">
        <w:t>6</w:t>
      </w:r>
      <w:r>
        <w:t>-</w:t>
      </w:r>
      <w:proofErr w:type="spellStart"/>
      <w:r>
        <w:t>1</w:t>
      </w:r>
      <w:r w:rsidR="00735817">
        <w:t>6</w:t>
      </w:r>
      <w:proofErr w:type="spellEnd"/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7C7336">
        <w:rPr>
          <w:bCs/>
        </w:rPr>
        <w:t>1</w:t>
      </w:r>
      <w:r w:rsidR="009D3ECF">
        <w:rPr>
          <w:bCs/>
        </w:rPr>
        <w:t>3</w:t>
      </w:r>
      <w:r>
        <w:rPr>
          <w:bCs/>
        </w:rPr>
        <w:t xml:space="preserve">. </w:t>
      </w:r>
      <w:r w:rsidR="007C7336">
        <w:rPr>
          <w:bCs/>
        </w:rPr>
        <w:t>lipnja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7C7336">
        <w:rPr>
          <w:bCs/>
        </w:rPr>
        <w:t>8</w:t>
      </w:r>
      <w:r>
        <w:rPr>
          <w:bCs/>
        </w:rPr>
        <w:t xml:space="preserve">. </w:t>
      </w:r>
      <w:r w:rsidR="007C7336">
        <w:rPr>
          <w:bCs/>
        </w:rPr>
        <w:t>srpnja</w:t>
      </w:r>
      <w:r>
        <w:rPr>
          <w:bCs/>
        </w:rPr>
        <w:t xml:space="preserve"> 2016. godine privremeni stečajni upravitelj u spis je dostavio 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735817">
        <w:t>9</w:t>
      </w:r>
      <w:r>
        <w:t xml:space="preserve">. </w:t>
      </w:r>
      <w:r w:rsidR="00735817">
        <w:t>kolovoza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D3ECF" w:rsidP="009A6857" w:rsidR="009A6857">
      <w:pPr>
        <w:pStyle w:val="Tijeloteksta"/>
        <w:jc w:val="left"/>
      </w:pPr>
      <w:r>
        <w:t>Vesna Štajduhar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7C7336">
        <w:rPr>
          <w:bCs/>
        </w:rPr>
        <w:t xml:space="preserve">Zoranu Subotiću </w:t>
      </w:r>
      <w:r w:rsidR="007C7336">
        <w:t xml:space="preserve">iz </w:t>
      </w:r>
      <w:proofErr w:type="spellStart"/>
      <w:r w:rsidR="007C7336">
        <w:t>Belog</w:t>
      </w:r>
      <w:proofErr w:type="spellEnd"/>
      <w:r w:rsidR="007C7336">
        <w:t xml:space="preserve"> Manastira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7C7336">
        <w:t>15/9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C33" w:rsidR="00CA4C33">
      <w:r>
        <w:separator/>
      </w:r>
    </w:p>
  </w:endnote>
  <w:endnote w:id="0" w:type="continuationSeparator">
    <w:p w:rsidRDefault="00CA4C33" w:rsidR="00CA4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C33" w:rsidR="00CA4C33">
      <w:r>
        <w:separator/>
      </w:r>
    </w:p>
  </w:footnote>
  <w:footnote w:id="0" w:type="continuationSeparator">
    <w:p w:rsidRDefault="00CA4C33" w:rsidR="00CA4C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4398B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4C7D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4E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817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336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3ECF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34BB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4C33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67A1D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17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17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7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7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7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17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17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7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7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7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St-606/2016-16</izvorni_sadrzaj>
    <derivirana_varijabla naziv="DomainObject.Oznaka_1">St-606/2016-16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srpnja 2016.</izvorni_sadrzaj>
    <derivirana_varijabla naziv="DomainObject.Predmet.DatumRjesavanja_1">8.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St-606/2016</izvorni_sadrzaj>
    <derivirana_varijabla naziv="DomainObject.Predmet.OznakaBroj_1">St-606/2016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TRABS d.o.o. proizvodnja, građevinarstvo i trgovina</izvorni_sadrzaj>
    <derivirana_varijabla naziv="DomainObject.Predmet.ProtustrankaFormated_1">  TRABS d.o.o. proizvodnja, građevinarstvo i trgovina</derivirana_varijabla>
  </DomainObject.Predmet.ProtustrankaFormated>
  <DomainObject.Predmet.ProtustrankaFormatedOIB>
    <izvorni_sadrzaj>  TRABS d.o.o. proizvodnja, građevinarstvo i trgovina, OIB 30173040929</izvorni_sadrzaj>
    <derivirana_varijabla naziv="DomainObject.Predmet.ProtustrankaFormatedOIB_1">  TRABS d.o.o. proizvodnja, građevinarstvo i trgovina, OIB 30173040929</derivirana_varijabla>
  </DomainObject.Predmet.ProtustrankaFormatedOIB>
  <DomainObject.Predmet.ProtustrankaFormatedWithAdress>
    <izvorni_sadrzaj> TRABS d.o.o. proizvodnja, građevinarstvo i trgovina, Doljanska 39, 31402 Kešinci</izvorni_sadrzaj>
    <derivirana_varijabla naziv="DomainObject.Predmet.ProtustrankaFormatedWithAdress_1"> TRABS d.o.o. proizvodnja, građevinarstvo i trgovina, Doljanska 39, 31402 Kešinci</derivirana_varijabla>
  </DomainObject.Predmet.ProtustrankaFormatedWithAdress>
  <DomainObject.Predmet.ProtustrankaFormatedWithAdressOIB>
    <izvorni_sadrzaj> TRABS d.o.o. proizvodnja, građevinarstvo i trgovina, OIB 30173040929, Doljanska 39, 31402 Kešinci</izvorni_sadrzaj>
    <derivirana_varijabla naziv="DomainObject.Predmet.ProtustrankaFormatedWithAdressOIB_1"> TRABS d.o.o. proizvodnja, građevinarstvo i trgovina, OIB 30173040929, Doljanska 39, 31402 Kešinci</derivirana_varijabla>
  </DomainObject.Predmet.ProtustrankaFormatedWithAdressOIB>
  <DomainObject.Predmet.ProtustrankaWithAdress>
    <izvorni_sadrzaj>TRABS d.o.o. proizvodnja, građevinarstvo i trgovina Doljanska 39, 31402 Kešinci</izvorni_sadrzaj>
    <derivirana_varijabla naziv="DomainObject.Predmet.ProtustrankaWithAdress_1">TRABS d.o.o. proizvodnja, građevinarstvo i trgovina Doljanska 39, 31402 Kešinci</derivirana_varijabla>
  </DomainObject.Predmet.ProtustrankaWithAdress>
  <DomainObject.Predmet.ProtustrankaWithAdressOIB>
    <izvorni_sadrzaj>TRABS d.o.o. proizvodnja, građevinarstvo i trgovina, OIB 30173040929, Doljanska 39, 31402 Kešinci</izvorni_sadrzaj>
    <derivirana_varijabla naziv="DomainObject.Predmet.ProtustrankaWithAdressOIB_1">TRABS d.o.o. proizvodnja, građevinarstvo i trgovina, OIB 30173040929, Doljanska 39, 31402 Kešinci</derivirana_varijabla>
  </DomainObject.Predmet.ProtustrankaWithAdressOIB>
  <DomainObject.Predmet.ProtustrankaNazivFormated>
    <izvorni_sadrzaj>TRABS d.o.o. proizvodnja, građevinarstvo i trgovina</izvorni_sadrzaj>
    <derivirana_varijabla naziv="DomainObject.Predmet.ProtustrankaNazivFormated_1">TRABS d.o.o. proizvodnja, građevinarstvo i trgovina</derivirana_varijabla>
  </DomainObject.Predmet.ProtustrankaNazivFormated>
  <DomainObject.Predmet.ProtustrankaNazivFormatedOIB>
    <izvorni_sadrzaj>TRABS d.o.o. proizvodnja, građevinarstvo i trgovina, OIB 30173040929</izvorni_sadrzaj>
    <derivirana_varijabla naziv="DomainObject.Predmet.ProtustrankaNazivFormatedOIB_1">TRABS d.o.o. proizvodnja, građevinarstvo i trgovina, OIB 30173040929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TRABS d.o.o. proizvodnja, građevinarstvo i trgovina</item>
    </izvorni_sadrzaj>
    <derivirana_varijabla naziv="DomainObject.Predmet.ProtuStrankaListFormated_1">
      <item>TRABS d.o.o. proizvodnja, građevinarstvo i trgovina</item>
    </derivirana_varijabla>
  </DomainObject.Predmet.ProtuStrankaListFormated>
  <DomainObject.Predmet.ProtuStrankaListFormatedOIB>
    <izvorni_sadrzaj>
      <item>TRABS d.o.o. proizvodnja, građevinarstvo i trgovina, OIB 30173040929</item>
    </izvorni_sadrzaj>
    <derivirana_varijabla naziv="DomainObject.Predmet.ProtuStrankaListFormatedOIB_1">
      <item>TRABS d.o.o. proizvodnja, građevinarstvo i trgovina, OIB 30173040929</item>
    </derivirana_varijabla>
  </DomainObject.Predmet.ProtuStrankaListFormatedOIB>
  <DomainObject.Predmet.ProtuStrankaListFormatedWithAdress>
    <izvorni_sadrzaj>
      <item>TRABS d.o.o. proizvodnja, građevinarstvo i trgovina, Doljanska 39, 31402 Kešinci</item>
    </izvorni_sadrzaj>
    <derivirana_varijabla naziv="DomainObject.Predmet.ProtuStrankaListFormatedWithAdress_1">
      <item>TRABS d.o.o. proizvodnja, građevinarstvo i trgovina, Doljanska 39, 31402 Kešinci</item>
    </derivirana_varijabla>
  </DomainObject.Predmet.ProtuStrankaListFormatedWithAdress>
  <DomainObject.Predmet.ProtuStrankaListFormatedWithAdressOIB>
    <izvorni_sadrzaj>
      <item>TRABS d.o.o. proizvodnja, građevinarstvo i trgovina, OIB 30173040929, Doljanska 39, 31402 Kešinci</item>
    </izvorni_sadrzaj>
    <derivirana_varijabla naziv="DomainObject.Predmet.ProtuStrankaListFormatedWithAdressOIB_1">
      <item>TRABS d.o.o. proizvodnja, građevinarstvo i trgovina, OIB 30173040929, Doljanska 39, 31402 Kešinci</item>
    </derivirana_varijabla>
  </DomainObject.Predmet.ProtuStrankaListFormatedWithAdressOIB>
  <DomainObject.Predmet.ProtuStrankaListNazivFormated>
    <izvorni_sadrzaj>
      <item>TRABS d.o.o. proizvodnja, građevinarstvo i trgovina</item>
    </izvorni_sadrzaj>
    <derivirana_varijabla naziv="DomainObject.Predmet.ProtuStrankaListNazivFormated_1">
      <item>TRABS d.o.o. proizvodnja, građevinarstvo i trgovina</item>
    </derivirana_varijabla>
  </DomainObject.Predmet.ProtuStrankaListNazivFormated>
  <DomainObject.Predmet.ProtuStrankaListNazivFormatedOIB>
    <izvorni_sadrzaj>
      <item>TRABS d.o.o. proizvodnja, građevinarstvo i trgovina, OIB 30173040929</item>
    </izvorni_sadrzaj>
    <derivirana_varijabla naziv="DomainObject.Predmet.ProtuStrankaListNazivFormatedOIB_1">
      <item>TRABS d.o.o. proizvodnja, građevinarstvo i trgovina, OIB 30173040929</item>
    </derivirana_varijabla>
  </DomainObject.Predmet.ProtuStrankaListNazivFormatedOIB>
  <DomainObject.Predmet.OstaliListFormated>
    <izvorni_sadrzaj>
      <item>ŽDO GUO OSIJEK</item>
      <item>Zvonko Domazet</item>
      <item>Zdenko Bešlić</item>
    </izvorni_sadrzaj>
    <derivirana_varijabla naziv="DomainObject.Predmet.OstaliListFormated_1">
      <item>ŽDO GUO OSIJEK</item>
      <item>Zvonko Domazet</item>
      <item>Zdenko Bešlić</item>
    </derivirana_varijabla>
  </DomainObject.Predmet.OstaliListFormated>
  <DomainObject.Predmet.OstaliListFormatedOIB>
    <izvorni_sadrzaj>
      <item>ŽDO GUO OSIJEK</item>
      <item>Zvonko Domazet, OIB 77595370495</item>
      <item>Zdenko Bešlić, OIB 40568270984</item>
    </izvorni_sadrzaj>
    <derivirana_varijabla naziv="DomainObject.Predmet.OstaliListFormatedOIB_1">
      <item>ŽDO GUO OSIJEK</item>
      <item>Zvonko Domazet, OIB 77595370495</item>
      <item>Zdenko Bešlić, OIB 40568270984</item>
    </derivirana_varijabla>
  </DomainObject.Predmet.OstaliListFormatedOIB>
  <DomainObject.Predmet.OstaliListFormatedWithAdress>
    <izvorni_sadrzaj>
      <item>ŽDO GUO OSIJEK</item>
      <item>Zvonko Domazet, DOLJANSKA 58, 31402 Kešinci</item>
      <item>Zdenko Bešlić, Petra Krešimira Iv 4, 35000 Slavonski Brod</item>
    </izvorni_sadrzaj>
    <derivirana_varijabla naziv="DomainObject.Predmet.OstaliListFormatedWithAdress_1">
      <item>ŽDO GUO OSIJEK</item>
      <item>Zvonko Domazet, DOLJANSKA 58, 31402 Kešinci</item>
      <item>Zdenko Bešlić, Petra Krešimira Iv 4, 35000 Slavonski Brod</item>
    </derivirana_varijabla>
  </DomainObject.Predmet.OstaliListFormatedWithAdress>
  <DomainObject.Predmet.OstaliListFormatedWithAdressOIB>
    <izvorni_sadrzaj>
      <item>ŽDO GUO OSIJEK</item>
      <item>Zvonko Domazet, OIB 77595370495, DOLJANSKA 58, 31402 Kešinci</item>
      <item>Zdenko Bešlić, OIB 40568270984, Petra Krešimira Iv 4, 35000 Slavonski Brod</item>
    </izvorni_sadrzaj>
    <derivirana_varijabla naziv="DomainObject.Predmet.OstaliListFormatedWithAdressOIB_1">
      <item>ŽDO GUO OSIJEK</item>
      <item>Zvonko Domazet, OIB 77595370495, DOLJANSKA 58, 31402 Kešinci</item>
      <item>Zdenko Bešlić, OIB 40568270984, Petra Krešimira Iv 4, 35000 Slavonski Brod</item>
    </derivirana_varijabla>
  </DomainObject.Predmet.OstaliListFormatedWithAdressOIB>
  <DomainObject.Predmet.OstaliListNazivFormated>
    <izvorni_sadrzaj>
      <item>ŽDO GUO OSIJEK</item>
      <item>Zvonko Domazet</item>
      <item>Zdenko Bešlić</item>
    </izvorni_sadrzaj>
    <derivirana_varijabla naziv="DomainObject.Predmet.OstaliListNazivFormated_1">
      <item>ŽDO GUO OSIJEK</item>
      <item>Zvonko Domazet</item>
      <item>Zdenko Bešlić</item>
    </derivirana_varijabla>
  </DomainObject.Predmet.OstaliListNazivFormated>
  <DomainObject.Predmet.OstaliListNazivFormatedOIB>
    <izvorni_sadrzaj>
      <item>ŽDO GUO OSIJEK</item>
      <item>Zvonko Domazet, OIB 77595370495</item>
      <item>Zdenko Bešlić, OIB 40568270984</item>
    </izvorni_sadrzaj>
    <derivirana_varijabla naziv="DomainObject.Predmet.OstaliListNazivFormatedOIB_1">
      <item>ŽDO GUO OSIJEK</item>
      <item>Zvonko Domazet, OIB 77595370495</item>
      <item>Zdenko Bešlić, OIB 40568270984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>St-606/2016-16</izvorni_sadrzaj>
    <derivirana_varijabla naziv="DomainObject.PoslovniBrojDokumenta_1">St-606/2016-16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TRABS d.o.o. proizvodnja, građevinarstvo i trgovina</izvorni_sadrzaj>
    <derivirana_varijabla naziv="DomainObject.Predmet.ProtustrankaIDrugi_1">TRABS d.o.o. proizvodnja, građevinarstvo i trgovina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TRABS d.o.o. proizvodnja, građevinarstvo i trgovina, OIB 30173040929, Doljanska 39, 31402 Kešinci</izvorni_sadrzaj>
    <derivirana_varijabla naziv="DomainObject.Predmet.ProtustrankaIDrugiAdressOIB_1">TRABS d.o.o. proizvodnja, građevinarstvo i trgovina, OIB 30173040929, Doljanska 39, 31402 Kešinci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srpnja 2016.</izvorni_sadrzaj>
    <derivirana_varijabla naziv="DomainObject.Predmet.OdlukaRjesenje.DatumDonosenjaOdluke_1">8. srpnja 2016.</derivirana_varijabla>
  </DomainObject.Predmet.OdlukaRjesenje.DatumDonosenjaOdluke>
  <DomainObject.Predmet.OdlukaRjesenje.DatumPravomocnosti>
    <izvorni_sadrzaj>28. srpnja 2016.</izvorni_sadrzaj>
    <derivirana_varijabla naziv="DomainObject.Predmet.OdlukaRjesenje.DatumPravomocnosti_1">28. srpnja 2016.</derivirana_varijabla>
  </DomainObject.Predmet.OdlukaRjesenje.DatumPravomocnosti>
  <DomainObject.Predmet.OdlukaRjesenje.Oznaka>
    <izvorni_sadrzaj>St-606/2016-14</izvorni_sadrzaj>
    <derivirana_varijabla naziv="DomainObject.Predmet.OdlukaRjesenje.Oznaka_1">St-606/2016-14</derivirana_varijabla>
  </DomainObject.Predmet.OdlukaRjesenje.Oznaka>
  <DomainObject.Predmet.SudioniciListNaziv>
    <izvorni_sadrzaj>
      <item>FINA RC OSIJEK</item>
      <item>TRABS d.o.o. proizvodnja, građevinarstvo i trgovina</item>
      <item>ŽDO GUO OSIJEK</item>
      <item>Zvonko Domazet</item>
      <item>Zdenko Bešlić</item>
    </izvorni_sadrzaj>
    <derivirana_varijabla naziv="DomainObject.Predmet.SudioniciListNaziv_1">
      <item>FINA RC OSIJEK</item>
      <item>TRABS d.o.o. proizvodnja, građevinarstvo i trgovina</item>
      <item>ŽDO GUO OSIJEK</item>
      <item>Zvonko Domazet</item>
      <item>Zdenko Bešlić</item>
    </derivirana_varijabla>
  </DomainObject.Predmet.SudioniciListNaziv>
  <DomainObject.Predmet.SudioniciListAdressOIB>
    <izvorni_sadrzaj>
      <item>FINA RC OSIJEK, OIB 85821130368</item>
      <item>TRABS d.o.o. proizvodnja, građevinarstvo i trgovina, OIB 30173040929, Doljanska 39,31402 Kešinci</item>
      <item>ŽDO GUO OSIJEK</item>
      <item>Zvonko Domazet, OIB 77595370495, DOLJANSKA 58,31402 Kešinci</item>
      <item>Zdenko Bešlić, OIB 40568270984, Petra Krešimira Iv 4,35000 Slavonski Brod</item>
    </izvorni_sadrzaj>
    <derivirana_varijabla naziv="DomainObject.Predmet.SudioniciListAdressOIB_1">
      <item>FINA RC OSIJEK, OIB 85821130368</item>
      <item>TRABS d.o.o. proizvodnja, građevinarstvo i trgovina, OIB 30173040929, Doljanska 39,31402 Kešinci</item>
      <item>ŽDO GUO OSIJEK</item>
      <item>Zvonko Domazet, OIB 77595370495, DOLJANSKA 58,31402 Kešinci</item>
      <item>Zdenko Bešlić, OIB 40568270984, Petra Krešimira Iv 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30173040929</item>
      <item>, OIB null</item>
      <item>, OIB 77595370495</item>
      <item>, OIB 40568270984</item>
    </izvorni_sadrzaj>
    <derivirana_varijabla naziv="DomainObject.Predmet.SudioniciListNazivOIB_1">
      <item>, OIB 85821130368</item>
      <item>, OIB 30173040929</item>
      <item>, OIB null</item>
      <item>, OIB 77595370495</item>
      <item>, OIB 40568270984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3C2BD5-37BA-4553-80D4-C75A13E740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2451</properties:Characters>
  <properties:Lines>91</properties:Lines>
  <properties:Paragraphs>29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2016-07-11T07:37:00Z</dcterms:created>
  <dc:creator>hermanj</dc:creator>
  <cp:lastModifiedBy>Vesna Štajduhar</cp:lastModifiedBy>
  <cp:lastPrinted>2016-08-09T07:51:00Z</cp:lastPrinted>
  <dcterms:modified xmlns:xsi="http://www.w3.org/2001/XMLSchema-instance" xsi:type="dcterms:W3CDTF">2016-08-09T07:55:00Z</dcterms:modified>
  <cp:revision>6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St-606/2016-16 / Odluka - Rješenje o naknadi troškova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