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76ef" w14:paraId="95876ef" w:rsidRDefault="004E6E0A" w:rsidP="004E6E0A" w:rsidR="004E6E0A" w:rsidRPr="00B40BE1">
      <w:pPr>
        <w15:collapsed w:val="false"/>
      </w:pPr>
      <w:bookmarkStart w:name="_GoBack" w:id="0"/>
      <w:bookmarkEnd w:id="0"/>
      <w:r w:rsidRPr="00B40BE1">
        <w:t xml:space="preserve">                                                                                         </w:t>
      </w:r>
    </w:p>
    <w:p w:rsidRDefault="004E6E0A" w:rsidP="004E6E0A" w:rsidR="004E6E0A" w:rsidRPr="00B40BE1">
      <w:r w:rsidRPr="00B40BE1">
        <w:t xml:space="preserve">                          </w:t>
      </w:r>
      <w:r w:rsidRPr="00B40BE1"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BE1">
        <w:t xml:space="preserve">                                                            </w:t>
      </w:r>
    </w:p>
    <w:p w:rsidRDefault="004E6E0A" w:rsidP="004E6E0A" w:rsidR="004E6E0A" w:rsidRPr="00B40BE1">
      <w:r w:rsidRPr="00B40BE1">
        <w:t xml:space="preserve">  REPUBLIKA HRVATSKA </w:t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</w:p>
    <w:p w:rsidRDefault="004E6E0A" w:rsidP="004E6E0A" w:rsidR="004E6E0A" w:rsidRPr="00B40BE1">
      <w:r w:rsidRPr="00B40BE1">
        <w:t xml:space="preserve"> TRGOVAČKI SUD U PAZINU</w:t>
      </w:r>
    </w:p>
    <w:p w:rsidRDefault="004E6E0A" w:rsidP="004E6E0A" w:rsidR="004E6E0A" w:rsidRPr="00B40BE1">
      <w:r w:rsidRPr="00B40BE1">
        <w:t xml:space="preserve"> </w:t>
      </w:r>
      <w:r w:rsidR="002D2D2A" w:rsidRPr="00B40BE1">
        <w:t>5</w:t>
      </w:r>
      <w:r w:rsidRPr="00B40BE1">
        <w:t>2000 PAZIN, Dršćevka 1</w:t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  <w:t xml:space="preserve">     </w:t>
      </w:r>
    </w:p>
    <w:p w:rsidRDefault="004E6E0A" w:rsidP="004E6E0A" w:rsidR="004E6E0A" w:rsidRPr="00B40BE1">
      <w:pPr>
        <w:jc w:val="center"/>
      </w:pPr>
    </w:p>
    <w:p w:rsidRDefault="004E6E0A" w:rsidP="004E6E0A" w:rsidR="004E6E0A" w:rsidRPr="00B40BE1"/>
    <w:p w:rsidRDefault="004E6E0A" w:rsidP="004E6E0A" w:rsidR="004E6E0A" w:rsidRPr="00B40BE1">
      <w:pPr>
        <w:jc w:val="center"/>
      </w:pPr>
      <w:r w:rsidRPr="00B40BE1">
        <w:t xml:space="preserve">POZIV </w:t>
      </w:r>
    </w:p>
    <w:p w:rsidRDefault="004E6E0A" w:rsidP="004E6E0A" w:rsidR="004E6E0A" w:rsidRPr="00B40BE1">
      <w:pPr>
        <w:jc w:val="center"/>
      </w:pPr>
      <w:r w:rsidRPr="00B40BE1">
        <w:t xml:space="preserve">na ročište </w:t>
      </w:r>
    </w:p>
    <w:p w:rsidRDefault="004E6E0A" w:rsidP="004E6E0A" w:rsidR="004E6E0A" w:rsidRPr="00B40BE1">
      <w:pPr>
        <w:jc w:val="center"/>
      </w:pPr>
    </w:p>
    <w:p w:rsidRDefault="002D2D2A" w:rsidP="00DA3079" w:rsidR="00CE19B5" w:rsidRPr="00B40BE1">
      <w:pPr>
        <w:jc w:val="both"/>
      </w:pPr>
      <w:r w:rsidRPr="00B40BE1">
        <w:tab/>
      </w:r>
      <w:r w:rsidR="004E6E0A" w:rsidRPr="00B40BE1">
        <w:t xml:space="preserve">radi određivanja vrijednosti </w:t>
      </w:r>
      <w:r w:rsidR="009A0D97" w:rsidRPr="00B40BE1">
        <w:t>po</w:t>
      </w:r>
      <w:r w:rsidRPr="00B40BE1">
        <w:t>kretnina</w:t>
      </w:r>
      <w:r w:rsidR="00CE19B5" w:rsidRPr="00B40BE1">
        <w:t xml:space="preserve"> </w:t>
      </w:r>
      <w:r w:rsidR="009A0D97" w:rsidRPr="00B40BE1">
        <w:t>Stečajne mase iza Ažnoh d.o.o. u stečaju Rijeka, Markovići 21, OIB: 52975648037</w:t>
      </w:r>
      <w:r w:rsidR="00CE19B5" w:rsidRPr="00B40BE1">
        <w:t xml:space="preserve">, </w:t>
      </w:r>
      <w:r w:rsidR="009A0D97" w:rsidRPr="00B40BE1">
        <w:t>i to</w:t>
      </w:r>
      <w:r w:rsidR="00ED59EE" w:rsidRPr="00B40BE1">
        <w:t>:</w:t>
      </w:r>
    </w:p>
    <w:p w:rsidRDefault="009A0D97" w:rsidP="00DA3079" w:rsidR="00ED59EE" w:rsidRPr="00B40BE1">
      <w:pPr>
        <w:jc w:val="both"/>
      </w:pPr>
      <w:r w:rsidRPr="00B40BE1">
        <w:t>-</w:t>
      </w:r>
      <w:r w:rsidRPr="00B40BE1">
        <w:tab/>
        <w:t>brodice oznake 1982PU "MIHA", upisane u uložak 1982 knjige (očevidnika) Lučke kapetanije Pula,</w:t>
      </w:r>
    </w:p>
    <w:p w:rsidRDefault="002D2D2A" w:rsidP="004E6E0A" w:rsidR="004E6E0A" w:rsidRPr="00B40BE1">
      <w:pPr>
        <w:jc w:val="center"/>
      </w:pPr>
      <w:r w:rsidRPr="00B40BE1">
        <w:t xml:space="preserve">za dan </w:t>
      </w:r>
      <w:r w:rsidR="009A0D97" w:rsidRPr="00B40BE1">
        <w:t>07</w:t>
      </w:r>
      <w:r w:rsidR="004E6E0A" w:rsidRPr="00B40BE1">
        <w:t xml:space="preserve">. </w:t>
      </w:r>
      <w:r w:rsidR="009A0D97" w:rsidRPr="00B40BE1">
        <w:t>srpnja</w:t>
      </w:r>
      <w:r w:rsidR="004E6E0A" w:rsidRPr="00B40BE1">
        <w:t xml:space="preserve"> 2017. u </w:t>
      </w:r>
      <w:r w:rsidR="009A0D97" w:rsidRPr="00B40BE1">
        <w:t>9</w:t>
      </w:r>
      <w:r w:rsidR="004E6E0A" w:rsidRPr="00B40BE1">
        <w:t>:</w:t>
      </w:r>
      <w:r w:rsidR="00ED59EE" w:rsidRPr="00B40BE1">
        <w:t>3</w:t>
      </w:r>
      <w:r w:rsidR="004E6E0A" w:rsidRPr="00B40BE1">
        <w:t>0 sati</w:t>
      </w:r>
    </w:p>
    <w:p w:rsidRDefault="004E6E0A" w:rsidP="004E6E0A" w:rsidR="004E6E0A" w:rsidRPr="00B40BE1">
      <w:pPr>
        <w:jc w:val="center"/>
      </w:pPr>
      <w:r w:rsidRPr="00B40BE1">
        <w:t xml:space="preserve">u Trgovačkom sudu u Pazinu, Dršćevka 1, sudnica br. </w:t>
      </w:r>
      <w:r w:rsidR="002D2D2A" w:rsidRPr="00B40BE1">
        <w:t>1</w:t>
      </w:r>
      <w:r w:rsidR="00BD3560" w:rsidRPr="00B40BE1">
        <w:t>.</w:t>
      </w:r>
    </w:p>
    <w:p w:rsidRDefault="004E6E0A" w:rsidP="004E6E0A" w:rsidR="004E6E0A" w:rsidRPr="00B40BE1">
      <w:pPr>
        <w:jc w:val="center"/>
      </w:pPr>
    </w:p>
    <w:p w:rsidRDefault="004E6E0A" w:rsidP="004E6E0A" w:rsidR="004E6E0A" w:rsidRPr="00B40BE1">
      <w:pPr>
        <w:jc w:val="center"/>
      </w:pPr>
    </w:p>
    <w:p w:rsidRDefault="004E6E0A" w:rsidP="004E6E0A" w:rsidR="004E6E0A" w:rsidRPr="00B40BE1">
      <w:pPr>
        <w:jc w:val="center"/>
      </w:pPr>
      <w:r w:rsidRPr="00B40BE1">
        <w:t xml:space="preserve">U </w:t>
      </w:r>
      <w:r w:rsidR="00ED59EE" w:rsidRPr="00B40BE1">
        <w:t xml:space="preserve">Pazinu, </w:t>
      </w:r>
      <w:r w:rsidR="009A0D97" w:rsidRPr="00B40BE1">
        <w:t>3</w:t>
      </w:r>
      <w:r w:rsidR="00ED59EE" w:rsidRPr="00B40BE1">
        <w:t>1</w:t>
      </w:r>
      <w:r w:rsidRPr="00B40BE1">
        <w:t xml:space="preserve">. </w:t>
      </w:r>
      <w:r w:rsidR="00ED59EE" w:rsidRPr="00B40BE1">
        <w:t>svibnja</w:t>
      </w:r>
      <w:r w:rsidRPr="00B40BE1">
        <w:t xml:space="preserve"> 2017. </w:t>
      </w:r>
    </w:p>
    <w:p w:rsidRDefault="004E6E0A" w:rsidP="004E6E0A" w:rsidR="004E6E0A" w:rsidRPr="00B40BE1">
      <w:pPr>
        <w:jc w:val="center"/>
      </w:pPr>
    </w:p>
    <w:p w:rsidRDefault="004E6E0A" w:rsidP="004E6E0A" w:rsidR="004E6E0A" w:rsidRPr="00B40BE1">
      <w:pPr>
        <w:jc w:val="both"/>
      </w:pPr>
    </w:p>
    <w:p w:rsidRDefault="004E6E0A" w:rsidP="004E6E0A" w:rsidR="004E6E0A" w:rsidRPr="00B40BE1">
      <w:pPr>
        <w:jc w:val="both"/>
      </w:pP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  <w:t xml:space="preserve">   </w:t>
      </w:r>
      <w:r w:rsidRPr="00B40BE1">
        <w:tab/>
        <w:t>Stečajni sudac</w:t>
      </w:r>
    </w:p>
    <w:p w:rsidRDefault="004E6E0A" w:rsidP="004E6E0A" w:rsidR="005C78AE" w:rsidRPr="00B40BE1">
      <w:pPr>
        <w:jc w:val="both"/>
      </w:pP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  <w:t xml:space="preserve">      </w:t>
      </w:r>
      <w:r w:rsidRPr="00B40BE1">
        <w:tab/>
      </w:r>
      <w:r w:rsidR="002D2D2A" w:rsidRPr="00B40BE1">
        <w:t xml:space="preserve">               </w:t>
      </w:r>
      <w:r w:rsidR="005C78AE" w:rsidRPr="00B40BE1">
        <w:t xml:space="preserve"> </w:t>
      </w:r>
    </w:p>
    <w:p w:rsidRDefault="005C78AE" w:rsidP="004E6E0A" w:rsidR="004E6E0A" w:rsidRPr="00B40BE1">
      <w:pPr>
        <w:jc w:val="both"/>
      </w:pP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</w:r>
      <w:r w:rsidRPr="00B40BE1">
        <w:tab/>
        <w:t xml:space="preserve">   </w:t>
      </w:r>
      <w:r w:rsidR="002D2D2A" w:rsidRPr="00B40BE1">
        <w:t>Ivan Dujić</w:t>
      </w:r>
      <w:r w:rsidR="00545BCE">
        <w:t>, v.r.</w:t>
      </w:r>
    </w:p>
    <w:p w:rsidRDefault="004E6E0A" w:rsidP="004E6E0A" w:rsidR="004E6E0A" w:rsidRPr="00B40BE1">
      <w:pPr>
        <w:jc w:val="both"/>
      </w:pPr>
    </w:p>
    <w:p w:rsidRDefault="004E6E0A" w:rsidP="004E6E0A" w:rsidR="004E6E0A" w:rsidRPr="00B40BE1">
      <w:pPr>
        <w:jc w:val="center"/>
      </w:pPr>
    </w:p>
    <w:p w:rsidRDefault="004E6E0A" w:rsidP="004E6E0A" w:rsidR="004E6E0A" w:rsidRPr="00B40BE1">
      <w:pPr>
        <w:jc w:val="center"/>
      </w:pPr>
    </w:p>
    <w:p w:rsidRDefault="004E6E0A" w:rsidP="004E6E0A" w:rsidR="004E6E0A" w:rsidRPr="00B40BE1">
      <w:pPr>
        <w:jc w:val="center"/>
      </w:pPr>
    </w:p>
    <w:p w:rsidRDefault="00DA3079" w:rsidP="004E6E0A" w:rsidR="00DA3079" w:rsidRPr="00B40BE1">
      <w:pPr>
        <w:jc w:val="center"/>
      </w:pPr>
    </w:p>
    <w:p w:rsidRDefault="004E6E0A" w:rsidP="004E6E0A" w:rsidR="004E6E0A" w:rsidRPr="00B40BE1">
      <w:pPr>
        <w:jc w:val="center"/>
      </w:pPr>
    </w:p>
    <w:p w:rsidRDefault="009A0D97" w:rsidP="009A0D97" w:rsidR="009A0D97" w:rsidRPr="00B40BE1">
      <w:r w:rsidRPr="00B40BE1">
        <w:t>DNA:</w:t>
      </w:r>
    </w:p>
    <w:p w:rsidRDefault="009A0D97" w:rsidP="009A0D97" w:rsidR="009A0D97" w:rsidRPr="00B40BE1">
      <w:r w:rsidRPr="00B40BE1">
        <w:t>- e-oglasna ploča 8 dana</w:t>
      </w:r>
    </w:p>
    <w:p w:rsidRDefault="009A0D97" w:rsidP="009A0D97" w:rsidR="009A0D97" w:rsidRPr="00B40BE1">
      <w:r w:rsidRPr="00B40BE1">
        <w:t>- stečajni upravitelj Gordan Blagojević, Rijeka, Markovići 21</w:t>
      </w:r>
    </w:p>
    <w:p w:rsidRDefault="009A0D97" w:rsidP="009A0D97" w:rsidR="00ED59EE" w:rsidRPr="00B40BE1">
      <w:r w:rsidRPr="00B40BE1">
        <w:t>- HETA LEASING KARTNEN GMBH&amp;KG, po pun u OD Kalčić&amp;Brbora, Zagreb, Petrova 48a</w:t>
      </w:r>
    </w:p>
    <w:p w:rsidRDefault="009A0D97" w:rsidP="009A0D97" w:rsidR="009A0D97" w:rsidRPr="00B40BE1">
      <w:r w:rsidRPr="00B40BE1">
        <w:t>- Republika Hrvatska po ŽDO Pula</w:t>
      </w:r>
    </w:p>
    <w:sectPr w:rsidSect="00B359BD" w:rsidR="009A0D97" w:rsidRPr="00B40BE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13B" w:rsidR="00C0513B">
      <w:r>
        <w:separator/>
      </w:r>
    </w:p>
  </w:endnote>
  <w:endnote w:id="0" w:type="continuationSeparator">
    <w:p w:rsidRDefault="00C0513B" w:rsidR="00C0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13B" w:rsidR="00C0513B">
      <w:r>
        <w:separator/>
      </w:r>
    </w:p>
  </w:footnote>
  <w:footnote w:id="0" w:type="continuationSeparator">
    <w:p w:rsidRDefault="00C0513B" w:rsidR="00C0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5BCE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Posl. br. 10 St-</w:t>
    </w:r>
    <w:r w:rsidR="009A0D97">
      <w:t>916</w:t>
    </w:r>
    <w:r w:rsidR="00CE19B5">
      <w:t>/1</w:t>
    </w:r>
    <w:r w:rsidR="009A0D97">
      <w:t>6</w:t>
    </w:r>
    <w:r w:rsidR="00DA3079">
      <w:t>-</w:t>
    </w:r>
    <w:r w:rsidR="009A0D97">
      <w:t>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15D13"/>
    <w:rsid w:val="00157356"/>
    <w:rsid w:val="001A308E"/>
    <w:rsid w:val="00205F2C"/>
    <w:rsid w:val="002D2D2A"/>
    <w:rsid w:val="00340157"/>
    <w:rsid w:val="00352A8B"/>
    <w:rsid w:val="004E6E0A"/>
    <w:rsid w:val="00545BCE"/>
    <w:rsid w:val="00554328"/>
    <w:rsid w:val="005C78AE"/>
    <w:rsid w:val="00801667"/>
    <w:rsid w:val="008252D3"/>
    <w:rsid w:val="008F7114"/>
    <w:rsid w:val="00941660"/>
    <w:rsid w:val="00985388"/>
    <w:rsid w:val="009A0D97"/>
    <w:rsid w:val="00A82D12"/>
    <w:rsid w:val="00AB384A"/>
    <w:rsid w:val="00AE191E"/>
    <w:rsid w:val="00B40BE1"/>
    <w:rsid w:val="00B97B16"/>
    <w:rsid w:val="00BB79BC"/>
    <w:rsid w:val="00BD3560"/>
    <w:rsid w:val="00C0513B"/>
    <w:rsid w:val="00CE19B5"/>
    <w:rsid w:val="00D90BC2"/>
    <w:rsid w:val="00DA3079"/>
    <w:rsid w:val="00E96018"/>
    <w:rsid w:val="00EA73CF"/>
    <w:rsid w:val="00ED59EE"/>
    <w:rsid w:val="00F9011A"/>
    <w:rsid w:val="00FE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556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2017-05-31T10:54:00Z</dcterms:created>
  <dc:creator>Jasmina Matika</dc:creator>
  <cp:lastModifiedBy>Sanja Lakošeljac</cp:lastModifiedBy>
  <dcterms:modified xmlns:xsi="http://www.w3.org/2001/XMLSchema-instance" xsi:type="dcterms:W3CDTF">2017-05-31T10:55:00Z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