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fd32" w14:paraId="d07fd32" w:rsidRDefault="006D2CF3" w:rsidR="006D2CF3">
      <w:pPr>
        <w15:collapsed w:val="false"/>
        <w:rPr>
          <w:b/>
        </w:rPr>
      </w:pPr>
      <w:bookmarkStart w:name="_GoBack" w:id="0"/>
      <w:bookmarkEnd w:id="0"/>
    </w:p>
    <w:p w:rsidRDefault="009C1650" w:rsidR="009C1650" w:rsidRPr="00EA477E">
      <w:pPr>
        <w:rPr>
          <w:b/>
        </w:rPr>
      </w:pPr>
      <w:r w:rsidRPr="00EA477E">
        <w:rPr>
          <w:b/>
        </w:rPr>
        <w:t>REPUBLIKA HRVATSKA</w:t>
      </w:r>
    </w:p>
    <w:p w:rsidRDefault="009C1650" w:rsidR="009C1650" w:rsidRPr="00144A1F">
      <w:r w:rsidRPr="00EA477E">
        <w:rPr>
          <w:b/>
        </w:rPr>
        <w:t xml:space="preserve">OPĆINSKI SUD U SPLIT                                                         </w:t>
      </w:r>
      <w:r w:rsidR="00BE52A8" w:rsidRPr="00EA477E">
        <w:rPr>
          <w:b/>
        </w:rPr>
        <w:t xml:space="preserve">                 </w:t>
      </w:r>
      <w:r w:rsidR="00F815C2">
        <w:rPr>
          <w:b/>
        </w:rPr>
        <w:t xml:space="preserve">              </w:t>
      </w:r>
      <w:proofErr w:type="spellStart"/>
      <w:r w:rsidR="00AB1659">
        <w:rPr>
          <w:b/>
        </w:rPr>
        <w:t>Sp</w:t>
      </w:r>
      <w:proofErr w:type="spellEnd"/>
      <w:r w:rsidR="00AB1659">
        <w:rPr>
          <w:b/>
        </w:rPr>
        <w:t>-</w:t>
      </w:r>
      <w:r w:rsidR="0006722E">
        <w:rPr>
          <w:b/>
        </w:rPr>
        <w:t>2</w:t>
      </w:r>
      <w:r w:rsidR="00412AF7">
        <w:rPr>
          <w:b/>
        </w:rPr>
        <w:t>1</w:t>
      </w:r>
      <w:r w:rsidR="002F2878">
        <w:rPr>
          <w:b/>
        </w:rPr>
        <w:t>/17</w:t>
      </w:r>
    </w:p>
    <w:p w:rsidRDefault="004A2F6A" w:rsidR="004A2F6A"/>
    <w:p w:rsidRDefault="00471399" w:rsidR="00471399" w:rsidRPr="00144A1F"/>
    <w:p w:rsidRDefault="009C1650" w:rsidP="009C1650" w:rsidR="009C1650" w:rsidRPr="00471399">
      <w:pPr>
        <w:jc w:val="center"/>
        <w:rPr>
          <w:b/>
          <w:sz w:val="36"/>
          <w:szCs w:val="36"/>
        </w:rPr>
      </w:pPr>
      <w:r w:rsidRPr="00471399">
        <w:rPr>
          <w:b/>
          <w:sz w:val="36"/>
          <w:szCs w:val="36"/>
        </w:rPr>
        <w:t>Z A P I S N I K</w:t>
      </w:r>
    </w:p>
    <w:p w:rsidRDefault="009966C0" w:rsidP="00F815C2" w:rsidR="00471399">
      <w:pPr>
        <w:jc w:val="center"/>
      </w:pPr>
      <w:r>
        <w:t>o pripremnom ročištu u postupku stečaja potrošača</w:t>
      </w:r>
    </w:p>
    <w:p w:rsidRDefault="009966C0" w:rsidP="00F815C2" w:rsidR="00652F7A">
      <w:pPr>
        <w:jc w:val="center"/>
      </w:pPr>
      <w:r>
        <w:t xml:space="preserve">sastavljen kod </w:t>
      </w:r>
      <w:r w:rsidR="00FA13C4" w:rsidRPr="00EA477E">
        <w:t xml:space="preserve"> </w:t>
      </w:r>
      <w:r w:rsidR="00457C8F">
        <w:t>Općinsk</w:t>
      </w:r>
      <w:r>
        <w:t>og</w:t>
      </w:r>
      <w:r w:rsidR="00294491">
        <w:t xml:space="preserve"> </w:t>
      </w:r>
      <w:r>
        <w:t xml:space="preserve">suda </w:t>
      </w:r>
      <w:r w:rsidR="00880D40">
        <w:t xml:space="preserve"> u Splitu</w:t>
      </w:r>
    </w:p>
    <w:p w:rsidRDefault="00880D40" w:rsidP="00F815C2" w:rsidR="009C1650" w:rsidRPr="00EA477E">
      <w:pPr>
        <w:jc w:val="center"/>
      </w:pPr>
      <w:r>
        <w:t xml:space="preserve">dana </w:t>
      </w:r>
      <w:r w:rsidR="006D2CF3">
        <w:t>11.srpnja</w:t>
      </w:r>
      <w:r w:rsidR="001E27D0">
        <w:t xml:space="preserve"> </w:t>
      </w:r>
      <w:r w:rsidR="009966C0">
        <w:t xml:space="preserve"> 201</w:t>
      </w:r>
      <w:r w:rsidR="002F2878">
        <w:t>8</w:t>
      </w:r>
      <w:r w:rsidR="00FA13C4" w:rsidRPr="00EA477E">
        <w:t>.g.</w:t>
      </w:r>
    </w:p>
    <w:p w:rsidRDefault="009C1650" w:rsidR="009C1650" w:rsidRPr="00144A1F">
      <w:pPr>
        <w:jc w:val="center"/>
        <w:rPr>
          <w:b/>
        </w:rPr>
      </w:pPr>
    </w:p>
    <w:p w:rsidRDefault="002B0AF8" w:rsidP="009C1650" w:rsidR="002B0AF8">
      <w:pPr>
        <w:rPr>
          <w:b/>
        </w:rPr>
      </w:pPr>
    </w:p>
    <w:p w:rsidRDefault="009C1650" w:rsidP="009C1650" w:rsidR="009C1650" w:rsidRPr="00144A1F">
      <w:pPr>
        <w:rPr>
          <w:b/>
        </w:rPr>
      </w:pPr>
      <w:r w:rsidRPr="00144A1F">
        <w:rPr>
          <w:b/>
        </w:rPr>
        <w:t>Prisutni od suda:</w:t>
      </w:r>
      <w:r w:rsidR="00EA477E">
        <w:rPr>
          <w:b/>
        </w:rPr>
        <w:t xml:space="preserve">                                            </w:t>
      </w:r>
      <w:r w:rsidR="001F428A">
        <w:rPr>
          <w:b/>
        </w:rPr>
        <w:t xml:space="preserve"> </w:t>
      </w:r>
      <w:r w:rsidR="00EA477E">
        <w:rPr>
          <w:b/>
        </w:rPr>
        <w:t>Pravna stvar:</w:t>
      </w:r>
    </w:p>
    <w:p w:rsidRDefault="00FB1FA0" w:rsidP="00BE52A8" w:rsidR="00FB1FA0">
      <w:pPr>
        <w:rPr>
          <w:b/>
        </w:rPr>
      </w:pPr>
    </w:p>
    <w:p w:rsidRDefault="009C1650" w:rsidP="009C1650" w:rsidR="00FA2F59">
      <w:pPr>
        <w:rPr>
          <w:sz w:val="20"/>
          <w:szCs w:val="20"/>
        </w:rPr>
      </w:pPr>
      <w:r w:rsidRPr="00EA477E">
        <w:t>SUDAC:</w:t>
      </w:r>
      <w:r w:rsidR="001F428A">
        <w:t xml:space="preserve"> Irena Klisović                            </w:t>
      </w:r>
      <w:r w:rsidR="002B0AF8">
        <w:t xml:space="preserve">  </w:t>
      </w:r>
      <w:r w:rsidR="00EA477E">
        <w:t xml:space="preserve">  </w:t>
      </w:r>
      <w:r w:rsidR="0011456F">
        <w:t xml:space="preserve">    </w:t>
      </w:r>
      <w:r w:rsidR="009966C0">
        <w:t xml:space="preserve">Predlagatelj: </w:t>
      </w:r>
      <w:r w:rsidR="006D2CF3">
        <w:t>Ivica Karin</w:t>
      </w:r>
    </w:p>
    <w:p w:rsidRDefault="00FA2F59" w:rsidP="00FA2F59" w:rsidR="00FA2F59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9C1650" w:rsidP="009C1650" w:rsidR="0046065D">
      <w:r w:rsidRPr="00EA477E">
        <w:t>Zapisničar:</w:t>
      </w:r>
      <w:r w:rsidR="00FA13C4">
        <w:rPr>
          <w:b/>
        </w:rPr>
        <w:t xml:space="preserve"> </w:t>
      </w:r>
      <w:r w:rsidR="001F428A">
        <w:t>Božena Semre</w:t>
      </w:r>
      <w:r w:rsidR="009A22AA">
        <w:t xml:space="preserve">n                  </w:t>
      </w:r>
      <w:r w:rsidR="00C26E0A">
        <w:t xml:space="preserve">            </w:t>
      </w:r>
      <w:r w:rsidR="009966C0">
        <w:t>Radi: Stečaja potrošača</w:t>
      </w:r>
    </w:p>
    <w:p w:rsidRDefault="009C1650" w:rsidP="009C1650" w:rsidR="0011456F">
      <w:r w:rsidRPr="00EA477E">
        <w:t xml:space="preserve">                                                </w:t>
      </w:r>
      <w:r w:rsidR="00EA477E">
        <w:t xml:space="preserve">                          </w:t>
      </w:r>
      <w:r w:rsidR="009C4883">
        <w:t xml:space="preserve"> </w:t>
      </w:r>
    </w:p>
    <w:p w:rsidRDefault="0011456F" w:rsidP="009C1650" w:rsidR="009C1650" w:rsidRPr="00144A1F">
      <w:pPr>
        <w:rPr>
          <w:b/>
        </w:rPr>
      </w:pPr>
      <w:r>
        <w:t xml:space="preserve">                                                                           </w:t>
      </w:r>
    </w:p>
    <w:p w:rsidRDefault="009C1650" w:rsidP="009C1650" w:rsidR="009C1650" w:rsidRPr="00144A1F">
      <w:pPr>
        <w:rPr>
          <w:b/>
        </w:rPr>
      </w:pPr>
    </w:p>
    <w:p w:rsidRDefault="009C1650" w:rsidP="009C1650" w:rsidR="004A2F6A" w:rsidRPr="00EA477E">
      <w:r w:rsidRPr="00EA477E">
        <w:t xml:space="preserve">                                                          </w:t>
      </w:r>
      <w:r w:rsidR="00402B3C" w:rsidRPr="00EA477E">
        <w:t xml:space="preserve">početak u </w:t>
      </w:r>
      <w:r w:rsidR="0006722E">
        <w:t>9,0</w:t>
      </w:r>
      <w:r w:rsidR="00AB1659">
        <w:t>0</w:t>
      </w:r>
      <w:r w:rsidRPr="00EA477E">
        <w:t xml:space="preserve"> sati</w:t>
      </w:r>
    </w:p>
    <w:p w:rsidRDefault="00EA487D" w:rsidP="009C1650" w:rsidR="00EA487D">
      <w:pPr>
        <w:rPr>
          <w:b/>
        </w:rPr>
      </w:pPr>
    </w:p>
    <w:p w:rsidRDefault="00652F7A" w:rsidP="009C1650" w:rsidR="00652F7A" w:rsidRPr="00144A1F">
      <w:pPr>
        <w:rPr>
          <w:b/>
        </w:rPr>
      </w:pPr>
      <w:r w:rsidRPr="00652F7A">
        <w:t xml:space="preserve">Sudac otvara </w:t>
      </w:r>
      <w:r w:rsidR="002F2878">
        <w:t>p</w:t>
      </w:r>
      <w:r w:rsidR="0006722E">
        <w:t>ripremno ročište u 9,0</w:t>
      </w:r>
      <w:r w:rsidRPr="00652F7A">
        <w:t>0 sati i objavljuje predmet raspravljanja</w:t>
      </w:r>
      <w:r>
        <w:rPr>
          <w:b/>
        </w:rPr>
        <w:t xml:space="preserve">. </w:t>
      </w:r>
    </w:p>
    <w:p w:rsidRDefault="00652F7A" w:rsidP="00342F14" w:rsidR="00652F7A">
      <w:pPr>
        <w:rPr>
          <w:b/>
        </w:rPr>
      </w:pPr>
    </w:p>
    <w:p w:rsidRDefault="00652F7A" w:rsidP="00342F14" w:rsidR="00652F7A" w:rsidRPr="00652F7A">
      <w:r w:rsidRPr="00652F7A">
        <w:t>Rasprava je javna!</w:t>
      </w:r>
    </w:p>
    <w:p w:rsidRDefault="00652F7A" w:rsidP="00342F14" w:rsidR="00652F7A"/>
    <w:p w:rsidRDefault="00652F7A" w:rsidP="00342F14" w:rsidR="00652F7A" w:rsidRPr="00652F7A">
      <w:r w:rsidRPr="00652F7A">
        <w:t xml:space="preserve">Utvrđuje se da su pristupili: </w:t>
      </w:r>
    </w:p>
    <w:p w:rsidRDefault="00652F7A" w:rsidP="00342F14" w:rsidR="00652F7A"/>
    <w:p w:rsidRDefault="00652F7A" w:rsidP="00342F14" w:rsidR="00B16522" w:rsidRPr="002F2878">
      <w:pPr>
        <w:rPr>
          <w:b/>
          <w:sz w:val="28"/>
        </w:rPr>
      </w:pPr>
      <w:r w:rsidRPr="00652F7A">
        <w:t xml:space="preserve">Za predlagatelja – potrošača: </w:t>
      </w:r>
      <w:proofErr w:type="spellStart"/>
      <w:r w:rsidR="006D2CF3">
        <w:rPr>
          <w:lang w:val="de-DE"/>
        </w:rPr>
        <w:t>osobno</w:t>
      </w:r>
      <w:proofErr w:type="spellEnd"/>
      <w:r w:rsidR="006D2CF3">
        <w:rPr>
          <w:lang w:val="de-DE"/>
        </w:rPr>
        <w:t xml:space="preserve"> Ivica Karin</w:t>
      </w:r>
    </w:p>
    <w:p w:rsidRDefault="004E02AA" w:rsidP="009E0A91" w:rsidR="004E02AA">
      <w:pPr>
        <w:rPr>
          <w:sz w:val="28"/>
        </w:rPr>
      </w:pPr>
    </w:p>
    <w:p w:rsidRDefault="00652F7A" w:rsidP="009E0A91" w:rsidR="00652F7A">
      <w:r w:rsidRPr="00652F7A">
        <w:t xml:space="preserve">Za vjerovnike: </w:t>
      </w:r>
      <w:proofErr w:type="spellStart"/>
      <w:r w:rsidR="00CD4100" w:rsidRPr="00A433D5">
        <w:rPr>
          <w:lang w:val="de-DE"/>
        </w:rPr>
        <w:t>nitko</w:t>
      </w:r>
      <w:proofErr w:type="spellEnd"/>
      <w:r w:rsidR="00CD4100" w:rsidRPr="00A433D5">
        <w:rPr>
          <w:lang w:val="de-DE"/>
        </w:rPr>
        <w:t xml:space="preserve">, </w:t>
      </w:r>
      <w:proofErr w:type="spellStart"/>
      <w:r w:rsidR="00CD4100" w:rsidRPr="00A433D5">
        <w:rPr>
          <w:lang w:val="de-DE"/>
        </w:rPr>
        <w:t>dostava</w:t>
      </w:r>
      <w:proofErr w:type="spellEnd"/>
      <w:r w:rsidR="00CD4100" w:rsidRPr="00A433D5">
        <w:rPr>
          <w:lang w:val="de-DE"/>
        </w:rPr>
        <w:t xml:space="preserve"> </w:t>
      </w:r>
      <w:proofErr w:type="spellStart"/>
      <w:r w:rsidR="00CD4100" w:rsidRPr="00A433D5">
        <w:rPr>
          <w:lang w:val="de-DE"/>
        </w:rPr>
        <w:t>poziva</w:t>
      </w:r>
      <w:proofErr w:type="spellEnd"/>
      <w:r w:rsidR="00CD4100" w:rsidRPr="00A433D5">
        <w:rPr>
          <w:lang w:val="de-DE"/>
        </w:rPr>
        <w:t xml:space="preserve"> </w:t>
      </w:r>
      <w:proofErr w:type="spellStart"/>
      <w:r w:rsidR="00CD4100" w:rsidRPr="00A433D5">
        <w:rPr>
          <w:lang w:val="de-DE"/>
        </w:rPr>
        <w:t>uredno</w:t>
      </w:r>
      <w:proofErr w:type="spellEnd"/>
      <w:r w:rsidR="00CD4100" w:rsidRPr="00A433D5">
        <w:rPr>
          <w:lang w:val="de-DE"/>
        </w:rPr>
        <w:t xml:space="preserve"> </w:t>
      </w:r>
      <w:proofErr w:type="spellStart"/>
      <w:r w:rsidR="00CD4100" w:rsidRPr="00A433D5">
        <w:rPr>
          <w:lang w:val="de-DE"/>
        </w:rPr>
        <w:t>iskazana</w:t>
      </w:r>
      <w:proofErr w:type="spellEnd"/>
      <w:r w:rsidR="00CD4100">
        <w:rPr>
          <w:lang w:val="de-DE"/>
        </w:rPr>
        <w:t xml:space="preserve"> </w:t>
      </w:r>
      <w:proofErr w:type="spellStart"/>
      <w:r w:rsidR="00CD4100">
        <w:rPr>
          <w:lang w:val="de-DE"/>
        </w:rPr>
        <w:t>putem</w:t>
      </w:r>
      <w:proofErr w:type="spellEnd"/>
      <w:r w:rsidR="00CD4100">
        <w:rPr>
          <w:lang w:val="de-DE"/>
        </w:rPr>
        <w:t xml:space="preserve"> </w:t>
      </w:r>
      <w:proofErr w:type="spellStart"/>
      <w:r w:rsidR="00CD4100">
        <w:rPr>
          <w:lang w:val="de-DE"/>
        </w:rPr>
        <w:t>oglasne</w:t>
      </w:r>
      <w:proofErr w:type="spellEnd"/>
      <w:r w:rsidR="00CD4100">
        <w:rPr>
          <w:lang w:val="de-DE"/>
        </w:rPr>
        <w:t xml:space="preserve"> </w:t>
      </w:r>
      <w:proofErr w:type="spellStart"/>
      <w:r w:rsidR="00CD4100">
        <w:rPr>
          <w:lang w:val="de-DE"/>
        </w:rPr>
        <w:t>ploče</w:t>
      </w:r>
      <w:proofErr w:type="spellEnd"/>
    </w:p>
    <w:p w:rsidRDefault="006D2CF3" w:rsidP="001765E4" w:rsidR="006D2CF3">
      <w:pPr>
        <w:jc w:val="both"/>
      </w:pPr>
    </w:p>
    <w:p w:rsidRDefault="006D2CF3" w:rsidP="001765E4" w:rsidR="006D2CF3">
      <w:pPr>
        <w:jc w:val="both"/>
      </w:pPr>
      <w:r>
        <w:t xml:space="preserve">Sud donosi </w:t>
      </w:r>
    </w:p>
    <w:p w:rsidRDefault="006D2CF3" w:rsidP="001765E4" w:rsidR="006D2CF3">
      <w:pPr>
        <w:jc w:val="both"/>
      </w:pPr>
    </w:p>
    <w:p w:rsidRDefault="006D2CF3" w:rsidP="00E277E1" w:rsidR="006D2CF3">
      <w:pPr>
        <w:ind w:firstLine="708" w:left="3540"/>
      </w:pPr>
      <w:r>
        <w:t>zaključak</w:t>
      </w:r>
    </w:p>
    <w:p w:rsidRDefault="006D2CF3" w:rsidP="00CD4100" w:rsidR="006D2CF3"/>
    <w:p w:rsidRDefault="006D2CF3" w:rsidP="00CD4100" w:rsidR="0006722E">
      <w:r>
        <w:t xml:space="preserve">Potrošaču se uručuje zaključak od 11.srpnja 2018.g. kojim se poziva u smislu čl. 17 Zakona o stečaju potrošača i istom se  udjeljuje rok od 8 dana. </w:t>
      </w:r>
      <w:r w:rsidR="0006722E">
        <w:tab/>
      </w:r>
    </w:p>
    <w:p w:rsidRDefault="0006722E" w:rsidP="0006722E" w:rsidR="0006722E" w:rsidRPr="00652F7A"/>
    <w:p w:rsidRDefault="006D2CF3" w:rsidP="001B4D25" w:rsidR="00F815C2">
      <w:pPr>
        <w:jc w:val="both"/>
      </w:pPr>
      <w:r>
        <w:t xml:space="preserve">Dovršeno. </w:t>
      </w:r>
      <w:r w:rsidR="00F815C2">
        <w:t xml:space="preserve"> </w:t>
      </w:r>
    </w:p>
    <w:sectPr w:rsidSect="004A2F6A" w:rsidR="00F815C2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908" w:rsidP="004A2F6A" w:rsidR="00594908">
      <w:r>
        <w:separator/>
      </w:r>
    </w:p>
  </w:endnote>
  <w:endnote w:id="0" w:type="continuationSeparator">
    <w:p w:rsidRDefault="00594908" w:rsidP="004A2F6A" w:rsidR="00594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908" w:rsidP="004A2F6A" w:rsidR="00594908">
      <w:r>
        <w:separator/>
      </w:r>
    </w:p>
  </w:footnote>
  <w:footnote w:id="0" w:type="continuationSeparator">
    <w:p w:rsidRDefault="00594908" w:rsidP="004A2F6A" w:rsidR="005949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D4100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6722E"/>
    <w:rsid w:val="00070D51"/>
    <w:rsid w:val="0009180D"/>
    <w:rsid w:val="0009421D"/>
    <w:rsid w:val="000B3D17"/>
    <w:rsid w:val="000B4506"/>
    <w:rsid w:val="000B50C3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80B89"/>
    <w:rsid w:val="00182983"/>
    <w:rsid w:val="001834E1"/>
    <w:rsid w:val="0018650A"/>
    <w:rsid w:val="001B4D25"/>
    <w:rsid w:val="001C1D68"/>
    <w:rsid w:val="001E27D0"/>
    <w:rsid w:val="001F428A"/>
    <w:rsid w:val="001F784D"/>
    <w:rsid w:val="002075EF"/>
    <w:rsid w:val="00226D73"/>
    <w:rsid w:val="00247922"/>
    <w:rsid w:val="002873E4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2878"/>
    <w:rsid w:val="002F44CA"/>
    <w:rsid w:val="002F65C6"/>
    <w:rsid w:val="00325285"/>
    <w:rsid w:val="0032758D"/>
    <w:rsid w:val="00342F14"/>
    <w:rsid w:val="003563FE"/>
    <w:rsid w:val="00380DB3"/>
    <w:rsid w:val="003A45B3"/>
    <w:rsid w:val="003C698A"/>
    <w:rsid w:val="003D59C3"/>
    <w:rsid w:val="00402B3C"/>
    <w:rsid w:val="00412AF7"/>
    <w:rsid w:val="00417820"/>
    <w:rsid w:val="00456EA3"/>
    <w:rsid w:val="00457C8F"/>
    <w:rsid w:val="0046065D"/>
    <w:rsid w:val="0046273A"/>
    <w:rsid w:val="00463D84"/>
    <w:rsid w:val="00466D5E"/>
    <w:rsid w:val="00471399"/>
    <w:rsid w:val="004A2F6A"/>
    <w:rsid w:val="004C617E"/>
    <w:rsid w:val="004E010D"/>
    <w:rsid w:val="004E02AA"/>
    <w:rsid w:val="00501956"/>
    <w:rsid w:val="00540E38"/>
    <w:rsid w:val="00546471"/>
    <w:rsid w:val="00594908"/>
    <w:rsid w:val="005B2A56"/>
    <w:rsid w:val="005C6727"/>
    <w:rsid w:val="005F2B01"/>
    <w:rsid w:val="00603EE2"/>
    <w:rsid w:val="0060482B"/>
    <w:rsid w:val="006463D4"/>
    <w:rsid w:val="00652F7A"/>
    <w:rsid w:val="00656A70"/>
    <w:rsid w:val="0065745B"/>
    <w:rsid w:val="00661A07"/>
    <w:rsid w:val="00665D7E"/>
    <w:rsid w:val="00692CD3"/>
    <w:rsid w:val="006B7A48"/>
    <w:rsid w:val="006B7D4C"/>
    <w:rsid w:val="006C30C6"/>
    <w:rsid w:val="006D225F"/>
    <w:rsid w:val="006D2CF3"/>
    <w:rsid w:val="006F1084"/>
    <w:rsid w:val="006F4B13"/>
    <w:rsid w:val="00700A07"/>
    <w:rsid w:val="00707161"/>
    <w:rsid w:val="007142B7"/>
    <w:rsid w:val="00731BBF"/>
    <w:rsid w:val="0075141D"/>
    <w:rsid w:val="007645E0"/>
    <w:rsid w:val="007645EC"/>
    <w:rsid w:val="00782C91"/>
    <w:rsid w:val="00795611"/>
    <w:rsid w:val="007A262F"/>
    <w:rsid w:val="007A29D8"/>
    <w:rsid w:val="007A4A5B"/>
    <w:rsid w:val="007C4FF4"/>
    <w:rsid w:val="007E713B"/>
    <w:rsid w:val="007F4EDA"/>
    <w:rsid w:val="007F7634"/>
    <w:rsid w:val="00835BB2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17CCF"/>
    <w:rsid w:val="00921D2D"/>
    <w:rsid w:val="00931EC2"/>
    <w:rsid w:val="00953E83"/>
    <w:rsid w:val="009707C3"/>
    <w:rsid w:val="009966C0"/>
    <w:rsid w:val="009A22AA"/>
    <w:rsid w:val="009C1650"/>
    <w:rsid w:val="009C4883"/>
    <w:rsid w:val="009E0A91"/>
    <w:rsid w:val="009E6272"/>
    <w:rsid w:val="009F7DF6"/>
    <w:rsid w:val="00A03B52"/>
    <w:rsid w:val="00A07E87"/>
    <w:rsid w:val="00A151AA"/>
    <w:rsid w:val="00A42BF5"/>
    <w:rsid w:val="00A433D5"/>
    <w:rsid w:val="00A70BDD"/>
    <w:rsid w:val="00A80EA7"/>
    <w:rsid w:val="00A95984"/>
    <w:rsid w:val="00AA2CC7"/>
    <w:rsid w:val="00AB1659"/>
    <w:rsid w:val="00AC53E1"/>
    <w:rsid w:val="00AD1A77"/>
    <w:rsid w:val="00AD6E69"/>
    <w:rsid w:val="00B132F1"/>
    <w:rsid w:val="00B16522"/>
    <w:rsid w:val="00B1753F"/>
    <w:rsid w:val="00B30890"/>
    <w:rsid w:val="00B373F8"/>
    <w:rsid w:val="00B56738"/>
    <w:rsid w:val="00B83087"/>
    <w:rsid w:val="00B90654"/>
    <w:rsid w:val="00B93992"/>
    <w:rsid w:val="00BA0CDB"/>
    <w:rsid w:val="00BD0F2C"/>
    <w:rsid w:val="00BE52A8"/>
    <w:rsid w:val="00BE6BA0"/>
    <w:rsid w:val="00C01306"/>
    <w:rsid w:val="00C01FE7"/>
    <w:rsid w:val="00C07E62"/>
    <w:rsid w:val="00C26E0A"/>
    <w:rsid w:val="00C34F62"/>
    <w:rsid w:val="00C3622F"/>
    <w:rsid w:val="00C376E7"/>
    <w:rsid w:val="00C57673"/>
    <w:rsid w:val="00CC4747"/>
    <w:rsid w:val="00CD4100"/>
    <w:rsid w:val="00CE4530"/>
    <w:rsid w:val="00D21CF6"/>
    <w:rsid w:val="00D32AF3"/>
    <w:rsid w:val="00D51323"/>
    <w:rsid w:val="00D53C5F"/>
    <w:rsid w:val="00D77997"/>
    <w:rsid w:val="00D95CDE"/>
    <w:rsid w:val="00DA0B4E"/>
    <w:rsid w:val="00DA30B0"/>
    <w:rsid w:val="00DA644B"/>
    <w:rsid w:val="00DC5DF9"/>
    <w:rsid w:val="00DD118F"/>
    <w:rsid w:val="00DD418B"/>
    <w:rsid w:val="00DD4AB9"/>
    <w:rsid w:val="00E12307"/>
    <w:rsid w:val="00E15CBD"/>
    <w:rsid w:val="00E2539D"/>
    <w:rsid w:val="00E63895"/>
    <w:rsid w:val="00E73032"/>
    <w:rsid w:val="00E86701"/>
    <w:rsid w:val="00E90871"/>
    <w:rsid w:val="00EA20B9"/>
    <w:rsid w:val="00EA477E"/>
    <w:rsid w:val="00EA487D"/>
    <w:rsid w:val="00EC070F"/>
    <w:rsid w:val="00EE55AD"/>
    <w:rsid w:val="00F35E1A"/>
    <w:rsid w:val="00F40D70"/>
    <w:rsid w:val="00F66BC2"/>
    <w:rsid w:val="00F77BDD"/>
    <w:rsid w:val="00F815C2"/>
    <w:rsid w:val="00FA13C4"/>
    <w:rsid w:val="00FA2F59"/>
    <w:rsid w:val="00FB1FA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0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D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D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D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D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0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D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D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D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D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0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6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37C/I</izvorni_sadrzaj>
    <derivirana_varijabla naziv="DomainObject.Prostorija.Naziv_1">Soba 37C/I</derivirana_varijabla>
  </DomainObject.Prostorija.Naziv>
  <DomainObject.Prostorija.Oznaka>
    <izvorni_sadrzaj>Soba 37C/I</izvorni_sadrzaj>
    <derivirana_varijabla naziv="DomainObject.Prostorija.Oznaka_1">Soba 37C/I</derivirana_varijabla>
  </DomainObject.Prostorija.Oznaka>
  <DomainObject.Obrazlozenje>
    <izvorni_sadrzaj/>
    <derivirana_varijabla naziv="DomainObject.Obrazlozenje_1"/>
  </DomainObject.Obrazlozenje>
  <DomainObject.StvarniPocetakDatum>
    <izvorni_sadrzaj>11. srpnja 2018.</izvorni_sadrzaj>
    <derivirana_varijabla naziv="DomainObject.StvarniPocetakDatum_1">11. srpnja 2018.</derivirana_varijabla>
  </DomainObject.StvarniPocetakDatum>
  <DomainObject.StvarniZavrsetakDatum>
    <izvorni_sadrzaj>11. srpnja 2018.</izvorni_sadrzaj>
    <derivirana_varijabla naziv="DomainObject.StvarniZavrsetakDatum_1">11. srpnja 2018.</derivirana_varijabla>
  </DomainObject.StvarniZavrsetakDatum>
  <DomainObject.PlaniraniZavrsetakDatum>
    <izvorni_sadrzaj>11. srpnja 2018.</izvorni_sadrzaj>
    <derivirana_varijabla naziv="DomainObject.PlaniraniZavrsetakDatum_1">11. srpnja 2018.</derivirana_varijabla>
  </DomainObject.PlaniraniZavrsetakDatum>
  <DomainObject.PlaniraniPocetakDatum>
    <izvorni_sadrzaj>11. srpnja 2018.</izvorni_sadrzaj>
    <derivirana_varijabla naziv="DomainObject.PlaniraniPocetakDatum_1">11. srpnja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09:22</izvorni_sadrzaj>
    <derivirana_varijabla naziv="DomainObject.StvarniZavrsetakVrijeme_1">09:22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srpnja 2018.</izvorni_sadrzaj>
    <derivirana_varijabla naziv="DomainObject.Zapisnik.DatumKreiranja_1">11.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Sp-21/2017-7</izvorni_sadrzaj>
    <derivirana_varijabla naziv="DomainObject.Zapisnik.Oznaka_1">Sp-21/2017-7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Sp-21/2017</izvorni_sadrzaj>
    <derivirana_varijabla naziv="DomainObject.Predmet.OznakaBroj_1">Sp-21/2017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Karin</izvorni_sadrzaj>
    <derivirana_varijabla naziv="DomainObject.Predmet.StrankaFormated_1">  Ivica Karin</derivirana_varijabla>
  </DomainObject.Predmet.StrankaFormated>
  <DomainObject.Predmet.StrankaFormatedOIB>
    <izvorni_sadrzaj>  Ivica Karin, OIB 07160435908</izvorni_sadrzaj>
    <derivirana_varijabla naziv="DomainObject.Predmet.StrankaFormatedOIB_1">  Ivica Karin, OIB 07160435908</derivirana_varijabla>
  </DomainObject.Predmet.StrankaFormatedOIB>
  <DomainObject.Predmet.StrankaFormatedWithAdress>
    <izvorni_sadrzaj> Ivica Karin, Petra Priora 7, 21000 Split</izvorni_sadrzaj>
    <derivirana_varijabla naziv="DomainObject.Predmet.StrankaFormatedWithAdress_1"> Ivica Karin, Petra Priora 7, 21000 Split</derivirana_varijabla>
  </DomainObject.Predmet.StrankaFormatedWithAdress>
  <DomainObject.Predmet.StrankaFormatedWithAdressOIB>
    <izvorni_sadrzaj> Ivica Karin, OIB 07160435908, Petra Priora 7, 21000 Split</izvorni_sadrzaj>
    <derivirana_varijabla naziv="DomainObject.Predmet.StrankaFormatedWithAdressOIB_1"> Ivica Karin, OIB 07160435908, Petra Priora 7, 21000 Split</derivirana_varijabla>
  </DomainObject.Predmet.StrankaFormatedWithAdressOIB>
  <DomainObject.Predmet.StrankaWithAdress>
    <izvorni_sadrzaj>Ivica Karin Petra Priora 7,21000 Split</izvorni_sadrzaj>
    <derivirana_varijabla naziv="DomainObject.Predmet.StrankaWithAdress_1">Ivica Karin Petra Priora 7,21000 Split</derivirana_varijabla>
  </DomainObject.Predmet.StrankaWithAdress>
  <DomainObject.Predmet.StrankaWithAdressOIB>
    <izvorni_sadrzaj>Ivica Karin, OIB 07160435908, Petra Priora 7,21000 Split</izvorni_sadrzaj>
    <derivirana_varijabla naziv="DomainObject.Predmet.StrankaWithAdressOIB_1">Ivica Karin, OIB 07160435908, Petra Priora 7,21000 Split</derivirana_varijabla>
  </DomainObject.Predmet.StrankaWithAdressOIB>
  <DomainObject.Predmet.StrankaNazivFormated>
    <izvorni_sadrzaj>Ivica Karin</izvorni_sadrzaj>
    <derivirana_varijabla naziv="DomainObject.Predmet.StrankaNazivFormated_1">Ivica Karin</derivirana_varijabla>
  </DomainObject.Predmet.StrankaNazivFormated>
  <DomainObject.Predmet.StrankaNazivFormatedOIB>
    <izvorni_sadrzaj>Ivica Karin, OIB 07160435908</izvorni_sadrzaj>
    <derivirana_varijabla naziv="DomainObject.Predmet.StrankaNazivFormatedOIB_1">Ivica Karin, OIB 07160435908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Ivica Karin</item>
    </izvorni_sadrzaj>
    <derivirana_varijabla naziv="DomainObject.Predmet.StrankaListFormated_1">
      <item>Ivica Karin</item>
    </derivirana_varijabla>
  </DomainObject.Predmet.StrankaListFormated>
  <DomainObject.Predmet.StrankaListFormatedOIB>
    <izvorni_sadrzaj>
      <item>Ivica Karin, OIB 07160435908</item>
    </izvorni_sadrzaj>
    <derivirana_varijabla naziv="DomainObject.Predmet.StrankaListFormatedOIB_1">
      <item>Ivica Karin, OIB 07160435908</item>
    </derivirana_varijabla>
  </DomainObject.Predmet.StrankaListFormatedOIB>
  <DomainObject.Predmet.StrankaListFormatedWithAdress>
    <izvorni_sadrzaj>
      <item>Ivica Karin, Petra Priora 7, 21000 Split</item>
    </izvorni_sadrzaj>
    <derivirana_varijabla naziv="DomainObject.Predmet.StrankaListFormatedWithAdress_1">
      <item>Ivica Karin, Petra Priora 7, 21000 Split</item>
    </derivirana_varijabla>
  </DomainObject.Predmet.StrankaListFormatedWithAdress>
  <DomainObject.Predmet.StrankaListFormatedWithAdressOIB>
    <izvorni_sadrzaj>
      <item>Ivica Karin, OIB 07160435908, Petra Priora 7, 21000 Split</item>
    </izvorni_sadrzaj>
    <derivirana_varijabla naziv="DomainObject.Predmet.StrankaListFormatedWithAdressOIB_1">
      <item>Ivica Karin, OIB 07160435908, Petra Priora 7, 21000 Split</item>
    </derivirana_varijabla>
  </DomainObject.Predmet.StrankaListFormatedWithAdressOIB>
  <DomainObject.Predmet.StrankaListNazivFormated>
    <izvorni_sadrzaj>
      <item>Ivica Karin</item>
    </izvorni_sadrzaj>
    <derivirana_varijabla naziv="DomainObject.Predmet.StrankaListNazivFormated_1">
      <item>Ivica Karin</item>
    </derivirana_varijabla>
  </DomainObject.Predmet.StrankaListNazivFormated>
  <DomainObject.Predmet.StrankaListNazivFormatedOIB>
    <izvorni_sadrzaj>
      <item>Ivica Karin, OIB 07160435908</item>
    </izvorni_sadrzaj>
    <derivirana_varijabla naziv="DomainObject.Predmet.StrankaListNazivFormatedOIB_1">
      <item>Ivica Karin, OIB 07160435908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RH. Ministarsvo financija, Porezna uprava Split</item>
      <item>VIPnet, društvo s ograničenom odgovornošću za usluge javnih telekomunikacija</item>
      <item>Hrvatski Telekom d.d.</item>
      <item>INKASO.HR d.o.o. za naplatu potraživanja</item>
      <item>ERSTE&amp;STEIERMÄRKISCHE BANKA dioničko društvo</item>
      <item>ERSTE CARD CLUB društvo s ograničenom odgovornošću za financijsko posredovanje i usluge</item>
      <item>EOS MATRIX d.o.o. za poslovne usluge</item>
      <item>Financijska agencija</item>
      <item>HZZO Split</item>
    </izvorni_sadrzaj>
    <derivirana_varijabla naziv="DomainObject.Predmet.OstaliListFormated_1">
      <item>RH. Ministarsvo financija, Porezna uprava Split</item>
      <item>VIPnet, društvo s ograničenom odgovornošću za usluge javnih telekomunikacija</item>
      <item>Hrvatski Telekom d.d.</item>
      <item>INKASO.HR d.o.o. za naplatu potraživanja</item>
      <item>ERSTE&amp;STEIERMÄRKISCHE BANKA dioničko društvo</item>
      <item>ERSTE CARD CLUB društvo s ograničenom odgovornošću za financijsko posredovanje i usluge</item>
      <item>EOS MATRIX d.o.o. za poslovne usluge</item>
      <item>Financijska agencija</item>
      <item>HZZO Split</item>
    </derivirana_varijabla>
  </DomainObject.Predmet.OstaliListFormated>
  <DomainObject.Predmet.OstaliListFormatedOIB>
    <izvorni_sadrzaj>
      <item>RH. Ministarsvo financija, Porezna uprava Split, OIB 18683136487</item>
      <item>VIPnet, društvo s ograničenom odgovornošću za usluge javnih telekomunikacija, OIB 29524210204</item>
      <item>Hrvatski Telekom d.d., OIB 81793146560</item>
      <item>INKASO.HR d.o.o. za naplatu potraživanja, OIB 82925459345</item>
      <item>ERSTE&amp;STEIERMÄRKISCHE BANKA dioničko društvo, OIB 23057039320</item>
      <item>ERSTE CARD CLUB društvo s ograničenom odgovornošću za financijsko posredovanje i usluge, OIB 85941596441</item>
      <item>EOS MATRIX d.o.o. za poslovne usluge, OIB 76674680107</item>
      <item>Financijska agencija, OIB 85821130368</item>
      <item>HZZO Split, OIB 02958272670</item>
    </izvorni_sadrzaj>
    <derivirana_varijabla naziv="DomainObject.Predmet.OstaliListFormatedOIB_1">
      <item>RH. Ministarsvo financija, Porezna uprava Split, OIB 18683136487</item>
      <item>VIPnet, društvo s ograničenom odgovornošću za usluge javnih telekomunikacija, OIB 29524210204</item>
      <item>Hrvatski Telekom d.d., OIB 81793146560</item>
      <item>INKASO.HR d.o.o. za naplatu potraživanja, OIB 82925459345</item>
      <item>ERSTE&amp;STEIERMÄRKISCHE BANKA dioničko društvo, OIB 23057039320</item>
      <item>ERSTE CARD CLUB društvo s ograničenom odgovornošću za financijsko posredovanje i usluge, OIB 85941596441</item>
      <item>EOS MATRIX d.o.o. za poslovne usluge, OIB 76674680107</item>
      <item>Financijska agencija, OIB 85821130368</item>
      <item>HZZO Split, OIB 02958272670</item>
    </derivirana_varijabla>
  </DomainObject.Predmet.OstaliListFormatedOIB>
  <DomainObject.Predmet.OstaliListFormatedWithAdress>
    <izvorni_sadrzaj>
      <item>RH. Ministarsvo financija, Porezna uprava Split</item>
      <item>VIPnet, društvo s ograničenom odgovornošću za usluge javnih telekomunikacija, Vrtni put 1, 10000 Zagreb</item>
      <item>Hrvatski Telekom d.d., Roberta Frangeša Mihanovića 9, 10000 Zagreb</item>
      <item>INKASO.HR d.o.o. za naplatu potraživanja, L. Jagera 5, 31000 Osijek</item>
      <item>ERSTE&amp;STEIERMÄRKISCHE BANKA dioničko društvo, Jadranski Trg 3/a, 51000 Rijeka</item>
      <item>ERSTE CARD CLUB društvo s ograničenom odgovornošću za financijsko posredovanje i usluge, Ulica Frana Folnegovića 6, 10000 Zagreb</item>
      <item>EOS MATRIX d.o.o. za poslovne usluge, Horvatova 82, 10000 Zagreb</item>
      <item>Financijska agencija, Ulica grada Vukovara 70, 10000 Zagreb</item>
      <item>HZZO Split</item>
    </izvorni_sadrzaj>
    <derivirana_varijabla naziv="DomainObject.Predmet.OstaliListFormatedWithAdress_1">
      <item>RH. Ministarsvo financija, Porezna uprava Split</item>
      <item>VIPnet, društvo s ograničenom odgovornošću za usluge javnih telekomunikacija, Vrtni put 1, 10000 Zagreb</item>
      <item>Hrvatski Telekom d.d., Roberta Frangeša Mihanovića 9, 10000 Zagreb</item>
      <item>INKASO.HR d.o.o. za naplatu potraživanja, L. Jagera 5, 31000 Osijek</item>
      <item>ERSTE&amp;STEIERMÄRKISCHE BANKA dioničko društvo, Jadranski Trg 3/a, 51000 Rijeka</item>
      <item>ERSTE CARD CLUB društvo s ograničenom odgovornošću za financijsko posredovanje i usluge, Ulica Frana Folnegovića 6, 10000 Zagreb</item>
      <item>EOS MATRIX d.o.o. za poslovne usluge, Horvatova 82, 10000 Zagreb</item>
      <item>Financijska agencija, Ulica grada Vukovara 70, 10000 Zagreb</item>
      <item>HZZO Split</item>
    </derivirana_varijabla>
  </DomainObject.Predmet.OstaliListFormatedWithAdress>
  <DomainObject.Predmet.OstaliListFormatedWithAdressOIB>
    <izvorni_sadrzaj>
      <item>RH. Ministarsvo financija, Porezna uprava Split, OIB 18683136487</item>
      <item>VIPnet, društvo s ograničenom odgovornošću za usluge javnih telekomunikacija, OIB 29524210204, Vrtni put 1, 10000 Zagreb</item>
      <item>Hrvatski Telekom d.d., OIB 81793146560, Roberta Frangeša Mihanovića 9, 10000 Zagreb</item>
      <item>INKASO.HR d.o.o. za naplatu potraživanja, OIB 82925459345, L. Jagera 5, 31000 Osijek</item>
      <item>ERSTE&amp;STEIERMÄRKISCHE BANKA dioničko društvo, OIB 23057039320, Jadranski Trg 3/a, 51000 Rijeka</item>
      <item>ERSTE CARD CLUB društvo s ograničenom odgovornošću za financijsko posredovanje i usluge, OIB 85941596441, Ulica Frana Folnegovića 6, 10000 Zagreb</item>
      <item>EOS MATRIX d.o.o. za poslovne usluge, OIB 76674680107, Horvatova 82, 10000 Zagreb</item>
      <item>Financijska agencija, OIB 85821130368, Ulica grada Vukovara 70, 10000 Zagreb</item>
      <item>HZZO Split, OIB 02958272670</item>
    </izvorni_sadrzaj>
    <derivirana_varijabla naziv="DomainObject.Predmet.OstaliListFormatedWithAdressOIB_1">
      <item>RH. Ministarsvo financija, Porezna uprava Split, OIB 18683136487</item>
      <item>VIPnet, društvo s ograničenom odgovornošću za usluge javnih telekomunikacija, OIB 29524210204, Vrtni put 1, 10000 Zagreb</item>
      <item>Hrvatski Telekom d.d., OIB 81793146560, Roberta Frangeša Mihanovića 9, 10000 Zagreb</item>
      <item>INKASO.HR d.o.o. za naplatu potraživanja, OIB 82925459345, L. Jagera 5, 31000 Osijek</item>
      <item>ERSTE&amp;STEIERMÄRKISCHE BANKA dioničko društvo, OIB 23057039320, Jadranski Trg 3/a, 51000 Rijeka</item>
      <item>ERSTE CARD CLUB društvo s ograničenom odgovornošću za financijsko posredovanje i usluge, OIB 85941596441, Ulica Frana Folnegovića 6, 10000 Zagreb</item>
      <item>EOS MATRIX d.o.o. za poslovne usluge, OIB 76674680107, Horvatova 82, 10000 Zagreb</item>
      <item>Financijska agencija, OIB 85821130368, Ulica grada Vukovara 70, 10000 Zagreb</item>
      <item>HZZO Split, OIB 02958272670</item>
    </derivirana_varijabla>
  </DomainObject.Predmet.OstaliListFormatedWithAdressOIB>
  <DomainObject.Predmet.OstaliListNazivFormated>
    <izvorni_sadrzaj>
      <item>RH. Ministarsvo financija, Porezna uprava Split</item>
      <item>VIPnet, društvo s ograničenom odgovornošću za usluge javnih telekomunikacija</item>
      <item>Hrvatski Telekom d.d.</item>
      <item>INKASO.HR d.o.o. za naplatu potraživanja</item>
      <item>ERSTE&amp;STEIERMÄRKISCHE BANKA dioničko društvo</item>
      <item>ERSTE CARD CLUB društvo s ograničenom odgovornošću za financijsko posredovanje i usluge</item>
      <item>EOS MATRIX d.o.o. za poslovne usluge</item>
      <item>Financijska agencija</item>
      <item>HZZO Split</item>
    </izvorni_sadrzaj>
    <derivirana_varijabla naziv="DomainObject.Predmet.OstaliListNazivFormated_1">
      <item>RH. Ministarsvo financija, Porezna uprava Split</item>
      <item>VIPnet, društvo s ograničenom odgovornošću za usluge javnih telekomunikacija</item>
      <item>Hrvatski Telekom d.d.</item>
      <item>INKASO.HR d.o.o. za naplatu potraživanja</item>
      <item>ERSTE&amp;STEIERMÄRKISCHE BANKA dioničko društvo</item>
      <item>ERSTE CARD CLUB društvo s ograničenom odgovornošću za financijsko posredovanje i usluge</item>
      <item>EOS MATRIX d.o.o. za poslovne usluge</item>
      <item>Financijska agencija</item>
      <item>HZZO Split</item>
    </derivirana_varijabla>
  </DomainObject.Predmet.OstaliListNazivFormated>
  <DomainObject.Predmet.OstaliListNazivFormatedOIB>
    <izvorni_sadrzaj>
      <item>RH. Ministarsvo financija, Porezna uprava Split, OIB 18683136487</item>
      <item>VIPnet, društvo s ograničenom odgovornošću za usluge javnih telekomunikacija, OIB 29524210204</item>
      <item>Hrvatski Telekom d.d., OIB 81793146560</item>
      <item>INKASO.HR d.o.o. za naplatu potraživanja, OIB 82925459345</item>
      <item>ERSTE&amp;STEIERMÄRKISCHE BANKA dioničko društvo, OIB 23057039320</item>
      <item>ERSTE CARD CLUB društvo s ograničenom odgovornošću za financijsko posredovanje i usluge, OIB 85941596441</item>
      <item>EOS MATRIX d.o.o. za poslovne usluge, OIB 76674680107</item>
      <item>Financijska agencija, OIB 85821130368</item>
      <item>HZZO Split, OIB 02958272670</item>
    </izvorni_sadrzaj>
    <derivirana_varijabla naziv="DomainObject.Predmet.OstaliListNazivFormatedOIB_1">
      <item>RH. Ministarsvo financija, Porezna uprava Split, OIB 18683136487</item>
      <item>VIPnet, društvo s ograničenom odgovornošću za usluge javnih telekomunikacija, OIB 29524210204</item>
      <item>Hrvatski Telekom d.d., OIB 81793146560</item>
      <item>INKASO.HR d.o.o. za naplatu potraživanja, OIB 82925459345</item>
      <item>ERSTE&amp;STEIERMÄRKISCHE BANKA dioničko društvo, OIB 23057039320</item>
      <item>ERSTE CARD CLUB društvo s ograničenom odgovornošću za financijsko posredovanje i usluge, OIB 85941596441</item>
      <item>EOS MATRIX d.o.o. za poslovne usluge, OIB 76674680107</item>
      <item>Financijska agencija, OIB 85821130368</item>
      <item>HZZO Split, OIB 02958272670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Sp-21/2017-7</izvorni_sadrzaj>
    <derivirana_varijabla naziv="DomainObject.PoslovniBrojDokumenta_1">Sp-21/2017-7</derivirana_varijabla>
  </DomainObject.PoslovniBrojDokumenta>
  <DomainObject.Predmet.StrankaIDrugi>
    <izvorni_sadrzaj>Ivica Karin</izvorni_sadrzaj>
    <derivirana_varijabla naziv="DomainObject.Predmet.StrankaIDrugi_1">Ivica Karin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Karin, OIB 07160435908, Petra Priora 7, 21000 Split</izvorni_sadrzaj>
    <derivirana_varijabla naziv="DomainObject.Predmet.StrankaIDrugiAdressOIB_1">Ivica Karin, OIB 07160435908, Petra Priora 7,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Karin</item>
      <item>RH. Ministarsvo financija, Porezna uprava Split</item>
      <item>VIPnet, društvo s ograničenom odgovornošću za usluge javnih telekomunikacija</item>
      <item>Hrvatski Telekom d.d.</item>
      <item>INKASO.HR d.o.o. za naplatu potraživanja</item>
      <item>ERSTE&amp;STEIERMÄRKISCHE BANKA dioničko društvo</item>
      <item>ERSTE CARD CLUB društvo s ograničenom odgovornošću za financijsko posredovanje i usluge</item>
      <item>EOS MATRIX d.o.o. za poslovne usluge</item>
      <item>Financijska agencija</item>
      <item>HZZO Split</item>
    </izvorni_sadrzaj>
    <derivirana_varijabla naziv="DomainObject.Predmet.SudioniciListNaziv_1">
      <item>Ivica Karin</item>
      <item>RH. Ministarsvo financija, Porezna uprava Split</item>
      <item>VIPnet, društvo s ograničenom odgovornošću za usluge javnih telekomunikacija</item>
      <item>Hrvatski Telekom d.d.</item>
      <item>INKASO.HR d.o.o. za naplatu potraživanja</item>
      <item>ERSTE&amp;STEIERMÄRKISCHE BANKA dioničko društvo</item>
      <item>ERSTE CARD CLUB društvo s ograničenom odgovornošću za financijsko posredovanje i usluge</item>
      <item>EOS MATRIX d.o.o. za poslovne usluge</item>
      <item>Financijska agencija</item>
      <item>HZZO Split</item>
    </derivirana_varijabla>
  </DomainObject.Predmet.SudioniciListNaziv>
  <DomainObject.Predmet.SudioniciListAdressOIB>
    <izvorni_sadrzaj>
      <item>Ivica Karin, OIB 07160435908, Petra Priora 7,21000 Split</item>
      <item>RH. Ministarsvo financija, Porezna uprava Split, OIB 18683136487</item>
      <item>VIPnet, društvo s ograničenom odgovornošću za usluge javnih telekomunikacija, OIB 29524210204, Vrtni put 1,10000 Zagreb</item>
      <item>Hrvatski Telekom d.d., OIB 81793146560, Roberta Frangeša Mihanovića 9,10000 Zagreb</item>
      <item>INKASO.HR d.o.o. za naplatu potraživanja, OIB 82925459345, L. Jagera 5,31000 Osijek</item>
      <item>ERSTE&amp;STEIERMÄRKISCHE BANKA dioničko društvo, OIB 23057039320, Jadranski Trg 3/a,51000 Rijeka</item>
      <item>ERSTE CARD CLUB društvo s ograničenom odgovornošću za financijsko posredovanje i usluge, OIB 85941596441, Ulica Frana Folnegovića 6,10000 Zagreb</item>
      <item>EOS MATRIX d.o.o. za poslovne usluge, OIB 76674680107, Horvatova 82,10000 Zagreb</item>
      <item>Financijska agencija, OIB 85821130368, Ulica grada Vukovara 70,10000 Zagreb</item>
      <item>HZZO Split, OIB 02958272670</item>
    </izvorni_sadrzaj>
    <derivirana_varijabla naziv="DomainObject.Predmet.SudioniciListAdressOIB_1">
      <item>Ivica Karin, OIB 07160435908, Petra Priora 7,21000 Split</item>
      <item>RH. Ministarsvo financija, Porezna uprava Split, OIB 18683136487</item>
      <item>VIPnet, društvo s ograničenom odgovornošću za usluge javnih telekomunikacija, OIB 29524210204, Vrtni put 1,10000 Zagreb</item>
      <item>Hrvatski Telekom d.d., OIB 81793146560, Roberta Frangeša Mihanovića 9,10000 Zagreb</item>
      <item>INKASO.HR d.o.o. za naplatu potraživanja, OIB 82925459345, L. Jagera 5,31000 Osijek</item>
      <item>ERSTE&amp;STEIERMÄRKISCHE BANKA dioničko društvo, OIB 23057039320, Jadranski Trg 3/a,51000 Rijeka</item>
      <item>ERSTE CARD CLUB društvo s ograničenom odgovornošću za financijsko posredovanje i usluge, OIB 85941596441, Ulica Frana Folnegovića 6,10000 Zagreb</item>
      <item>EOS MATRIX d.o.o. za poslovne usluge, OIB 76674680107, Horvatova 82,10000 Zagreb</item>
      <item>Financijska agencija, OIB 85821130368, Ulica grada Vukovara 70,10000 Zagreb</item>
      <item>HZZO Split, OIB 02958272670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07160435908</item>
      <item>, OIB 18683136487</item>
      <item>, OIB 29524210204</item>
      <item>, OIB 81793146560</item>
      <item>, OIB 82925459345</item>
      <item>, OIB 23057039320</item>
      <item>, OIB 85941596441</item>
      <item>, OIB 76674680107</item>
      <item>, OIB 85821130368</item>
      <item>, OIB 02958272670</item>
    </izvorni_sadrzaj>
    <derivirana_varijabla naziv="DomainObject.Predmet.SudioniciListNazivOIB_1">
      <item>, OIB 07160435908</item>
      <item>, OIB 18683136487</item>
      <item>, OIB 29524210204</item>
      <item>, OIB 81793146560</item>
      <item>, OIB 82925459345</item>
      <item>, OIB 23057039320</item>
      <item>, OIB 85941596441</item>
      <item>, OIB 76674680107</item>
      <item>, OIB 85821130368</item>
      <item>, OIB 02958272670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BFE4F8-5B5C-4913-B3F2-F1442936D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117</properties:Words>
  <properties:Characters>637</properties:Characters>
  <properties:Lines>39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2018-07-11T07:09:00Z</dcterms:created>
  <dc:creator>korisnik</dc:creator>
  <cp:lastModifiedBy>Božena Semren</cp:lastModifiedBy>
  <cp:lastPrinted>2018-07-11T07:20:00Z</cp:lastPrinted>
  <dcterms:modified xmlns:xsi="http://www.w3.org/2001/XMLSchema-instance" xsi:type="dcterms:W3CDTF">2018-07-11T07:25:00Z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Sp-21/2017-7 / Zapisnik - Pripremno ročište (Sp-21-17 pripremno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