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162a" w14:paraId="0fb162a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337055">
        <w:t>2735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337055">
        <w:t>AS MEDIA d.o.o. za promidžbu i usluge, Zagreb, Rockefellerova 4, OIB:43672477112</w:t>
      </w:r>
      <w:r w:rsidR="002750A7">
        <w:t xml:space="preserve">, dana </w:t>
      </w:r>
      <w:r w:rsidR="005A3A7D">
        <w:t>11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37055">
        <w:t>AS MEDIA d.o.o. za promidžbu i usluge, Zagreb, Rockefellerova 4, OIB:43672477112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37055">
        <w:t>2735</w:t>
      </w:r>
      <w:r w:rsidR="0028453F">
        <w:t>1</w:t>
      </w:r>
      <w:r w:rsidR="005C4B12">
        <w:t>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337055" w:rsidP="00337055" w:rsidR="00337055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AS MEDIA d.o.o. za promidžbu i usluge, Zagreb, Rockefellerova 4</w:t>
      </w:r>
      <w:r w:rsidRPr="00DF3BB3">
        <w:t>,</w:t>
      </w:r>
      <w:r>
        <w:t xml:space="preserve"> OIB:43672477112.</w:t>
      </w:r>
    </w:p>
    <w:p w:rsidRDefault="00337055" w:rsidP="00337055" w:rsidR="00337055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337055" w:rsidP="00337055" w:rsidR="00337055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337055" w:rsidP="00337055" w:rsidR="00337055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337055" w:rsidP="00337055" w:rsidR="00337055" w:rsidRPr="00E974B3">
      <w:pPr>
        <w:ind w:firstLine="709"/>
        <w:jc w:val="both"/>
      </w:pPr>
    </w:p>
    <w:p w:rsidRDefault="00337055" w:rsidP="00337055" w:rsidR="00337055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323</w:t>
      </w:r>
      <w:r w:rsidRPr="00E974B3">
        <w:t xml:space="preserve"> dana, u ukupnom iznosu od </w:t>
      </w:r>
      <w:r>
        <w:t>33.475,56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</w:t>
      </w:r>
      <w:r w:rsidRPr="000A7817">
        <w:lastRenderedPageBreak/>
        <w:t xml:space="preserve">tvrdnje o neprekinutom razdoblju evidentiranih neizvršenih osnova za plaćanje koji su zavedeni u Očevidniku  redoslijeda osnova za plaćanje. </w:t>
      </w:r>
    </w:p>
    <w:p w:rsidRDefault="00337055" w:rsidP="00337055" w:rsidR="005A3A7D">
      <w:pPr>
        <w:pStyle w:val="Tijeloteksta"/>
        <w:ind w:firstLine="708"/>
      </w:pPr>
      <w:r w:rsidRPr="00E974B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5617A" w:rsidP="00337055" w:rsidR="00337055">
      <w:pPr>
        <w:pStyle w:val="Tijeloteksta"/>
        <w:ind w:firstLine="708"/>
      </w:pPr>
      <w:r>
        <w:t xml:space="preserve">Sud je rješenjem od </w:t>
      </w:r>
      <w:r w:rsidR="005A3A7D">
        <w:t>21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 xml:space="preserve">Dužnik, odnosno zakonski zastupnik dužnik iako uredno pozvani na ročište nisu pristupili, a isto tako nisu dostavili pisano očitovanje za ročište. 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337055">
        <w:t>17</w:t>
      </w:r>
      <w:r w:rsidR="00243C31">
        <w:t xml:space="preserve"> spisa).</w:t>
      </w:r>
      <w:r>
        <w:t xml:space="preserve"> 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5A3A7D">
        <w:t>11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28453F" w:rsidR="0028453F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28453F">
        <w:t xml:space="preserve">,v.r. </w:t>
      </w:r>
    </w:p>
    <w:p w:rsidRDefault="0028453F" w:rsidP="0028453F" w:rsidR="0028453F">
      <w:pPr>
        <w:ind w:left="1363"/>
        <w:jc w:val="both"/>
      </w:pPr>
      <w:r>
        <w:rPr>
          <w:color w:val="FFFFFF"/>
        </w:rPr>
        <w:t xml:space="preserve">ŽDO                                                      </w:t>
      </w:r>
      <w:r>
        <w:t>Za točnost otpravka - ovlašteni službenik</w:t>
      </w:r>
    </w:p>
    <w:p w:rsidRDefault="0028453F" w:rsidP="0028453F" w:rsidR="0028453F">
      <w:pPr>
        <w:ind w:left="1363"/>
        <w:jc w:val="both"/>
      </w:pPr>
      <w:r>
        <w:t xml:space="preserve">                                                                         Valentina Kranjčić</w:t>
      </w:r>
    </w:p>
    <w:p w:rsidRDefault="00520203" w:rsidP="005224A8" w:rsidR="00520203">
      <w:pPr>
        <w:jc w:val="center"/>
      </w:pPr>
    </w:p>
    <w:p w:rsidRDefault="00520203" w:rsidP="00C5617A" w:rsidR="00520203"/>
    <w:p w:rsidRDefault="00520203" w:rsidP="00C5617A" w:rsidR="00520203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 w:rsidRPr="0028453F">
      <w:pPr>
        <w:rPr>
          <w:color w:val="FFFFFF"/>
        </w:rPr>
      </w:pPr>
      <w:r w:rsidRPr="0028453F">
        <w:rPr>
          <w:color w:val="FFFFFF"/>
        </w:rPr>
        <w:t>DNA:</w:t>
      </w:r>
    </w:p>
    <w:p w:rsidRDefault="007D0292" w:rsidR="007D0292" w:rsidRPr="0028453F">
      <w:pPr>
        <w:rPr>
          <w:color w:val="FFFFFF"/>
        </w:rPr>
      </w:pPr>
      <w:r w:rsidRPr="0028453F">
        <w:rPr>
          <w:color w:val="FFFFFF"/>
        </w:rPr>
        <w:t>E-oglasna ploča</w:t>
      </w:r>
    </w:p>
    <w:sectPr w:rsidSect="00337055" w:rsidR="007D0292" w:rsidRPr="0028453F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53F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28453F">
      <w:t>2735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243C31"/>
    <w:rsid w:val="00267D5F"/>
    <w:rsid w:val="002750A7"/>
    <w:rsid w:val="0028453F"/>
    <w:rsid w:val="002F0131"/>
    <w:rsid w:val="00303E2C"/>
    <w:rsid w:val="00337055"/>
    <w:rsid w:val="00520203"/>
    <w:rsid w:val="005224A8"/>
    <w:rsid w:val="00555423"/>
    <w:rsid w:val="005A3A7D"/>
    <w:rsid w:val="005C4B12"/>
    <w:rsid w:val="00674018"/>
    <w:rsid w:val="0077668B"/>
    <w:rsid w:val="007D0292"/>
    <w:rsid w:val="007D65B9"/>
    <w:rsid w:val="008E360F"/>
    <w:rsid w:val="00BE3772"/>
    <w:rsid w:val="00C059A6"/>
    <w:rsid w:val="00C5617A"/>
    <w:rsid w:val="00D4179B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5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53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5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5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5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53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5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5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St-2735/2016</izvorni_sadrzaj>
    <derivirana_varijabla naziv="DomainObject.Predmet.OznakaBroj_1">St-2735/2016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MEDIA d.o.o. zastupanog po punomoćniku Stjepko Čović</izvorni_sadrzaj>
    <derivirana_varijabla naziv="DomainObject.Predmet.ProtustrankaFormated_1">  AS MEDIA d.o.o. zastupanog po punomoćniku Stjepko Čović</derivirana_varijabla>
  </DomainObject.Predmet.ProtustrankaFormated>
  <DomainObject.Predmet.ProtustrankaFormatedOIB>
    <izvorni_sadrzaj>  AS MEDIA d.o.o., OIB 43672477112 zastupanog po punomoćniku Stjepko Čović</izvorni_sadrzaj>
    <derivirana_varijabla naziv="DomainObject.Predmet.ProtustrankaFormatedOIB_1">  AS MEDIA d.o.o., OIB 43672477112 zastupanog po punomoćniku Stjepko Čović</derivirana_varijabla>
  </DomainObject.Predmet.ProtustrankaFormatedOIB>
  <DomainObject.Predmet.ProtustrankaFormatedWithAdress>
    <izvorni_sadrzaj> AS MEDIA d.o.o., Rockefellerova 4, 10000 Zagreb zastupanog po punomoćniku Stjepko Čović</izvorni_sadrzaj>
    <derivirana_varijabla naziv="DomainObject.Predmet.ProtustrankaFormatedWithAdress_1"> AS MEDIA d.o.o., Rockefellerova 4, 10000 Zagreb zastupanog po punomoćniku Stjepko Čović</derivirana_varijabla>
  </DomainObject.Predmet.ProtustrankaFormatedWithAdress>
  <DomainObject.Predmet.ProtustrankaFormatedWithAdressOIB>
    <izvorni_sadrzaj> AS MEDIA d.o.o., OIB 43672477112, Rockefellerova 4, 10000 Zagreb zastupanog po punomoćniku Stjepko Čović</izvorni_sadrzaj>
    <derivirana_varijabla naziv="DomainObject.Predmet.ProtustrankaFormatedWithAdressOIB_1"> AS MEDIA d.o.o., OIB 43672477112, Rockefellerova 4, 10000 Zagreb zastupanog po punomoćniku Stjepko Čović</derivirana_varijabla>
  </DomainObject.Predmet.ProtustrankaFormatedWithAdressOIB>
  <DomainObject.Predmet.ProtustrankaWithAdress>
    <izvorni_sadrzaj>AS MEDIA d.o.o. Rockefellerova 4, 10000 Zagreb</izvorni_sadrzaj>
    <derivirana_varijabla naziv="DomainObject.Predmet.ProtustrankaWithAdress_1">AS MEDIA d.o.o. Rockefellerova 4, 10000 Zagreb</derivirana_varijabla>
  </DomainObject.Predmet.ProtustrankaWithAdress>
  <DomainObject.Predmet.ProtustrankaWithAdressOIB>
    <izvorni_sadrzaj>AS MEDIA d.o.o., OIB 43672477112, Rockefellerova 4, 10000 Zagreb</izvorni_sadrzaj>
    <derivirana_varijabla naziv="DomainObject.Predmet.ProtustrankaWithAdressOIB_1">AS MEDIA d.o.o., OIB 43672477112, Rockefellerova 4, 10000 Zagreb</derivirana_varijabla>
  </DomainObject.Predmet.ProtustrankaWithAdressOIB>
  <DomainObject.Predmet.ProtustrankaNazivFormated>
    <izvorni_sadrzaj>AS MEDIA d.o.o.</izvorni_sadrzaj>
    <derivirana_varijabla naziv="DomainObject.Predmet.ProtustrankaNazivFormated_1">AS MEDIA d.o.o.</derivirana_varijabla>
  </DomainObject.Predmet.ProtustrankaNazivFormated>
  <DomainObject.Predmet.ProtustrankaNazivFormatedOIB>
    <izvorni_sadrzaj>AS MEDIA d.o.o., OIB 43672477112</izvorni_sadrzaj>
    <derivirana_varijabla naziv="DomainObject.Predmet.ProtustrankaNazivFormatedOIB_1">AS MEDIA d.o.o., OIB 43672477112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MEDIA d.o.o. zastupanog po punomoćniku Stjepko Čović</item>
    </izvorni_sadrzaj>
    <derivirana_varijabla naziv="DomainObject.Predmet.ProtuStrankaListFormated_1">
      <item>AS MEDIA d.o.o. zastupanog po punomoćniku Stjepko Čović</item>
    </derivirana_varijabla>
  </DomainObject.Predmet.ProtuStrankaListFormated>
  <DomainObject.Predmet.ProtuStrankaListFormatedOIB>
    <izvorni_sadrzaj>
      <item>AS MEDIA d.o.o., OIB 43672477112 zastupanog po punomoćniku Stjepko Čović</item>
    </izvorni_sadrzaj>
    <derivirana_varijabla naziv="DomainObject.Predmet.ProtuStrankaListFormatedOIB_1">
      <item>AS MEDIA d.o.o., OIB 43672477112 zastupanog po punomoćniku Stjepko Čović</item>
    </derivirana_varijabla>
  </DomainObject.Predmet.ProtuStrankaListFormatedOIB>
  <DomainObject.Predmet.ProtuStrankaListFormatedWithAdress>
    <izvorni_sadrzaj>
      <item>AS MEDIA d.o.o., Rockefellerova 4, 10000 Zagreb zastupanog po punomoćniku Stjepko Čović</item>
    </izvorni_sadrzaj>
    <derivirana_varijabla naziv="DomainObject.Predmet.ProtuStrankaListFormatedWithAdress_1">
      <item>AS MEDIA d.o.o., Rockefellerova 4, 10000 Zagreb zastupanog po punomoćniku Stjepko Čović</item>
    </derivirana_varijabla>
  </DomainObject.Predmet.ProtuStrankaListFormatedWithAdress>
  <DomainObject.Predmet.ProtuStrankaListFormatedWithAdressOIB>
    <izvorni_sadrzaj>
      <item>AS MEDIA d.o.o., OIB 43672477112, Rockefellerova 4, 10000 Zagreb zastupanog po punomoćniku Stjepko Čović</item>
    </izvorni_sadrzaj>
    <derivirana_varijabla naziv="DomainObject.Predmet.ProtuStrankaListFormatedWithAdressOIB_1">
      <item>AS MEDIA d.o.o., OIB 43672477112, Rockefellerova 4, 10000 Zagreb zastupanog po punomoćniku Stjepko Čović</item>
    </derivirana_varijabla>
  </DomainObject.Predmet.ProtuStrankaListFormatedWithAdressOIB>
  <DomainObject.Predmet.ProtuStrankaListNazivFormated>
    <izvorni_sadrzaj>
      <item>AS MEDIA d.o.o.</item>
    </izvorni_sadrzaj>
    <derivirana_varijabla naziv="DomainObject.Predmet.ProtuStrankaListNazivFormated_1">
      <item>AS MEDIA d.o.o.</item>
    </derivirana_varijabla>
  </DomainObject.Predmet.ProtuStrankaListNazivFormated>
  <DomainObject.Predmet.ProtuStrankaListNazivFormatedOIB>
    <izvorni_sadrzaj>
      <item>AS MEDIA d.o.o., OIB 43672477112</item>
    </izvorni_sadrzaj>
    <derivirana_varijabla naziv="DomainObject.Predmet.ProtuStrankaListNazivFormatedOIB_1">
      <item>AS MEDIA d.o.o., OIB 43672477112</item>
    </derivirana_varijabla>
  </DomainObject.Predmet.ProtuStrankaListNazivFormatedOIB>
  <DomainObject.Predmet.OstaliListFormated>
    <izvorni_sadrzaj>
      <item>Stjepko Čović punomoćnik sudionika u postupku AS MEDIA d.o.o.</item>
    </izvorni_sadrzaj>
    <derivirana_varijabla naziv="DomainObject.Predmet.OstaliListFormated_1">
      <item>Stjepko Čović punomoćnik sudionika u postupku AS MEDIA d.o.o.</item>
    </derivirana_varijabla>
  </DomainObject.Predmet.OstaliListFormated>
  <DomainObject.Predmet.OstaliListFormatedOIB>
    <izvorni_sadrzaj>
      <item>Stjepko Čović, OIB 05316942441 punomoćnik sudionika u postupku AS MEDIA d.o.o.</item>
    </izvorni_sadrzaj>
    <derivirana_varijabla naziv="DomainObject.Predmet.OstaliListFormatedOIB_1">
      <item>Stjepko Čović, OIB 05316942441 punomoćnik sudionika u postupku AS MEDIA d.o.o.</item>
    </derivirana_varijabla>
  </DomainObject.Predmet.OstaliListFormatedOIB>
  <DomainObject.Predmet.OstaliListFormatedWithAdress>
    <izvorni_sadrzaj>
      <item>Stjepko Čović, Ulica Vebera Tkalčevića 46, 10000 Zagreb punomoćnik sudionika u postupku AS MEDIA d.o.o.</item>
    </izvorni_sadrzaj>
    <derivirana_varijabla naziv="DomainObject.Predmet.OstaliListFormatedWithAdress_1">
      <item>Stjepko Čović, Ulica Vebera Tkalčevića 46, 10000 Zagreb punomoćnik sudionika u postupku AS MEDIA d.o.o.</item>
    </derivirana_varijabla>
  </DomainObject.Predmet.OstaliListFormatedWithAdress>
  <DomainObject.Predmet.OstaliListFormatedWithAdressOIB>
    <izvorni_sadrzaj>
      <item>Stjepko Čović, OIB 05316942441, Ulica Vebera Tkalčevića 46, 10000 Zagreb punomoćnik sudionika u postupku AS MEDIA d.o.o.</item>
    </izvorni_sadrzaj>
    <derivirana_varijabla naziv="DomainObject.Predmet.OstaliListFormatedWithAdressOIB_1">
      <item>Stjepko Čović, OIB 05316942441, Ulica Vebera Tkalčevića 46, 10000 Zagreb punomoćnik sudionika u postupku AS MEDIA d.o.o.</item>
    </derivirana_varijabla>
  </DomainObject.Predmet.OstaliListFormatedWithAdressOIB>
  <DomainObject.Predmet.OstaliListNazivFormated>
    <izvorni_sadrzaj>
      <item>Stjepko Čović</item>
    </izvorni_sadrzaj>
    <derivirana_varijabla naziv="DomainObject.Predmet.OstaliListNazivFormated_1">
      <item>Stjepko Čović</item>
    </derivirana_varijabla>
  </DomainObject.Predmet.OstaliListNazivFormated>
  <DomainObject.Predmet.OstaliListNazivFormatedOIB>
    <izvorni_sadrzaj>
      <item>Stjepko Čović, OIB 05316942441</item>
    </izvorni_sadrzaj>
    <derivirana_varijabla naziv="DomainObject.Predmet.OstaliListNazivFormatedOIB_1">
      <item>Stjepko Čović, OIB 05316942441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MEDIA d.o.o.</izvorni_sadrzaj>
    <derivirana_varijabla naziv="DomainObject.Predmet.ProtustrankaIDrugi_1">AS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MEDIA d.o.o., OIB 43672477112, Rockefellerova 4, 10000 Zagreb</izvorni_sadrzaj>
    <derivirana_varijabla naziv="DomainObject.Predmet.ProtustrankaIDrugiAdressOIB_1">AS MEDIA d.o.o., OIB 43672477112, Rockefellerova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MEDIA d.o.o.</item>
      <item>Stjepko Čović</item>
    </izvorni_sadrzaj>
    <derivirana_varijabla naziv="DomainObject.Predmet.SudioniciListNaziv_1">
      <item>FINA Regionalni centar Zagreb</item>
      <item>AS MEDIA d.o.o.</item>
      <item>Stjepko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MEDIA d.o.o., OIB 43672477112, Rockefellerova 4,10000 Zagreb</item>
      <item>Stjepko Čović, OIB 05316942441, Ulica Vebera Tkalčevića 46,10000 Zagreb</item>
    </izvorni_sadrzaj>
    <derivirana_varijabla naziv="DomainObject.Predmet.SudioniciListAdressOIB_1">
      <item>FINA Regionalni centar Zagreb, OIB 85821130368, Trg svibanjskih žrtava 1995. br. 1,10000 Zagreb</item>
      <item>AS MEDIA d.o.o., OIB 43672477112, Rockefellerova 4,10000 Zagreb</item>
      <item>Stjepko Čović, OIB 05316942441, Ulica Vebera Tkalčevića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43672477112</item>
      <item>, OIB 05316942441</item>
    </izvorni_sadrzaj>
    <derivirana_varijabla naziv="DomainObject.Predmet.SudioniciListNazivOIB_1">
      <item>, OIB 85821130368</item>
      <item>, OIB 43672477112</item>
      <item>, OIB 05316942441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914</properties:Words>
  <properties:Characters>5121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2017-07-11T11:38:00Z</dcterms:created>
  <dc:creator>Valentina Kranjčić</dc:creator>
  <cp:lastModifiedBy>Valentina Kranjčić</cp:lastModifiedBy>
  <cp:lastPrinted>2017-07-11T11:43:00Z</cp:lastPrinted>
  <dcterms:modified xmlns:xsi="http://www.w3.org/2001/XMLSchema-instance" xsi:type="dcterms:W3CDTF">2017-07-11T11:43:00Z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