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8441" w14:paraId="f1a8441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85B68">
        <w:t>640</w:t>
      </w:r>
      <w:r w:rsidR="008B0432">
        <w:t>/1</w:t>
      </w:r>
      <w:r w:rsidR="00DA1A40">
        <w:t>6</w:t>
      </w:r>
      <w:r w:rsidR="008B0432">
        <w:t>-</w:t>
      </w:r>
      <w:r w:rsidR="0059252C">
        <w:t>33</w:t>
      </w:r>
    </w:p>
    <w:p w:rsidRDefault="005629FC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4A480F" w:rsidP="00C50328" w:rsidR="00C50328" w:rsidRPr="001A6A6A">
      <w:pPr>
        <w:jc w:val="center"/>
      </w:pPr>
      <w:r>
        <w:t>Z A K L J U Č A K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DA1A40" w:rsidP="00DA1A40" w:rsidR="00DA1A40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B85B68">
        <w:t>Duo-M j.d.o.o. Frizerski salon za žene i muškarce, Đakovo</w:t>
      </w:r>
      <w:r>
        <w:t xml:space="preserve">, </w:t>
      </w:r>
      <w:r w:rsidR="00B85B68">
        <w:t>Ante Starčevića 15</w:t>
      </w:r>
      <w:r w:rsidRPr="000B1DB2">
        <w:t xml:space="preserve"> MBS </w:t>
      </w:r>
      <w:r w:rsidRPr="004C2E6C">
        <w:t>030</w:t>
      </w:r>
      <w:r w:rsidR="00B85B68">
        <w:t>142479</w:t>
      </w:r>
      <w:r w:rsidRPr="000B1DB2">
        <w:t xml:space="preserve">, OIB </w:t>
      </w:r>
      <w:r w:rsidR="00B85B68">
        <w:t>09141019909</w:t>
      </w:r>
      <w:r w:rsidRPr="000B1DB2">
        <w:t xml:space="preserve">, dana </w:t>
      </w:r>
      <w:r w:rsidR="0019493A">
        <w:t>3</w:t>
      </w:r>
      <w:r>
        <w:t>.</w:t>
      </w:r>
      <w:r w:rsidRPr="000B1DB2">
        <w:t xml:space="preserve"> </w:t>
      </w:r>
      <w:r w:rsidR="0059252C">
        <w:t>veljače</w:t>
      </w:r>
      <w:r w:rsidRPr="000B1DB2">
        <w:t xml:space="preserve"> 201</w:t>
      </w:r>
      <w:r w:rsidR="0059252C">
        <w:t>7</w:t>
      </w:r>
      <w:r w:rsidRPr="000B1DB2">
        <w:t>.</w:t>
      </w:r>
    </w:p>
    <w:p w:rsidRDefault="00B976DE" w:rsidP="00B976DE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4A480F" w:rsidP="00B976DE" w:rsidR="00B976DE" w:rsidRPr="001A6A6A">
      <w:pPr>
        <w:jc w:val="center"/>
      </w:pPr>
      <w:r>
        <w:t>z a k l j u č</w:t>
      </w:r>
      <w:r w:rsidR="00B976DE" w:rsidRPr="001A6A6A">
        <w:t xml:space="preserve"> i o  j e</w:t>
      </w:r>
    </w:p>
    <w:p w:rsidRDefault="00B976DE" w:rsidP="00B976DE" w:rsidR="00B976DE">
      <w:pPr>
        <w:jc w:val="both"/>
      </w:pPr>
    </w:p>
    <w:p w:rsidRDefault="001B266E" w:rsidP="001B266E" w:rsidR="001B266E">
      <w:pPr>
        <w:pStyle w:val="Tijeloteksta"/>
        <w:ind w:left="1065"/>
      </w:pPr>
      <w:r>
        <w:t xml:space="preserve">Požuruje se postupanje bivšeg zakonskog zastupnika i vlasnika dužnika </w:t>
      </w:r>
      <w:r w:rsidRPr="00283622">
        <w:t>Maj</w:t>
      </w:r>
      <w:r>
        <w:t>e</w:t>
      </w:r>
      <w:r w:rsidRPr="00283622">
        <w:t xml:space="preserve"> Sesar, Đakovo, Petra Preradovića 178, OIB 46488053304</w:t>
      </w:r>
      <w:r>
        <w:t xml:space="preserve"> po t. 4. izreke rješenja ovoga suda poslovnog broja 14 St-640/16-16 od 26.10.2016., odnosno da u dogovoru sa stečajnim upraviteljem </w:t>
      </w:r>
      <w:r w:rsidRPr="00283622">
        <w:t>Jozo</w:t>
      </w:r>
      <w:r>
        <w:t>m</w:t>
      </w:r>
      <w:r w:rsidRPr="00283622">
        <w:t xml:space="preserve"> Pavičić, Osijek, Svetog Roka 44, OIB 69969627936</w:t>
      </w:r>
      <w:r>
        <w:rPr>
          <w:b/>
        </w:rPr>
        <w:t xml:space="preserve">, </w:t>
      </w:r>
      <w:r>
        <w:t xml:space="preserve"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 </w:t>
      </w:r>
    </w:p>
    <w:p w:rsidRDefault="000F4186" w:rsidP="000F4186" w:rsidR="000F4186">
      <w:pPr>
        <w:pStyle w:val="Tijeloteksta"/>
        <w:ind w:left="1065"/>
      </w:pPr>
      <w:r>
        <w:t xml:space="preserve"> </w:t>
      </w:r>
    </w:p>
    <w:p w:rsidRDefault="00B976DE" w:rsidP="004A480F" w:rsidR="00B976DE">
      <w:pPr>
        <w:ind w:hanging="720" w:left="720"/>
        <w:jc w:val="both"/>
      </w:pPr>
    </w:p>
    <w:p w:rsidRDefault="00B976DE" w:rsidP="00B976DE" w:rsidR="00B976DE">
      <w:pPr>
        <w:jc w:val="center"/>
      </w:pPr>
      <w:r>
        <w:t xml:space="preserve">U Osijeku </w:t>
      </w:r>
      <w:r w:rsidR="0059485A">
        <w:t>3</w:t>
      </w:r>
      <w:r>
        <w:t xml:space="preserve">. </w:t>
      </w:r>
      <w:r w:rsidR="001B266E">
        <w:t>veljače</w:t>
      </w:r>
      <w:r>
        <w:t xml:space="preserve"> 201</w:t>
      </w:r>
      <w:r w:rsidR="001B266E">
        <w:t>7</w:t>
      </w:r>
      <w:r>
        <w:t xml:space="preserve">. </w:t>
      </w:r>
    </w:p>
    <w:p w:rsidRDefault="00B976DE" w:rsidP="00B976DE" w:rsidR="00B976DE"/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/>
    <w:p w:rsidRDefault="00B976DE" w:rsidP="00B976DE" w:rsidR="00B976DE">
      <w:r>
        <w:t>DNA</w:t>
      </w:r>
    </w:p>
    <w:p w:rsidRDefault="001B266E" w:rsidP="00E914A3" w:rsidR="001B266E">
      <w:pPr>
        <w:numPr>
          <w:ilvl w:val="0"/>
          <w:numId w:val="9"/>
        </w:numPr>
      </w:pPr>
      <w:r w:rsidRPr="00283622">
        <w:t>Maj</w:t>
      </w:r>
      <w:r w:rsidR="0083546A">
        <w:t>a</w:t>
      </w:r>
      <w:r w:rsidRPr="00283622">
        <w:t xml:space="preserve"> Sesar, Đakovo, Petra Preradovića 178</w:t>
      </w:r>
    </w:p>
    <w:p w:rsidRDefault="00CB778F" w:rsidP="00E914A3" w:rsidR="00B976DE">
      <w:pPr>
        <w:numPr>
          <w:ilvl w:val="0"/>
          <w:numId w:val="9"/>
        </w:numPr>
      </w:pPr>
      <w:r>
        <w:t>stečajni upravitelj mr. sc. Jozo Pavičić</w:t>
      </w:r>
    </w:p>
    <w:p w:rsidRDefault="00C93055" w:rsidP="00B976DE" w:rsidR="00C93055"/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62C" w:rsidR="003E062C">
      <w:r>
        <w:separator/>
      </w:r>
    </w:p>
  </w:endnote>
  <w:endnote w:id="0" w:type="continuationSeparator">
    <w:p w:rsidRDefault="003E062C" w:rsidR="003E0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62C" w:rsidR="003E062C">
      <w:r>
        <w:separator/>
      </w:r>
    </w:p>
  </w:footnote>
  <w:footnote w:id="0" w:type="continuationSeparator">
    <w:p w:rsidRDefault="003E062C" w:rsidR="003E0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1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B68" w:rsidP="00B85B68" w:rsidR="00083BA6">
    <w:pPr>
      <w:jc w:val="right"/>
    </w:pPr>
    <w:r w:rsidRPr="00B85B68">
      <w:t>14 St-640/16-8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1D20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186"/>
    <w:rsid w:val="000F4685"/>
    <w:rsid w:val="00101A3E"/>
    <w:rsid w:val="00110657"/>
    <w:rsid w:val="00110B50"/>
    <w:rsid w:val="00113A33"/>
    <w:rsid w:val="00115738"/>
    <w:rsid w:val="0011587F"/>
    <w:rsid w:val="00115F84"/>
    <w:rsid w:val="0012128D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9493A"/>
    <w:rsid w:val="001A4492"/>
    <w:rsid w:val="001A6A6A"/>
    <w:rsid w:val="001B1808"/>
    <w:rsid w:val="001B266E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2797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62C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479EC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480F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29FC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52C"/>
    <w:rsid w:val="005926AA"/>
    <w:rsid w:val="00592B34"/>
    <w:rsid w:val="0059485A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0AC3"/>
    <w:rsid w:val="00681187"/>
    <w:rsid w:val="00681751"/>
    <w:rsid w:val="0068710A"/>
    <w:rsid w:val="00687217"/>
    <w:rsid w:val="00690255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546A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4D27"/>
    <w:rsid w:val="00874E19"/>
    <w:rsid w:val="00880889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4DC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131C"/>
    <w:rsid w:val="00B8249D"/>
    <w:rsid w:val="00B828B7"/>
    <w:rsid w:val="00B85B68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78F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867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2016.</izvorni_sadrzaj>
    <derivirana_varijabla naziv="DomainObject.Predmet.DatumRjesavanja_1">26.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Duo-M j.d.o.o. Frizerski salon za žene i muškarce</izvorni_sadrzaj>
    <derivirana_varijabla naziv="DomainObject.Predmet.ProtustrankaFormated_1">  Duo-M j.d.o.o. Frizerski salon za žene i muškarce</derivirana_varijabla>
  </DomainObject.Predmet.ProtustrankaFormated>
  <DomainObject.Predmet.ProtustrankaFormatedOIB>
    <izvorni_sadrzaj>  Duo-M j.d.o.o. Frizerski salon za žene i muškarce, OIB 09141019909</izvorni_sadrzaj>
    <derivirana_varijabla naziv="DomainObject.Predmet.ProtustrankaFormatedOIB_1">  Duo-M j.d.o.o. Frizerski salon za žene i muškarce, OIB 09141019909</derivirana_varijabla>
  </DomainObject.Predmet.ProtustrankaFormatedOIB>
  <DomainObject.Predmet.ProtustrankaFormatedWithAdress>
    <izvorni_sadrzaj> Duo-M j.d.o.o. Frizerski salon za žene i muškarce, Ante Starčevića 15, 31400 Đakovo</izvorni_sadrzaj>
    <derivirana_varijabla naziv="DomainObject.Predmet.ProtustrankaFormatedWithAdress_1"> Duo-M j.d.o.o. Frizerski salon za žene i muškarce, Ante Starčevića 15, 31400 Đakovo</derivirana_varijabla>
  </DomainObject.Predmet.ProtustrankaFormatedWithAdress>
  <DomainObject.Predmet.ProtustrankaFormatedWithAdressOIB>
    <izvorni_sadrzaj> Duo-M j.d.o.o. Frizerski salon za žene i muškarce, OIB 09141019909, Ante Starčevića 15, 31400 Đakovo</izvorni_sadrzaj>
    <derivirana_varijabla naziv="DomainObject.Predmet.ProtustrankaFormatedWithAdressOIB_1"> Duo-M j.d.o.o. Frizerski salon za žene i muškarce, OIB 09141019909, Ante Starčevića 15, 31400 Đakovo</derivirana_varijabla>
  </DomainObject.Predmet.ProtustrankaFormatedWithAdressOIB>
  <DomainObject.Predmet.ProtustrankaWithAdress>
    <izvorni_sadrzaj>Duo-M j.d.o.o. Frizerski salon za žene i muškarce Ante Starčevića 15, 31400 Đakovo</izvorni_sadrzaj>
    <derivirana_varijabla naziv="DomainObject.Predmet.ProtustrankaWithAdress_1">Duo-M j.d.o.o. Frizerski salon za žene i muškarce Ante Starčevića 15, 31400 Đakovo</derivirana_varijabla>
  </DomainObject.Predmet.ProtustrankaWithAdress>
  <DomainObject.Predmet.ProtustrankaWithAdressOIB>
    <izvorni_sadrzaj>Duo-M j.d.o.o. Frizerski salon za žene i muškarce, OIB 09141019909, Ante Starčevića 15, 31400 Đakovo</izvorni_sadrzaj>
    <derivirana_varijabla naziv="DomainObject.Predmet.ProtustrankaWithAdressOIB_1">Duo-M j.d.o.o. Frizerski salon za žene i muškarce, OIB 09141019909, Ante Starčevića 15, 31400 Đakovo</derivirana_varijabla>
  </DomainObject.Predmet.ProtustrankaWithAdressOIB>
  <DomainObject.Predmet.ProtustrankaNazivFormated>
    <izvorni_sadrzaj>Duo-M j.d.o.o. Frizerski salon za žene i muškarce</izvorni_sadrzaj>
    <derivirana_varijabla naziv="DomainObject.Predmet.ProtustrankaNazivFormated_1">Duo-M j.d.o.o. Frizerski salon za žene i muškarce</derivirana_varijabla>
  </DomainObject.Predmet.ProtustrankaNazivFormated>
  <DomainObject.Predmet.ProtustrankaNazivFormatedOIB>
    <izvorni_sadrzaj>Duo-M j.d.o.o. Frizerski salon za žene i muškarce, OIB 09141019909</izvorni_sadrzaj>
    <derivirana_varijabla naziv="DomainObject.Predmet.ProtustrankaNazivFormatedOIB_1">Duo-M j.d.o.o. Frizerski salon za žene i muškarce, OIB 09141019909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Duo-M j.d.o.o. Frizerski salon za žene i muškarce</item>
    </izvorni_sadrzaj>
    <derivirana_varijabla naziv="DomainObject.Predmet.ProtuStrankaListFormated_1">
      <item>Duo-M j.d.o.o. Frizerski salon za žene i muškarce</item>
    </derivirana_varijabla>
  </DomainObject.Predmet.ProtuStrankaListFormated>
  <DomainObject.Predmet.ProtuStrankaListFormatedOIB>
    <izvorni_sadrzaj>
      <item>Duo-M j.d.o.o. Frizerski salon za žene i muškarce, OIB 09141019909</item>
    </izvorni_sadrzaj>
    <derivirana_varijabla naziv="DomainObject.Predmet.ProtuStrankaListFormatedOIB_1">
      <item>Duo-M j.d.o.o. Frizerski salon za žene i muškarce, OIB 09141019909</item>
    </derivirana_varijabla>
  </DomainObject.Predmet.ProtuStrankaListFormatedOIB>
  <DomainObject.Predmet.ProtuStrankaListFormatedWithAdress>
    <izvorni_sadrzaj>
      <item>Duo-M j.d.o.o. Frizerski salon za žene i muškarce, Ante Starčevića 15, 31400 Đakovo</item>
    </izvorni_sadrzaj>
    <derivirana_varijabla naziv="DomainObject.Predmet.ProtuStrankaListFormatedWithAdress_1">
      <item>Duo-M j.d.o.o. Frizerski salon za žene i muškarce, Ante Starčevića 15, 31400 Đakovo</item>
    </derivirana_varijabla>
  </DomainObject.Predmet.ProtuStrankaListFormatedWithAdress>
  <DomainObject.Predmet.ProtuStrankaListFormatedWithAdressOIB>
    <izvorni_sadrzaj>
      <item>Duo-M j.d.o.o. Frizerski salon za žene i muškarce, OIB 09141019909, Ante Starčevića 15, 31400 Đakovo</item>
    </izvorni_sadrzaj>
    <derivirana_varijabla naziv="DomainObject.Predmet.ProtuStrankaListFormatedWithAdressOIB_1">
      <item>Duo-M j.d.o.o. Frizerski salon za žene i muškarce, OIB 09141019909, Ante Starčevića 15, 31400 Đakovo</item>
    </derivirana_varijabla>
  </DomainObject.Predmet.ProtuStrankaListFormatedWithAdressOIB>
  <DomainObject.Predmet.ProtuStrankaListNazivFormated>
    <izvorni_sadrzaj>
      <item>Duo-M j.d.o.o. Frizerski salon za žene i muškarce</item>
    </izvorni_sadrzaj>
    <derivirana_varijabla naziv="DomainObject.Predmet.ProtuStrankaListNazivFormated_1">
      <item>Duo-M j.d.o.o. Frizerski salon za žene i muškarce</item>
    </derivirana_varijabla>
  </DomainObject.Predmet.ProtuStrankaListNazivFormated>
  <DomainObject.Predmet.ProtuStrankaListNazivFormatedOIB>
    <izvorni_sadrzaj>
      <item>Duo-M j.d.o.o. Frizerski salon za žene i muškarce, OIB 09141019909</item>
    </izvorni_sadrzaj>
    <derivirana_varijabla naziv="DomainObject.Predmet.ProtuStrankaListNazivFormatedOIB_1">
      <item>Duo-M j.d.o.o. Frizerski salon za žene i muškarce, OIB 09141019909</item>
    </derivirana_varijabla>
  </DomainObject.Predmet.ProtuStrankaListNazivFormatedOIB>
  <DomainObject.Predmet.OstaliListFormated>
    <izvorni_sadrzaj>
      <item>ŽDO GUO OSIJEK</item>
      <item>Maja Sesar</item>
      <item>Jozo Pavičić</item>
    </izvorni_sadrzaj>
    <derivirana_varijabla naziv="DomainObject.Predmet.OstaliListFormated_1">
      <item>ŽDO GUO OSIJEK</item>
      <item>Maja Sesar</item>
      <item>Jozo Pavičić</item>
    </derivirana_varijabla>
  </DomainObject.Predmet.OstaliListFormated>
  <DomainObject.Predmet.OstaliListFormatedOIB>
    <izvorni_sadrzaj>
      <item>ŽDO GUO OSIJEK</item>
      <item>Maja Sesar, OIB 46488053304</item>
      <item>Jozo Pavičić, OIB 69969627936</item>
    </izvorni_sadrzaj>
    <derivirana_varijabla naziv="DomainObject.Predmet.OstaliListFormatedOIB_1">
      <item>ŽDO GUO OSIJEK</item>
      <item>Maja Sesar, OIB 46488053304</item>
      <item>Jozo Pavičić, OIB 69969627936</item>
    </derivirana_varijabla>
  </DomainObject.Predmet.OstaliListFormatedOIB>
  <DomainObject.Predmet.OstaliListFormatedWithAdress>
    <izvorni_sadrzaj>
      <item>ŽDO GUO OSIJEK</item>
      <item>Maja Sesar, P. Preradovića 178, 31400 Đakovo</item>
      <item>Jozo Pavičić, Svetog Roka 44, 31000 Osijek</item>
    </izvorni_sadrzaj>
    <derivirana_varijabla naziv="DomainObject.Predmet.OstaliListFormatedWithAdress_1">
      <item>ŽDO GUO OSIJEK</item>
      <item>Maja Sesar, P. Preradovića 178, 31400 Đakovo</item>
      <item>Jozo Pavičić, Svetog Roka 44, 31000 Osijek</item>
    </derivirana_varijabla>
  </DomainObject.Predmet.OstaliListFormatedWithAdress>
  <DomainObject.Predmet.OstaliListFormatedWithAdressOIB>
    <izvorni_sadrzaj>
      <item>ŽDO GUO OSIJEK</item>
      <item>Maja Sesar, OIB 46488053304, P. Preradovića 178, 31400 Đakovo</item>
      <item>Jozo Pavičić, OIB 69969627936, Svetog Roka 44, 31000 Osijek</item>
    </izvorni_sadrzaj>
    <derivirana_varijabla naziv="DomainObject.Predmet.OstaliListFormatedWithAdressOIB_1">
      <item>ŽDO GUO OSIJEK</item>
      <item>Maja Sesar, OIB 46488053304, P. Preradovića 178, 31400 Đakovo</item>
      <item>Jozo Pavičić, OIB 69969627936, Svetog Roka 44, 31000 Osijek</item>
    </derivirana_varijabla>
  </DomainObject.Predmet.OstaliListFormatedWithAdressOIB>
  <DomainObject.Predmet.OstaliListNazivFormated>
    <izvorni_sadrzaj>
      <item>ŽDO GUO OSIJEK</item>
      <item>Maja Sesar</item>
      <item>Jozo Pavičić</item>
    </izvorni_sadrzaj>
    <derivirana_varijabla naziv="DomainObject.Predmet.OstaliListNazivFormated_1">
      <item>ŽDO GUO OSIJEK</item>
      <item>Maja Sesar</item>
      <item>Jozo Pavičić</item>
    </derivirana_varijabla>
  </DomainObject.Predmet.OstaliListNazivFormated>
  <DomainObject.Predmet.OstaliListNazivFormatedOIB>
    <izvorni_sadrzaj>
      <item>ŽDO GUO OSIJEK</item>
      <item>Maja Sesar, OIB 46488053304</item>
      <item>Jozo Pavičić, OIB 69969627936</item>
    </izvorni_sadrzaj>
    <derivirana_varijabla naziv="DomainObject.Predmet.OstaliListNazivFormatedOIB_1">
      <item>ŽDO GUO OSIJEK</item>
      <item>Maja Sesar, OIB 46488053304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Duo-M j.d.o.o. Frizerski salon za žene i muškarce</izvorni_sadrzaj>
    <derivirana_varijabla naziv="DomainObject.Predmet.ProtustrankaIDrugi_1">Duo-M j.d.o.o. Frizerski salon za žene i muškarce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Duo-M j.d.o.o. Frizerski salon za žene i muškarce, OIB 09141019909, Ante Starčevića 15, 31400 Đakovo</izvorni_sadrzaj>
    <derivirana_varijabla naziv="DomainObject.Predmet.ProtustrankaIDrugiAdressOIB_1">Duo-M j.d.o.o. Frizerski salon za žene i muškarce, OIB 09141019909, Ante Starčevića 15,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2016.</izvorni_sadrzaj>
    <derivirana_varijabla naziv="DomainObject.Predmet.OdlukaRjesenje.DatumDonosenjaOdluke_1">26. listopada 2016.</derivirana_varijabla>
  </DomainObject.Predmet.OdlukaRjesenje.DatumDonosenjaOdluke>
  <DomainObject.Predmet.OdlukaRjesenje.DatumPravomocnosti>
    <izvorni_sadrzaj>5. siječnja 2017.</izvorni_sadrzaj>
    <derivirana_varijabla naziv="DomainObject.Predmet.OdlukaRjesenje.DatumPravomocnosti_1">5. siječnja 2017.</derivirana_varijabla>
  </DomainObject.Predmet.OdlukaRjesenje.DatumPravomocnosti>
  <DomainObject.Predmet.OdlukaRjesenje.Oznaka>
    <izvorni_sadrzaj>St-640/2016-24</izvorni_sadrzaj>
    <derivirana_varijabla naziv="DomainObject.Predmet.OdlukaRjesenje.Oznaka_1">St-640/2016-24</derivirana_varijabla>
  </DomainObject.Predmet.OdlukaRjesenje.Oznaka>
  <DomainObject.Predmet.SudioniciListNaziv>
    <izvorni_sadrzaj>
      <item>FINA RC OSIJEK</item>
      <item>Duo-M j.d.o.o. Frizerski salon za žene i muškarce</item>
      <item>ŽDO GUO OSIJEK</item>
      <item>Maja Sesar</item>
      <item>Jozo Pavičić</item>
    </izvorni_sadrzaj>
    <derivirana_varijabla naziv="DomainObject.Predmet.SudioniciListNaziv_1">
      <item>FINA RC OSIJEK</item>
      <item>Duo-M j.d.o.o. Frizerski salon za žene i muškarce</item>
      <item>ŽDO GUO OSIJEK</item>
      <item>Maja Sesar</item>
      <item>Jozo Pavičić</item>
    </derivirana_varijabla>
  </DomainObject.Predmet.SudioniciListNaziv>
  <DomainObject.Predmet.SudioniciListAdressOIB>
    <izvorni_sadrzaj>
      <item>FINA RC OSIJEK, OIB 85821130368</item>
      <item>Duo-M j.d.o.o. Frizerski salon za žene i muškarce, OIB 09141019909, Ante Starčevića 15,31400 Đakovo</item>
      <item>ŽDO GUO OSIJEK</item>
      <item>Maja Sesar, OIB 46488053304, P. Preradovića 178,31400 Đakovo</item>
      <item>Jozo Pavičić, OIB 69969627936, Svetog Roka 44,31000 Osijek</item>
    </izvorni_sadrzaj>
    <derivirana_varijabla naziv="DomainObject.Predmet.SudioniciListAdressOIB_1">
      <item>FINA RC OSIJEK, OIB 85821130368</item>
      <item>Duo-M j.d.o.o. Frizerski salon za žene i muškarce, OIB 09141019909, Ante Starčevića 15,31400 Đakovo</item>
      <item>ŽDO GUO OSIJEK</item>
      <item>Maja Sesar, OIB 46488053304, P. Preradovića 178,31400 Đakovo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09141019909</item>
      <item>, OIB null</item>
      <item>, OIB 46488053304</item>
      <item>, OIB 69969627936</item>
    </izvorni_sadrzaj>
    <derivirana_varijabla naziv="DomainObject.Predmet.SudioniciListNazivOIB_1">
      <item>, OIB 85821130368</item>
      <item>, OIB 09141019909</item>
      <item>, OIB null</item>
      <item>, OIB 46488053304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14DF3-CA5D-445A-BAE9-8F49CB225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44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2017-02-02T13:32:00Z</dcterms:created>
  <dc:creator>sban</dc:creator>
  <cp:lastModifiedBy>Elizabeta Đeke</cp:lastModifiedBy>
  <cp:lastPrinted>2015-12-17T13:14:00Z</cp:lastPrinted>
  <dcterms:modified xmlns:xsi="http://www.w3.org/2001/XMLSchema-instance" xsi:type="dcterms:W3CDTF">2017-02-03T06:55:00Z</dcterms:modified>
  <cp:revision>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