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db5c" w14:paraId="47ddb5c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3A4E1E">
        <w:rPr>
          <w:rFonts w:hAnsi="Times New Roman" w:ascii="Times New Roman"/>
        </w:rPr>
        <w:t>4</w:t>
      </w:r>
      <w:r w:rsidR="00F546DC">
        <w:rPr>
          <w:rFonts w:hAnsi="Times New Roman" w:ascii="Times New Roman"/>
        </w:rPr>
        <w:t>5</w:t>
      </w:r>
      <w:r w:rsidR="00351193">
        <w:rPr>
          <w:rFonts w:hAnsi="Times New Roman" w:ascii="Times New Roman"/>
        </w:rPr>
        <w:t>53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351193">
        <w:rPr>
          <w:rFonts w:hAnsi="Times New Roman" w:ascii="Times New Roman"/>
        </w:rPr>
        <w:t xml:space="preserve">APRICATIO </w:t>
      </w:r>
      <w:r w:rsidR="00B136E0">
        <w:rPr>
          <w:rFonts w:hAnsi="Times New Roman" w:ascii="Times New Roman"/>
        </w:rPr>
        <w:t xml:space="preserve">d.o.o., </w:t>
      </w:r>
      <w:r w:rsidR="00443917">
        <w:rPr>
          <w:rFonts w:hAnsi="Times New Roman" w:ascii="Times New Roman"/>
        </w:rPr>
        <w:t xml:space="preserve">Zagreb, </w:t>
      </w:r>
      <w:r w:rsidR="00351193">
        <w:rPr>
          <w:rFonts w:hAnsi="Times New Roman" w:ascii="Times New Roman"/>
        </w:rPr>
        <w:t>Savska cesta 142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351193">
        <w:rPr>
          <w:rFonts w:hAnsi="Times New Roman" w:ascii="Times New Roman"/>
        </w:rPr>
        <w:t>47145687675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884081">
        <w:rPr>
          <w:rFonts w:hAnsi="Times New Roman" w:ascii="Times New Roman"/>
        </w:rPr>
        <w:t>24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351193">
        <w:rPr>
          <w:rFonts w:hAnsi="Times New Roman" w:ascii="Times New Roman"/>
        </w:rPr>
        <w:t>Mati Lovriću</w:t>
      </w:r>
      <w:r w:rsidR="00443917">
        <w:rPr>
          <w:rFonts w:hAnsi="Times New Roman" w:ascii="Times New Roman"/>
        </w:rPr>
        <w:t xml:space="preserve">, Zagreb, </w:t>
      </w:r>
      <w:r w:rsidR="00351193">
        <w:rPr>
          <w:rFonts w:hAnsi="Times New Roman" w:ascii="Times New Roman"/>
        </w:rPr>
        <w:t>Ulica Drage Gervaisa 16</w:t>
      </w:r>
      <w:r w:rsidR="001F6CB6">
        <w:rPr>
          <w:rFonts w:hAnsi="Times New Roman" w:ascii="Times New Roman"/>
        </w:rPr>
        <w:t>,</w:t>
      </w:r>
      <w:r w:rsidR="00B14D32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351193">
        <w:rPr>
          <w:rFonts w:hAnsi="Times New Roman" w:ascii="Times New Roman"/>
        </w:rPr>
        <w:t>20115946197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1F6CB6">
        <w:rPr>
          <w:rFonts w:hAnsi="Times New Roman" w:ascii="Times New Roman"/>
          <w:color w:val="000000"/>
        </w:rPr>
        <w:t>ivom na broj 2001</w:t>
      </w:r>
      <w:r w:rsidR="00351193">
        <w:rPr>
          <w:rFonts w:hAnsi="Times New Roman" w:ascii="Times New Roman"/>
          <w:color w:val="000000"/>
        </w:rPr>
        <w:t>-4553</w:t>
      </w:r>
      <w:r w:rsidR="001A65C9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F435FA">
        <w:rPr>
          <w:rFonts w:hAnsi="Times New Roman" w:ascii="Times New Roman"/>
          <w:color w:val="000000"/>
        </w:rPr>
        <w:t>2001-</w:t>
      </w:r>
      <w:r w:rsidR="00351193">
        <w:rPr>
          <w:rFonts w:hAnsi="Times New Roman" w:ascii="Times New Roman"/>
          <w:color w:val="000000"/>
        </w:rPr>
        <w:t>4553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E24E5B" w:rsidRPr="00E24E5B">
        <w:rPr>
          <w:rFonts w:hAnsi="Times New Roman" w:ascii="Times New Roman"/>
        </w:rPr>
        <w:t xml:space="preserve"> </w:t>
      </w:r>
      <w:r w:rsidR="00E24E5B">
        <w:rPr>
          <w:rFonts w:hAnsi="Times New Roman" w:ascii="Times New Roman"/>
        </w:rPr>
        <w:t>APRICATIO d.o.o., Zagreb, Savska cesta 142, OIB 47145687675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15FB9">
        <w:rPr>
          <w:rFonts w:hAnsi="Times New Roman" w:ascii="Times New Roman"/>
        </w:rPr>
        <w:t>24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28D" w:rsidP="00481288" w:rsidR="0040528D">
      <w:r>
        <w:separator/>
      </w:r>
    </w:p>
  </w:endnote>
  <w:endnote w:id="0" w:type="continuationSeparator">
    <w:p w:rsidRDefault="0040528D" w:rsidP="00481288" w:rsidR="00405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28D" w:rsidP="00481288" w:rsidR="0040528D">
      <w:r>
        <w:separator/>
      </w:r>
    </w:p>
  </w:footnote>
  <w:footnote w:id="0" w:type="continuationSeparator">
    <w:p w:rsidRDefault="0040528D" w:rsidP="00481288" w:rsidR="00405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85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1F6CB6">
      <w:rPr>
        <w:rFonts w:hAnsi="Times New Roman" w:ascii="Times New Roman"/>
      </w:rPr>
      <w:t>4</w:t>
    </w:r>
    <w:r w:rsidR="00F546DC">
      <w:rPr>
        <w:rFonts w:hAnsi="Times New Roman" w:ascii="Times New Roman"/>
      </w:rPr>
      <w:t>5</w:t>
    </w:r>
    <w:r w:rsidR="00E24E5B">
      <w:rPr>
        <w:rFonts w:hAnsi="Times New Roman" w:ascii="Times New Roman"/>
      </w:rPr>
      <w:t>53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341DD"/>
    <w:rsid w:val="00040C1D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07A0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720E3"/>
    <w:rsid w:val="001A65C9"/>
    <w:rsid w:val="001B0672"/>
    <w:rsid w:val="001B55DC"/>
    <w:rsid w:val="001B6792"/>
    <w:rsid w:val="001C59DF"/>
    <w:rsid w:val="001D2338"/>
    <w:rsid w:val="001E6C73"/>
    <w:rsid w:val="001F5E35"/>
    <w:rsid w:val="001F6CB6"/>
    <w:rsid w:val="00204B5B"/>
    <w:rsid w:val="00216829"/>
    <w:rsid w:val="00232C62"/>
    <w:rsid w:val="00232DB4"/>
    <w:rsid w:val="00234D41"/>
    <w:rsid w:val="00244A74"/>
    <w:rsid w:val="002514E6"/>
    <w:rsid w:val="0025437A"/>
    <w:rsid w:val="00256F90"/>
    <w:rsid w:val="00264757"/>
    <w:rsid w:val="002712AC"/>
    <w:rsid w:val="0027691B"/>
    <w:rsid w:val="002803D7"/>
    <w:rsid w:val="00295303"/>
    <w:rsid w:val="002A2A5D"/>
    <w:rsid w:val="002B74FD"/>
    <w:rsid w:val="002D0476"/>
    <w:rsid w:val="002F60A7"/>
    <w:rsid w:val="0030295F"/>
    <w:rsid w:val="003150EC"/>
    <w:rsid w:val="00336BE9"/>
    <w:rsid w:val="00337270"/>
    <w:rsid w:val="0034318E"/>
    <w:rsid w:val="00344270"/>
    <w:rsid w:val="0034571A"/>
    <w:rsid w:val="00351193"/>
    <w:rsid w:val="00364557"/>
    <w:rsid w:val="0038517D"/>
    <w:rsid w:val="00395037"/>
    <w:rsid w:val="003A3A82"/>
    <w:rsid w:val="003A3B62"/>
    <w:rsid w:val="003A4E1E"/>
    <w:rsid w:val="003A746B"/>
    <w:rsid w:val="003C05AD"/>
    <w:rsid w:val="0040528D"/>
    <w:rsid w:val="00412ADC"/>
    <w:rsid w:val="004323E4"/>
    <w:rsid w:val="0043648F"/>
    <w:rsid w:val="00440B2D"/>
    <w:rsid w:val="00443917"/>
    <w:rsid w:val="00464401"/>
    <w:rsid w:val="00465A9E"/>
    <w:rsid w:val="00472CF2"/>
    <w:rsid w:val="00481288"/>
    <w:rsid w:val="004815DC"/>
    <w:rsid w:val="0048204F"/>
    <w:rsid w:val="004A54F4"/>
    <w:rsid w:val="004B35D6"/>
    <w:rsid w:val="004C463E"/>
    <w:rsid w:val="004D190B"/>
    <w:rsid w:val="004D1E3E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43195"/>
    <w:rsid w:val="00564B42"/>
    <w:rsid w:val="00566865"/>
    <w:rsid w:val="005731FB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570FE"/>
    <w:rsid w:val="00662935"/>
    <w:rsid w:val="0066796B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42298"/>
    <w:rsid w:val="00764397"/>
    <w:rsid w:val="00774EF9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84081"/>
    <w:rsid w:val="008A4D94"/>
    <w:rsid w:val="008A7577"/>
    <w:rsid w:val="008C6A7F"/>
    <w:rsid w:val="008E736B"/>
    <w:rsid w:val="008F68B3"/>
    <w:rsid w:val="00901E2F"/>
    <w:rsid w:val="00914C21"/>
    <w:rsid w:val="00960FE0"/>
    <w:rsid w:val="00962A53"/>
    <w:rsid w:val="00964019"/>
    <w:rsid w:val="0098206A"/>
    <w:rsid w:val="0098261F"/>
    <w:rsid w:val="00994784"/>
    <w:rsid w:val="009A43BB"/>
    <w:rsid w:val="009B0AD6"/>
    <w:rsid w:val="009C17FE"/>
    <w:rsid w:val="009E773B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64ABB"/>
    <w:rsid w:val="00A64E17"/>
    <w:rsid w:val="00A714A0"/>
    <w:rsid w:val="00A83AA8"/>
    <w:rsid w:val="00A84BFC"/>
    <w:rsid w:val="00AF43FB"/>
    <w:rsid w:val="00B06519"/>
    <w:rsid w:val="00B136E0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76E7D"/>
    <w:rsid w:val="00C82BC6"/>
    <w:rsid w:val="00C9351C"/>
    <w:rsid w:val="00CA0FFB"/>
    <w:rsid w:val="00CB67FE"/>
    <w:rsid w:val="00CD4F1F"/>
    <w:rsid w:val="00CD5F5F"/>
    <w:rsid w:val="00CE5CE2"/>
    <w:rsid w:val="00CF1A6A"/>
    <w:rsid w:val="00CF6E6C"/>
    <w:rsid w:val="00D02D54"/>
    <w:rsid w:val="00D1593D"/>
    <w:rsid w:val="00D15FB9"/>
    <w:rsid w:val="00D223A1"/>
    <w:rsid w:val="00D36C30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4EDD"/>
    <w:rsid w:val="00DB7BBB"/>
    <w:rsid w:val="00DD26C3"/>
    <w:rsid w:val="00DD3012"/>
    <w:rsid w:val="00DD7990"/>
    <w:rsid w:val="00DF3954"/>
    <w:rsid w:val="00DF3CA9"/>
    <w:rsid w:val="00E01803"/>
    <w:rsid w:val="00E01A2A"/>
    <w:rsid w:val="00E0385C"/>
    <w:rsid w:val="00E120AB"/>
    <w:rsid w:val="00E216E4"/>
    <w:rsid w:val="00E24E5B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F0A97"/>
    <w:rsid w:val="00EF0B6F"/>
    <w:rsid w:val="00F205AB"/>
    <w:rsid w:val="00F27C2D"/>
    <w:rsid w:val="00F36F6B"/>
    <w:rsid w:val="00F4154A"/>
    <w:rsid w:val="00F435FA"/>
    <w:rsid w:val="00F546DC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38B7"/>
    <w:rsid w:val="00FD17D0"/>
    <w:rsid w:val="00FD641C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3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8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3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8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4553</izvorni_sadrzaj>
    <derivirana_varijabla naziv="DomainObject.Predmet.Broj_1">4553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St-4553/2016</izvorni_sadrzaj>
    <derivirana_varijabla naziv="DomainObject.Predmet.OznakaBroj_1">St-4553/2016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APRICATIO d.o.o. zastupanog po punomoćniku Mato Lovrić</izvorni_sadrzaj>
    <derivirana_varijabla naziv="DomainObject.Predmet.ProtustrankaFormated_1">  APRICATIO d.o.o. zastupanog po punomoćniku Mato Lovrić</derivirana_varijabla>
  </DomainObject.Predmet.ProtustrankaFormated>
  <DomainObject.Predmet.ProtustrankaFormatedOIB>
    <izvorni_sadrzaj>  APRICATIO d.o.o., OIB 47145687675 zastupanog po punomoćniku Mato Lovrić</izvorni_sadrzaj>
    <derivirana_varijabla naziv="DomainObject.Predmet.ProtustrankaFormatedOIB_1">  APRICATIO d.o.o., OIB 47145687675 zastupanog po punomoćniku Mato Lovrić</derivirana_varijabla>
  </DomainObject.Predmet.ProtustrankaFormatedOIB>
  <DomainObject.Predmet.ProtustrankaFormatedWithAdress>
    <izvorni_sadrzaj> APRICATIO d.o.o., Savska cesta 142, 10000 Zagreb zastupanog po punomoćniku Mato Lovrić</izvorni_sadrzaj>
    <derivirana_varijabla naziv="DomainObject.Predmet.ProtustrankaFormatedWithAdress_1"> APRICATIO d.o.o., Savska cesta 142, 10000 Zagreb zastupanog po punomoćniku Mato Lovrić</derivirana_varijabla>
  </DomainObject.Predmet.ProtustrankaFormatedWithAdress>
  <DomainObject.Predmet.ProtustrankaFormatedWithAdressOIB>
    <izvorni_sadrzaj> APRICATIO d.o.o., OIB 47145687675, Savska cesta 142, 10000 Zagreb zastupanog po punomoćniku Mato Lovrić</izvorni_sadrzaj>
    <derivirana_varijabla naziv="DomainObject.Predmet.ProtustrankaFormatedWithAdressOIB_1"> APRICATIO d.o.o., OIB 47145687675, Savska cesta 142, 10000 Zagreb zastupanog po punomoćniku Mato Lovrić</derivirana_varijabla>
  </DomainObject.Predmet.ProtustrankaFormatedWithAdressOIB>
  <DomainObject.Predmet.ProtustrankaWithAdress>
    <izvorni_sadrzaj>APRICATIO d.o.o. Savska cesta 142, 10000 Zagreb</izvorni_sadrzaj>
    <derivirana_varijabla naziv="DomainObject.Predmet.ProtustrankaWithAdress_1">APRICATIO d.o.o. Savska cesta 142, 10000 Zagreb</derivirana_varijabla>
  </DomainObject.Predmet.ProtustrankaWithAdress>
  <DomainObject.Predmet.ProtustrankaWithAdressOIB>
    <izvorni_sadrzaj>APRICATIO d.o.o., OIB 47145687675, Savska cesta 142, 10000 Zagreb</izvorni_sadrzaj>
    <derivirana_varijabla naziv="DomainObject.Predmet.ProtustrankaWithAdressOIB_1">APRICATIO d.o.o., OIB 47145687675, Savska cesta 142, 10000 Zagreb</derivirana_varijabla>
  </DomainObject.Predmet.ProtustrankaWithAdressOIB>
  <DomainObject.Predmet.ProtustrankaNazivFormated>
    <izvorni_sadrzaj>APRICATIO d.o.o.</izvorni_sadrzaj>
    <derivirana_varijabla naziv="DomainObject.Predmet.ProtustrankaNazivFormated_1">APRICATIO d.o.o.</derivirana_varijabla>
  </DomainObject.Predmet.ProtustrankaNazivFormated>
  <DomainObject.Predmet.ProtustrankaNazivFormatedOIB>
    <izvorni_sadrzaj>APRICATIO d.o.o., OIB 47145687675</izvorni_sadrzaj>
    <derivirana_varijabla naziv="DomainObject.Predmet.ProtustrankaNazivFormatedOIB_1">APRICATIO d.o.o., OIB 47145687675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APRICATIO d.o.o. zastupanog po punomoćniku Mato Lovrić</item>
    </izvorni_sadrzaj>
    <derivirana_varijabla naziv="DomainObject.Predmet.ProtuStrankaListFormated_1">
      <item>APRICATIO d.o.o. zastupanog po punomoćniku Mato Lovrić</item>
    </derivirana_varijabla>
  </DomainObject.Predmet.ProtuStrankaListFormated>
  <DomainObject.Predmet.ProtuStrankaListFormatedOIB>
    <izvorni_sadrzaj>
      <item>APRICATIO d.o.o., OIB 47145687675 zastupanog po punomoćniku Mato Lovrić</item>
    </izvorni_sadrzaj>
    <derivirana_varijabla naziv="DomainObject.Predmet.ProtuStrankaListFormatedOIB_1">
      <item>APRICATIO d.o.o., OIB 47145687675 zastupanog po punomoćniku Mato Lovrić</item>
    </derivirana_varijabla>
  </DomainObject.Predmet.ProtuStrankaListFormatedOIB>
  <DomainObject.Predmet.ProtuStrankaListFormatedWithAdress>
    <izvorni_sadrzaj>
      <item>APRICATIO d.o.o., Savska cesta 142, 10000 Zagreb zastupanog po punomoćniku Mato Lovrić</item>
    </izvorni_sadrzaj>
    <derivirana_varijabla naziv="DomainObject.Predmet.ProtuStrankaListFormatedWithAdress_1">
      <item>APRICATIO d.o.o., Savska cesta 142, 10000 Zagreb zastupanog po punomoćniku Mato Lovrić</item>
    </derivirana_varijabla>
  </DomainObject.Predmet.ProtuStrankaListFormatedWithAdress>
  <DomainObject.Predmet.ProtuStrankaListFormatedWithAdressOIB>
    <izvorni_sadrzaj>
      <item>APRICATIO d.o.o., OIB 47145687675, Savska cesta 142, 10000 Zagreb zastupanog po punomoćniku Mato Lovrić</item>
    </izvorni_sadrzaj>
    <derivirana_varijabla naziv="DomainObject.Predmet.ProtuStrankaListFormatedWithAdressOIB_1">
      <item>APRICATIO d.o.o., OIB 47145687675, Savska cesta 142, 10000 Zagreb zastupanog po punomoćniku Mato Lovrić</item>
    </derivirana_varijabla>
  </DomainObject.Predmet.ProtuStrankaListFormatedWithAdressOIB>
  <DomainObject.Predmet.ProtuStrankaListNazivFormated>
    <izvorni_sadrzaj>
      <item>APRICATIO d.o.o.</item>
    </izvorni_sadrzaj>
    <derivirana_varijabla naziv="DomainObject.Predmet.ProtuStrankaListNazivFormated_1">
      <item>APRICATIO d.o.o.</item>
    </derivirana_varijabla>
  </DomainObject.Predmet.ProtuStrankaListNazivFormated>
  <DomainObject.Predmet.ProtuStrankaListNazivFormatedOIB>
    <izvorni_sadrzaj>
      <item>APRICATIO d.o.o., OIB 47145687675</item>
    </izvorni_sadrzaj>
    <derivirana_varijabla naziv="DomainObject.Predmet.ProtuStrankaListNazivFormatedOIB_1">
      <item>APRICATIO d.o.o., OIB 47145687675</item>
    </derivirana_varijabla>
  </DomainObject.Predmet.ProtuStrankaListNazivFormatedOIB>
  <DomainObject.Predmet.OstaliListFormated>
    <izvorni_sadrzaj>
      <item>Mato Lovrić punomoćnik sudionika u postupku APRICATIO d.o.o.</item>
    </izvorni_sadrzaj>
    <derivirana_varijabla naziv="DomainObject.Predmet.OstaliListFormated_1">
      <item>Mato Lovrić punomoćnik sudionika u postupku APRICATIO d.o.o.</item>
    </derivirana_varijabla>
  </DomainObject.Predmet.OstaliListFormated>
  <DomainObject.Predmet.OstaliListFormatedOIB>
    <izvorni_sadrzaj>
      <item>Mato Lovrić, OIB 20115946197 punomoćnik sudionika u postupku APRICATIO d.o.o.</item>
    </izvorni_sadrzaj>
    <derivirana_varijabla naziv="DomainObject.Predmet.OstaliListFormatedOIB_1">
      <item>Mato Lovrić, OIB 20115946197 punomoćnik sudionika u postupku APRICATIO d.o.o.</item>
    </derivirana_varijabla>
  </DomainObject.Predmet.OstaliListFormatedOIB>
  <DomainObject.Predmet.OstaliListFormatedWithAdress>
    <izvorni_sadrzaj>
      <item>Mato Lovrić, Ulica Drage Gervaisa 16, 10000 Zagreb punomoćnik sudionika u postupku APRICATIO d.o.o.</item>
    </izvorni_sadrzaj>
    <derivirana_varijabla naziv="DomainObject.Predmet.OstaliListFormatedWithAdress_1">
      <item>Mato Lovrić, Ulica Drage Gervaisa 16, 10000 Zagreb punomoćnik sudionika u postupku APRICATIO d.o.o.</item>
    </derivirana_varijabla>
  </DomainObject.Predmet.OstaliListFormatedWithAdress>
  <DomainObject.Predmet.OstaliListFormatedWithAdressOIB>
    <izvorni_sadrzaj>
      <item>Mato Lovrić, OIB 20115946197, Ulica Drage Gervaisa 16, 10000 Zagreb punomoćnik sudionika u postupku APRICATIO d.o.o.</item>
    </izvorni_sadrzaj>
    <derivirana_varijabla naziv="DomainObject.Predmet.OstaliListFormatedWithAdressOIB_1">
      <item>Mato Lovrić, OIB 20115946197, Ulica Drage Gervaisa 16, 10000 Zagreb punomoćnik sudionika u postupku APRICATIO d.o.o.</item>
    </derivirana_varijabla>
  </DomainObject.Predmet.OstaliListFormatedWithAdressOIB>
  <DomainObject.Predmet.OstaliListNazivFormated>
    <izvorni_sadrzaj>
      <item>Mato Lovrić</item>
    </izvorni_sadrzaj>
    <derivirana_varijabla naziv="DomainObject.Predmet.OstaliListNazivFormated_1">
      <item>Mato Lovrić</item>
    </derivirana_varijabla>
  </DomainObject.Predmet.OstaliListNazivFormated>
  <DomainObject.Predmet.OstaliListNazivFormatedOIB>
    <izvorni_sadrzaj>
      <item>Mato Lovrić, OIB 20115946197</item>
    </izvorni_sadrzaj>
    <derivirana_varijabla naziv="DomainObject.Predmet.OstaliListNazivFormatedOIB_1">
      <item>Mato Lovrić, OIB 20115946197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APRICATIO d.o.o.</izvorni_sadrzaj>
    <derivirana_varijabla naziv="DomainObject.Predmet.ProtustrankaIDrugi_1">APRICATIO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APRICATIO d.o.o., OIB 47145687675, Savska cesta 142, 10000 Zagreb</izvorni_sadrzaj>
    <derivirana_varijabla naziv="DomainObject.Predmet.ProtustrankaIDrugiAdressOIB_1">APRICATIO d.o.o., OIB 47145687675, Savska cesta 142,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APRICATIO d.o.o.</item>
      <item>Mato Lovrić</item>
    </izvorni_sadrzaj>
    <derivirana_varijabla naziv="DomainObject.Predmet.SudioniciListNaziv_1">
      <item>FINA Regionalni centar Zagreb</item>
      <item>APRICATIO d.o.o.</item>
      <item>Mato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APRICATIO d.o.o., OIB 47145687675, Savska cesta 142,10000 Zagreb</item>
      <item>Mato Lovrić, OIB 20115946197, Ulica Drage Gervaisa 16,10000 Zagreb</item>
    </izvorni_sadrzaj>
    <derivirana_varijabla naziv="DomainObject.Predmet.SudioniciListAdressOIB_1">
      <item>FINA Regionalni centar Zagreb, OIB 85821130368, Trg svibanjskih žrtava 1995. 1,10000 Zagreb</item>
      <item>APRICATIO d.o.o., OIB 47145687675, Savska cesta 142,10000 Zagreb</item>
      <item>Mato Lovrić, OIB 20115946197, Ulica Drage Gervaisa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47145687675</item>
      <item>, OIB 20115946197</item>
    </izvorni_sadrzaj>
    <derivirana_varijabla naziv="DomainObject.Predmet.SudioniciListNazivOIB_1">
      <item>, OIB 85821130368</item>
      <item>, OIB 47145687675</item>
      <item>, OIB 20115946197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7C85D-1F5D-4276-B6D6-BA2260DB0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3050</properties:Characters>
  <properties:Lines>80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2016-10-24T11:14:00Z</dcterms:created>
  <dc:creator>Žana Livaja</dc:creator>
  <cp:lastModifiedBy>Marina Markić</cp:lastModifiedBy>
  <cp:lastPrinted>2016-10-24T11:37:00Z</cp:lastPrinted>
  <dcterms:modified xmlns:xsi="http://www.w3.org/2001/XMLSchema-instance" xsi:type="dcterms:W3CDTF">2016-10-24T11:37:00Z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