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6e64" w14:paraId="5a36e6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</w:t>
      </w:r>
      <w:r w:rsidR="00F32A7B">
        <w:t>41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F32A7B" w:rsidRPr="00F32A7B">
        <w:t>MARAL</w:t>
      </w:r>
      <w:proofErr w:type="spellEnd"/>
      <w:r w:rsidR="00F32A7B" w:rsidRPr="00F32A7B">
        <w:t xml:space="preserve"> društvo s ograničenom odgovornošću za graditeljstvo, trgovinu i usluge</w:t>
      </w:r>
      <w:r w:rsidR="00F32A7B">
        <w:t xml:space="preserve"> Vukovar, Vijeća Europe 95, </w:t>
      </w:r>
      <w:proofErr w:type="spellStart"/>
      <w:r w:rsidR="00F32A7B">
        <w:t>OIB</w:t>
      </w:r>
      <w:proofErr w:type="spellEnd"/>
      <w:r w:rsidR="00F32A7B">
        <w:t xml:space="preserve">: </w:t>
      </w:r>
      <w:r w:rsidR="00F32A7B" w:rsidRPr="00F32A7B">
        <w:t>57760850480</w:t>
      </w:r>
      <w:r w:rsidR="00F32A7B">
        <w:t xml:space="preserve">, </w:t>
      </w:r>
      <w:proofErr w:type="spellStart"/>
      <w:r w:rsidR="00F32A7B">
        <w:t>MBS</w:t>
      </w:r>
      <w:proofErr w:type="spellEnd"/>
      <w:r w:rsidR="00F32A7B">
        <w:t xml:space="preserve">: </w:t>
      </w:r>
      <w:r w:rsidR="00F32A7B" w:rsidRPr="00F32A7B">
        <w:t>030156024</w:t>
      </w:r>
      <w:r w:rsidR="00F32A7B">
        <w:t>,</w:t>
      </w:r>
      <w:r w:rsidR="00F10EAE">
        <w:t xml:space="preserve"> </w:t>
      </w:r>
      <w:r w:rsidR="00EB6035">
        <w:t xml:space="preserve">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F32A7B" w:rsidRPr="00F32A7B">
        <w:t>MARAL</w:t>
      </w:r>
      <w:proofErr w:type="spellEnd"/>
      <w:r w:rsidR="00F32A7B" w:rsidRPr="00F32A7B">
        <w:t xml:space="preserve"> društvo s ograničenom odgovornošću za graditeljstvo, trgovinu i usluge</w:t>
      </w:r>
      <w:r w:rsidR="00F32A7B">
        <w:t xml:space="preserve"> Vukovar, Vijeća Europe 95, </w:t>
      </w:r>
      <w:proofErr w:type="spellStart"/>
      <w:r w:rsidR="00F32A7B">
        <w:t>OIB</w:t>
      </w:r>
      <w:proofErr w:type="spellEnd"/>
      <w:r w:rsidR="00F32A7B">
        <w:t xml:space="preserve">: </w:t>
      </w:r>
      <w:r w:rsidR="00F32A7B" w:rsidRPr="00F32A7B">
        <w:t>57760850480</w:t>
      </w:r>
      <w:r w:rsidR="00F32A7B">
        <w:t xml:space="preserve">, </w:t>
      </w:r>
      <w:proofErr w:type="spellStart"/>
      <w:r w:rsidR="00F32A7B">
        <w:t>MBS</w:t>
      </w:r>
      <w:proofErr w:type="spellEnd"/>
      <w:r w:rsidR="00F32A7B">
        <w:t xml:space="preserve">: </w:t>
      </w:r>
      <w:r w:rsidR="00F32A7B" w:rsidRPr="00F32A7B">
        <w:t>030156024</w:t>
      </w:r>
      <w:r w:rsidR="00F32A7B">
        <w:t>, iznosi 9.405,93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F32A7B">
        <w:t xml:space="preserve">Vojislav Popović iz Novog Sada, Srbija,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87DF7">
        <w:t>94</w:t>
      </w:r>
      <w:r w:rsidR="00F32A7B">
        <w:t>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75FE"/>
    <w:rsid w:val="00E34457"/>
    <w:rsid w:val="00E47CB6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7CB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7CB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CB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CB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7CB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7CB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CB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CB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St-941/2018</izvorni_sadrzaj>
    <derivirana_varijabla naziv="DomainObject.Predmet.OznakaBroj_1">St-941/2018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MARAL društvo s ograničenom odgovornošću za graditeljstvo, trgovinu i usluge</izvorni_sadrzaj>
    <derivirana_varijabla naziv="DomainObject.Predmet.ProtustrankaFormated_1">  MARAL društvo s ograničenom odgovornošću za graditeljstvo, trgovinu i usluge</derivirana_varijabla>
  </DomainObject.Predmet.ProtustrankaFormated>
  <DomainObject.Predmet.ProtustrankaFormatedOIB>
    <izvorni_sadrzaj>  MARAL društvo s ograničenom odgovornošću za graditeljstvo, trgovinu i usluge, OIB 57760850480</izvorni_sadrzaj>
    <derivirana_varijabla naziv="DomainObject.Predmet.ProtustrankaFormatedOIB_1">  MARAL društvo s ograničenom odgovornošću za graditeljstvo, trgovinu i usluge, OIB 57760850480</derivirana_varijabla>
  </DomainObject.Predmet.ProtustrankaFormatedOIB>
  <DomainObject.Predmet.ProtustrankaFormatedWithAdress>
    <izvorni_sadrzaj> MARAL društvo s ograničenom odgovornošću za graditeljstvo, trgovinu i usluge, Vijeća Europe 95, 32000 Vukovar</izvorni_sadrzaj>
    <derivirana_varijabla naziv="DomainObject.Predmet.ProtustrankaFormatedWithAdress_1"> MARAL društvo s ograničenom odgovornošću za graditeljstvo, trgovinu i usluge, Vijeća Europe 95, 32000 Vukovar</derivirana_varijabla>
  </DomainObject.Predmet.ProtustrankaFormatedWithAdress>
  <DomainObject.Predmet.ProtustrankaFormatedWithAdressOIB>
    <izvorni_sadrzaj> MARAL društvo s ograničenom odgovornošću za graditeljstvo, trgovinu i usluge, OIB 57760850480, Vijeća Europe 95, 32000 Vukovar</izvorni_sadrzaj>
    <derivirana_varijabla naziv="DomainObject.Predmet.ProtustrankaFormatedWithAdressOIB_1"> MARAL društvo s ograničenom odgovornošću za graditeljstvo, trgovinu i usluge, OIB 57760850480, Vijeća Europe 95, 32000 Vukovar</derivirana_varijabla>
  </DomainObject.Predmet.ProtustrankaFormatedWithAdressOIB>
  <DomainObject.Predmet.ProtustrankaWithAdress>
    <izvorni_sadrzaj>MARAL društvo s ograničenom odgovornošću za graditeljstvo, trgovinu i usluge Vijeća Europe 95, 32000 Vukovar</izvorni_sadrzaj>
    <derivirana_varijabla naziv="DomainObject.Predmet.ProtustrankaWithAdress_1">MARAL društvo s ograničenom odgovornošću za graditeljstvo, trgovinu i usluge Vijeća Europe 95, 32000 Vukovar</derivirana_varijabla>
  </DomainObject.Predmet.ProtustrankaWithAdress>
  <DomainObject.Predmet.ProtustrankaWithAdressOIB>
    <izvorni_sadrzaj>MARAL društvo s ograničenom odgovornošću za graditeljstvo, trgovinu i usluge, OIB 57760850480, Vijeća Europe 95, 32000 Vukovar</izvorni_sadrzaj>
    <derivirana_varijabla naziv="DomainObject.Predmet.ProtustrankaWithAdressOIB_1">MARAL društvo s ograničenom odgovornošću za graditeljstvo, trgovinu i usluge, OIB 57760850480, Vijeća Europe 95, 32000 Vukovar</derivirana_varijabla>
  </DomainObject.Predmet.ProtustrankaWithAdressOIB>
  <DomainObject.Predmet.ProtustrankaNazivFormated>
    <izvorni_sadrzaj>MARAL društvo s ograničenom odgovornošću za graditeljstvo, trgovinu i usluge</izvorni_sadrzaj>
    <derivirana_varijabla naziv="DomainObject.Predmet.ProtustrankaNazivFormated_1">MARAL društvo s ograničenom odgovornošću za graditeljstvo, trgovinu i usluge</derivirana_varijabla>
  </DomainObject.Predmet.ProtustrankaNazivFormated>
  <DomainObject.Predmet.ProtustrankaNazivFormatedOIB>
    <izvorni_sadrzaj>MARAL društvo s ograničenom odgovornošću za graditeljstvo, trgovinu i usluge, OIB 57760850480</izvorni_sadrzaj>
    <derivirana_varijabla naziv="DomainObject.Predmet.ProtustrankaNazivFormatedOIB_1">MARAL društvo s ograničenom odgovornošću za graditeljstvo, trgovinu i usluge, OIB 57760850480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MARAL društvo s ograničenom odgovornošću za graditeljstvo, trgovinu i usluge</item>
    </izvorni_sadrzaj>
    <derivirana_varijabla naziv="DomainObject.Predmet.ProtuStrankaListFormated_1">
      <item>MARAL društvo s ograničenom odgovornošću za graditeljstvo, trgovinu i usluge</item>
    </derivirana_varijabla>
  </DomainObject.Predmet.ProtuStrankaListFormated>
  <DomainObject.Predmet.ProtuStrankaListFormatedOIB>
    <izvorni_sadrzaj>
      <item>MARAL društvo s ograničenom odgovornošću za graditeljstvo, trgovinu i usluge, OIB 57760850480</item>
    </izvorni_sadrzaj>
    <derivirana_varijabla naziv="DomainObject.Predmet.ProtuStrankaListFormatedOIB_1">
      <item>MARAL društvo s ograničenom odgovornošću za graditeljstvo, trgovinu i usluge, OIB 57760850480</item>
    </derivirana_varijabla>
  </DomainObject.Predmet.ProtuStrankaListFormatedOIB>
  <DomainObject.Predmet.ProtuStrankaListFormatedWithAdress>
    <izvorni_sadrzaj>
      <item>MARAL društvo s ograničenom odgovornošću za graditeljstvo, trgovinu i usluge, Vijeća Europe 95, 32000 Vukovar</item>
    </izvorni_sadrzaj>
    <derivirana_varijabla naziv="DomainObject.Predmet.ProtuStrankaListFormatedWithAdress_1">
      <item>MARAL društvo s ograničenom odgovornošću za graditeljstvo, trgovinu i usluge, Vijeća Europe 95, 32000 Vukovar</item>
    </derivirana_varijabla>
  </DomainObject.Predmet.ProtuStrankaListFormatedWithAdress>
  <DomainObject.Predmet.ProtuStrankaListFormatedWithAdressOIB>
    <izvorni_sadrzaj>
      <item>MARAL društvo s ograničenom odgovornošću za graditeljstvo, trgovinu i usluge, OIB 57760850480, Vijeća Europe 95, 32000 Vukovar</item>
    </izvorni_sadrzaj>
    <derivirana_varijabla naziv="DomainObject.Predmet.ProtuStrankaListFormatedWithAdressOIB_1">
      <item>MARAL društvo s ograničenom odgovornošću za graditeljstvo, trgovinu i usluge, OIB 57760850480, Vijeća Europe 95, 32000 Vukovar</item>
    </derivirana_varijabla>
  </DomainObject.Predmet.ProtuStrankaListFormatedWithAdressOIB>
  <DomainObject.Predmet.ProtuStrankaListNazivFormated>
    <izvorni_sadrzaj>
      <item>MARAL društvo s ograničenom odgovornošću za graditeljstvo, trgovinu i usluge</item>
    </izvorni_sadrzaj>
    <derivirana_varijabla naziv="DomainObject.Predmet.ProtuStrankaListNazivFormated_1">
      <item>MARAL društvo s ograničenom odgovornošću za graditeljstvo, trgovinu i usluge</item>
    </derivirana_varijabla>
  </DomainObject.Predmet.ProtuStrankaListNazivFormated>
  <DomainObject.Predmet.ProtuStrankaListNazivFormatedOIB>
    <izvorni_sadrzaj>
      <item>MARAL društvo s ograničenom odgovornošću za graditeljstvo, trgovinu i usluge, OIB 57760850480</item>
    </izvorni_sadrzaj>
    <derivirana_varijabla naziv="DomainObject.Predmet.ProtuStrankaListNazivFormatedOIB_1">
      <item>MARAL društvo s ograničenom odgovornošću za graditeljstvo, trgovinu i usluge, OIB 57760850480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MARAL društvo s ograničenom odgovornošću za graditeljstvo, trgovinu i usluge</izvorni_sadrzaj>
    <derivirana_varijabla naziv="DomainObject.Predmet.ProtustrankaIDrugi_1">MARAL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MARAL društvo s ograničenom odgovornošću za graditeljstvo, trgovinu i usluge, OIB 57760850480, Vijeća Europe 95, 32000 Vukovar</izvorni_sadrzaj>
    <derivirana_varijabla naziv="DomainObject.Predmet.ProtustrankaIDrugiAdressOIB_1">MARAL društvo s ograničenom odgovornošću za graditeljstvo, trgovinu i usluge, OIB 57760850480,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MARAL društvo s ograničenom odgovornošću za graditeljstvo, trgovinu i usluge</item>
    </izvorni_sadrzaj>
    <derivirana_varijabla naziv="DomainObject.Predmet.SudioniciListNaziv_1">
      <item>FINA RC OSIJEK</item>
      <item>MARAL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MARAL društvo s ograničenom odgovornošću za graditeljstvo, trgovinu i usluge, OIB 57760850480, Vijeća Europe 95,32000 Vukovar</item>
    </izvorni_sadrzaj>
    <derivirana_varijabla naziv="DomainObject.Predmet.SudioniciListAdressOIB_1">
      <item>FINA RC OSIJEK, OIB 85821130368</item>
      <item>MARAL društvo s ograničenom odgovornošću za graditeljstvo, trgovinu i usluge, OIB 57760850480, Vijeća Europe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57760850480</item>
    </izvorni_sadrzaj>
    <derivirana_varijabla naziv="DomainObject.Predmet.SudioniciListNazivOIB_1">
      <item>, OIB 85821130368</item>
      <item>, OIB 57760850480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E05D5-507C-46EE-8FCE-CF9435358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2002</properties:Characters>
  <properties:Lines>46</properties:Lines>
  <properties:Paragraphs>15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2018-09-03T07:20:00Z</cp:lastPrinted>
  <dcterms:modified xmlns:xsi="http://www.w3.org/2001/XMLSchema-instance" xsi:type="dcterms:W3CDTF">2018-09-03T07:26:00Z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