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2956a" w14:paraId="f92956a" w:rsidRDefault="00FB7B71" w:rsidP="00FB7B71" w:rsidR="00FB7B71" w:rsidRPr="00746EA5">
      <w:pPr>
        <w:jc w:val="both"/>
        <w15:collapsed w:val="false"/>
        <w:rPr>
          <w:rStyle w:val="Naglaeno"/>
          <w:sz w:val="22"/>
        </w:rPr>
      </w:pPr>
      <w:bookmarkStart w:name="_GoBack" w:id="0"/>
      <w:bookmarkEnd w:id="0"/>
      <w:r w:rsidRPr="00746EA5">
        <w:rPr>
          <w:rStyle w:val="Naglaeno"/>
          <w:sz w:val="22"/>
        </w:rPr>
        <w:t xml:space="preserve">             </w:t>
      </w:r>
      <w:r w:rsidRPr="00746EA5">
        <w:rPr>
          <w:noProof/>
          <w:sz w:val="22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746EA5">
      <w:pPr>
        <w:jc w:val="both"/>
        <w:rPr>
          <w:rStyle w:val="Naglaeno"/>
          <w:b w:val="false"/>
          <w:sz w:val="22"/>
        </w:rPr>
      </w:pPr>
    </w:p>
    <w:p w:rsidRDefault="00FB7B71" w:rsidP="00FB7B71" w:rsidR="00FB7B71" w:rsidRPr="00746EA5">
      <w:pPr>
        <w:ind w:hanging="720" w:left="360"/>
        <w:jc w:val="both"/>
        <w:rPr>
          <w:rStyle w:val="Naglaeno"/>
          <w:b w:val="false"/>
          <w:sz w:val="22"/>
        </w:rPr>
      </w:pPr>
      <w:r w:rsidRPr="00746EA5">
        <w:rPr>
          <w:rStyle w:val="Naglaeno"/>
          <w:sz w:val="22"/>
        </w:rPr>
        <w:t xml:space="preserve">         REPUBLIKA HRVATSKA</w:t>
      </w:r>
    </w:p>
    <w:p w:rsidRDefault="00FB7B71" w:rsidP="00FB7B71" w:rsidR="00FB7B71" w:rsidRPr="00746EA5">
      <w:pPr>
        <w:ind w:hanging="720" w:left="360"/>
        <w:jc w:val="both"/>
        <w:rPr>
          <w:rStyle w:val="Naglaeno"/>
          <w:b w:val="false"/>
          <w:sz w:val="22"/>
        </w:rPr>
      </w:pPr>
      <w:r w:rsidRPr="00746EA5">
        <w:rPr>
          <w:rStyle w:val="Naglaeno"/>
          <w:sz w:val="22"/>
        </w:rPr>
        <w:t xml:space="preserve">     TRGOVAČKI SUD U OSIJEKU</w:t>
      </w:r>
    </w:p>
    <w:p w:rsidRDefault="00FB7B71" w:rsidP="00FB7B71" w:rsidR="00FB7B71" w:rsidRPr="00746EA5">
      <w:pPr>
        <w:jc w:val="both"/>
        <w:rPr>
          <w:rStyle w:val="Naglaeno"/>
          <w:b w:val="false"/>
          <w:sz w:val="22"/>
        </w:rPr>
      </w:pPr>
    </w:p>
    <w:p w:rsidRDefault="00FB7B71" w:rsidP="00FB7B71" w:rsidR="00FB7B71" w:rsidRPr="00746EA5">
      <w:pPr>
        <w:jc w:val="center"/>
        <w:rPr>
          <w:sz w:val="22"/>
        </w:rPr>
      </w:pPr>
      <w:r w:rsidRPr="00746EA5">
        <w:rPr>
          <w:sz w:val="22"/>
        </w:rPr>
        <w:t>REPUBLIKA HRVATSKA</w:t>
      </w:r>
    </w:p>
    <w:p w:rsidRDefault="00FB7B71" w:rsidP="00FB7B71" w:rsidR="00FB7B71" w:rsidRPr="00746EA5">
      <w:pPr>
        <w:jc w:val="center"/>
        <w:rPr>
          <w:sz w:val="22"/>
        </w:rPr>
      </w:pPr>
      <w:r w:rsidRPr="00746EA5">
        <w:rPr>
          <w:sz w:val="22"/>
        </w:rPr>
        <w:t>R J E Š E N J E</w:t>
      </w:r>
    </w:p>
    <w:p w:rsidRDefault="00FB7B71" w:rsidP="00FB7B71" w:rsidR="00FB7B71">
      <w:pPr>
        <w:jc w:val="both"/>
        <w:rPr>
          <w:sz w:val="22"/>
        </w:rPr>
      </w:pPr>
    </w:p>
    <w:p w:rsidRDefault="00746EA5" w:rsidP="00FB7B71" w:rsidR="00746EA5" w:rsidRPr="00746EA5">
      <w:pPr>
        <w:jc w:val="both"/>
        <w:rPr>
          <w:sz w:val="22"/>
        </w:rPr>
      </w:pPr>
    </w:p>
    <w:p w:rsidRDefault="00FB7B71" w:rsidP="0039153B" w:rsidR="00E803AC">
      <w:pPr>
        <w:ind w:firstLine="708"/>
        <w:jc w:val="both"/>
        <w:rPr>
          <w:sz w:val="22"/>
        </w:rPr>
      </w:pPr>
      <w:r w:rsidRPr="00746EA5">
        <w:rPr>
          <w:sz w:val="22"/>
        </w:rPr>
        <w:t>Trgovački sud u Osijeku, po stečajnom sucu mr. sc. Borisu Vukoviću</w:t>
      </w:r>
      <w:r w:rsidRPr="00746EA5">
        <w:rPr>
          <w:color w:val="000000"/>
          <w:sz w:val="22"/>
        </w:rPr>
        <w:t>, povodom prijedloga</w:t>
      </w:r>
      <w:r w:rsidRPr="00746EA5">
        <w:rPr>
          <w:sz w:val="22"/>
        </w:rPr>
        <w:t xml:space="preserve"> predlagatelja </w:t>
      </w:r>
      <w:r w:rsidR="00041517" w:rsidRPr="00746EA5">
        <w:rPr>
          <w:sz w:val="22"/>
        </w:rPr>
        <w:t xml:space="preserve">FINANCIJSKE AGENCIJE Regionalni centar Osijek, Podružnica Osijek, L. </w:t>
      </w:r>
      <w:proofErr w:type="spellStart"/>
      <w:r w:rsidR="00041517" w:rsidRPr="00746EA5">
        <w:rPr>
          <w:sz w:val="22"/>
        </w:rPr>
        <w:t>Jagera</w:t>
      </w:r>
      <w:proofErr w:type="spellEnd"/>
      <w:r w:rsidR="00041517" w:rsidRPr="00746EA5">
        <w:rPr>
          <w:sz w:val="22"/>
        </w:rPr>
        <w:t xml:space="preserve"> 3, Osijek, OIB 85821130368, za otvaranje stečajnog postupka nad dužnikom GOLUBICA jednostavno društvo s ograničenom odgovornošću za proizvodnju, trgovinu i usluge, Županja, Veliki kraj 62, MBS: 030157079, OIB: 97380387928</w:t>
      </w:r>
      <w:r w:rsidRPr="00746EA5">
        <w:rPr>
          <w:sz w:val="22"/>
        </w:rPr>
        <w:t xml:space="preserve">, dana </w:t>
      </w:r>
      <w:r w:rsidR="00041517" w:rsidRPr="00746EA5">
        <w:rPr>
          <w:sz w:val="22"/>
        </w:rPr>
        <w:t>12. travnja</w:t>
      </w:r>
      <w:r w:rsidR="009F69F0" w:rsidRPr="00746EA5">
        <w:rPr>
          <w:sz w:val="22"/>
        </w:rPr>
        <w:t xml:space="preserve"> </w:t>
      </w:r>
      <w:r w:rsidRPr="00746EA5">
        <w:rPr>
          <w:sz w:val="22"/>
        </w:rPr>
        <w:t>2017. godine</w:t>
      </w:r>
    </w:p>
    <w:p w:rsidRDefault="00746EA5" w:rsidP="0039153B" w:rsidR="00746EA5" w:rsidRPr="00746EA5">
      <w:pPr>
        <w:ind w:firstLine="708"/>
        <w:jc w:val="both"/>
        <w:rPr>
          <w:sz w:val="22"/>
        </w:rPr>
      </w:pPr>
    </w:p>
    <w:p w:rsidRDefault="00E803AC" w:rsidP="00E803AC" w:rsidR="00E803AC" w:rsidRPr="00746EA5">
      <w:pPr>
        <w:jc w:val="center"/>
        <w:rPr>
          <w:sz w:val="22"/>
        </w:rPr>
      </w:pPr>
      <w:r w:rsidRPr="00746EA5">
        <w:rPr>
          <w:sz w:val="22"/>
        </w:rPr>
        <w:t>r i j e š i o  j e</w:t>
      </w:r>
    </w:p>
    <w:p w:rsidRDefault="00E803AC" w:rsidP="00E803AC" w:rsidR="00E803AC" w:rsidRPr="00746EA5">
      <w:pPr>
        <w:jc w:val="both"/>
        <w:rPr>
          <w:sz w:val="22"/>
        </w:rPr>
      </w:pPr>
    </w:p>
    <w:p w:rsidRDefault="00E803AC" w:rsidP="004C6F54" w:rsidR="00E67CAE" w:rsidRPr="00746EA5">
      <w:pPr>
        <w:ind w:firstLine="708"/>
        <w:jc w:val="both"/>
        <w:rPr>
          <w:b/>
          <w:sz w:val="22"/>
        </w:rPr>
      </w:pPr>
      <w:r w:rsidRPr="004173C5">
        <w:rPr>
          <w:sz w:val="22"/>
        </w:rPr>
        <w:t>Odgađa se</w:t>
      </w:r>
      <w:r w:rsidRPr="00746EA5">
        <w:rPr>
          <w:sz w:val="22"/>
        </w:rPr>
        <w:t xml:space="preserve"> ročište radi izjašnjenja o prijedlogu za otvaranje stečajnog postupka i ročište radi rasprave o uvjetima za otvaranje i provođenje stečajnog postupka nad dužnikom: </w:t>
      </w:r>
      <w:r w:rsidR="008F2FDE" w:rsidRPr="00746EA5">
        <w:rPr>
          <w:sz w:val="22"/>
        </w:rPr>
        <w:t>GOLUBICA jednostavno društvo s ograničenom odgovornošću za proizvodnju, trgovinu i usluge, Županja, Veliki kraj 62, MBS: 030157079, OIB: 97380387928</w:t>
      </w:r>
      <w:r w:rsidRPr="00746EA5">
        <w:rPr>
          <w:bCs/>
          <w:sz w:val="22"/>
        </w:rPr>
        <w:t>,</w:t>
      </w:r>
      <w:r w:rsidRPr="00746EA5">
        <w:rPr>
          <w:b/>
          <w:sz w:val="22"/>
        </w:rPr>
        <w:t xml:space="preserve"> </w:t>
      </w:r>
      <w:r w:rsidR="004C6F54" w:rsidRPr="00746EA5">
        <w:rPr>
          <w:b/>
          <w:sz w:val="22"/>
        </w:rPr>
        <w:t xml:space="preserve"> </w:t>
      </w:r>
    </w:p>
    <w:p w:rsidRDefault="00E67CAE" w:rsidP="00E803AC" w:rsidR="00E67CAE" w:rsidRPr="00746EA5">
      <w:pPr>
        <w:ind w:left="1065"/>
        <w:jc w:val="both"/>
        <w:rPr>
          <w:b/>
          <w:sz w:val="22"/>
        </w:rPr>
      </w:pPr>
    </w:p>
    <w:p w:rsidRDefault="00E803AC" w:rsidP="003078BE" w:rsidR="00E803AC" w:rsidRPr="00746EA5">
      <w:pPr>
        <w:ind w:left="1065"/>
        <w:jc w:val="both"/>
        <w:rPr>
          <w:sz w:val="22"/>
        </w:rPr>
      </w:pPr>
      <w:r w:rsidRPr="00746EA5">
        <w:rPr>
          <w:sz w:val="22"/>
        </w:rPr>
        <w:t>zakazano</w:t>
      </w:r>
      <w:r w:rsidRPr="00746EA5">
        <w:rPr>
          <w:b/>
          <w:sz w:val="22"/>
        </w:rPr>
        <w:t xml:space="preserve"> </w:t>
      </w:r>
      <w:r w:rsidRPr="00746EA5">
        <w:rPr>
          <w:sz w:val="22"/>
        </w:rPr>
        <w:t>za dan</w:t>
      </w:r>
    </w:p>
    <w:p w:rsidRDefault="008F2FDE" w:rsidP="00E803AC" w:rsidR="00E803AC" w:rsidRPr="00746EA5">
      <w:pPr>
        <w:jc w:val="center"/>
        <w:rPr>
          <w:bCs/>
          <w:sz w:val="22"/>
          <w:u w:val="single"/>
        </w:rPr>
      </w:pPr>
      <w:r w:rsidRPr="00746EA5">
        <w:rPr>
          <w:bCs/>
          <w:sz w:val="22"/>
          <w:u w:val="single"/>
        </w:rPr>
        <w:t>26</w:t>
      </w:r>
      <w:r w:rsidR="009F69F0" w:rsidRPr="00746EA5">
        <w:rPr>
          <w:bCs/>
          <w:sz w:val="22"/>
          <w:u w:val="single"/>
        </w:rPr>
        <w:t>. travnja 2017.</w:t>
      </w:r>
      <w:r w:rsidR="00E803AC" w:rsidRPr="00746EA5">
        <w:rPr>
          <w:bCs/>
          <w:sz w:val="22"/>
          <w:u w:val="single"/>
        </w:rPr>
        <w:t xml:space="preserve"> godine u </w:t>
      </w:r>
      <w:r w:rsidR="009F69F0" w:rsidRPr="00746EA5">
        <w:rPr>
          <w:bCs/>
          <w:sz w:val="22"/>
          <w:u w:val="single"/>
        </w:rPr>
        <w:t>10,00 sati</w:t>
      </w:r>
    </w:p>
    <w:p w:rsidRDefault="00E803AC" w:rsidP="00E803AC" w:rsidR="00E803AC" w:rsidRPr="00746EA5">
      <w:pPr>
        <w:jc w:val="center"/>
        <w:rPr>
          <w:b/>
          <w:bCs/>
          <w:sz w:val="22"/>
          <w:u w:val="single"/>
        </w:rPr>
      </w:pPr>
    </w:p>
    <w:p w:rsidRDefault="00E803AC" w:rsidP="00E67CAE" w:rsidR="00E803AC" w:rsidRPr="00746EA5">
      <w:pPr>
        <w:ind w:left="1134"/>
        <w:rPr>
          <w:bCs/>
          <w:sz w:val="22"/>
        </w:rPr>
      </w:pPr>
      <w:r w:rsidRPr="00746EA5">
        <w:rPr>
          <w:bCs/>
          <w:sz w:val="22"/>
        </w:rPr>
        <w:t>a novo zakazuje za dan</w:t>
      </w:r>
    </w:p>
    <w:p w:rsidRDefault="00E803AC" w:rsidP="00E803AC" w:rsidR="00E803AC" w:rsidRPr="00746EA5">
      <w:pPr>
        <w:rPr>
          <w:bCs/>
          <w:sz w:val="22"/>
        </w:rPr>
      </w:pPr>
    </w:p>
    <w:p w:rsidRDefault="0039153B" w:rsidP="00E803AC" w:rsidR="00E803AC" w:rsidRPr="00746EA5">
      <w:pPr>
        <w:jc w:val="center"/>
        <w:rPr>
          <w:bCs/>
          <w:sz w:val="22"/>
        </w:rPr>
      </w:pPr>
      <w:r w:rsidRPr="00746EA5">
        <w:rPr>
          <w:b/>
          <w:bCs/>
          <w:sz w:val="22"/>
          <w:u w:val="single"/>
        </w:rPr>
        <w:t>11. svibanj</w:t>
      </w:r>
      <w:r w:rsidR="009F69F0" w:rsidRPr="00746EA5">
        <w:rPr>
          <w:b/>
          <w:bCs/>
          <w:sz w:val="22"/>
          <w:u w:val="single"/>
        </w:rPr>
        <w:t xml:space="preserve"> 2017. </w:t>
      </w:r>
      <w:r w:rsidR="004C6F54" w:rsidRPr="00746EA5">
        <w:rPr>
          <w:b/>
          <w:bCs/>
          <w:sz w:val="22"/>
          <w:u w:val="single"/>
        </w:rPr>
        <w:t xml:space="preserve">godine u </w:t>
      </w:r>
      <w:r w:rsidRPr="00746EA5">
        <w:rPr>
          <w:b/>
          <w:bCs/>
          <w:sz w:val="22"/>
          <w:u w:val="single"/>
        </w:rPr>
        <w:t>10,30</w:t>
      </w:r>
      <w:r w:rsidR="00E803AC" w:rsidRPr="00746EA5">
        <w:rPr>
          <w:b/>
          <w:bCs/>
          <w:sz w:val="22"/>
          <w:u w:val="single"/>
        </w:rPr>
        <w:t xml:space="preserve"> sati,</w:t>
      </w:r>
    </w:p>
    <w:p w:rsidRDefault="00E803AC" w:rsidP="00E803AC" w:rsidR="00E803AC" w:rsidRPr="00746EA5">
      <w:pPr>
        <w:jc w:val="center"/>
        <w:rPr>
          <w:b/>
          <w:bCs/>
          <w:sz w:val="22"/>
          <w:u w:val="single"/>
        </w:rPr>
      </w:pPr>
      <w:r w:rsidRPr="00746EA5">
        <w:rPr>
          <w:b/>
          <w:bCs/>
          <w:sz w:val="22"/>
          <w:u w:val="single"/>
        </w:rPr>
        <w:t>u prostorijama Trgovačkog suda u Osijeku,</w:t>
      </w:r>
    </w:p>
    <w:p w:rsidRDefault="00E803AC" w:rsidP="00E803AC" w:rsidR="00E803AC" w:rsidRPr="00746EA5">
      <w:pPr>
        <w:jc w:val="center"/>
        <w:rPr>
          <w:b/>
          <w:bCs/>
          <w:sz w:val="22"/>
          <w:u w:val="single"/>
        </w:rPr>
      </w:pPr>
      <w:r w:rsidRPr="00746EA5">
        <w:rPr>
          <w:b/>
          <w:bCs/>
          <w:sz w:val="22"/>
          <w:u w:val="single"/>
        </w:rPr>
        <w:t>Zagrebačka br. 2, soba broj 2</w:t>
      </w:r>
      <w:r w:rsidR="009F69F0" w:rsidRPr="00746EA5">
        <w:rPr>
          <w:b/>
          <w:bCs/>
          <w:sz w:val="22"/>
          <w:u w:val="single"/>
        </w:rPr>
        <w:t>3</w:t>
      </w:r>
      <w:r w:rsidRPr="00746EA5">
        <w:rPr>
          <w:b/>
          <w:bCs/>
          <w:sz w:val="22"/>
          <w:u w:val="single"/>
        </w:rPr>
        <w:t>/I.</w:t>
      </w:r>
    </w:p>
    <w:p w:rsidRDefault="00E803AC" w:rsidP="00E803AC" w:rsidR="00E803AC" w:rsidRPr="00746EA5">
      <w:pPr>
        <w:jc w:val="both"/>
        <w:rPr>
          <w:sz w:val="22"/>
        </w:rPr>
      </w:pPr>
    </w:p>
    <w:p w:rsidRDefault="00E803AC" w:rsidP="00FF7657" w:rsidR="00E803AC" w:rsidRPr="00746EA5">
      <w:pPr>
        <w:jc w:val="center"/>
        <w:rPr>
          <w:sz w:val="22"/>
        </w:rPr>
      </w:pPr>
      <w:r w:rsidRPr="00746EA5">
        <w:rPr>
          <w:sz w:val="22"/>
        </w:rPr>
        <w:t>Obrazloženje</w:t>
      </w:r>
    </w:p>
    <w:p w:rsidRDefault="00E803AC" w:rsidP="00E803AC" w:rsidR="00E803AC" w:rsidRPr="00746EA5">
      <w:pPr>
        <w:jc w:val="both"/>
        <w:rPr>
          <w:sz w:val="22"/>
        </w:rPr>
      </w:pPr>
    </w:p>
    <w:p w:rsidRDefault="004C6F54" w:rsidP="00E803AC" w:rsidR="00E803AC" w:rsidRPr="00746EA5">
      <w:pPr>
        <w:jc w:val="both"/>
        <w:rPr>
          <w:sz w:val="22"/>
        </w:rPr>
      </w:pPr>
      <w:r w:rsidRPr="00746EA5">
        <w:rPr>
          <w:sz w:val="22"/>
        </w:rPr>
        <w:tab/>
      </w:r>
      <w:r w:rsidR="004E5240" w:rsidRPr="00746EA5">
        <w:rPr>
          <w:sz w:val="22"/>
        </w:rPr>
        <w:t>Budući je podneskom</w:t>
      </w:r>
      <w:r w:rsidR="008F2FDE" w:rsidRPr="00746EA5">
        <w:rPr>
          <w:sz w:val="22"/>
        </w:rPr>
        <w:t xml:space="preserve"> </w:t>
      </w:r>
      <w:r w:rsidRPr="00746EA5">
        <w:rPr>
          <w:sz w:val="22"/>
        </w:rPr>
        <w:t xml:space="preserve">od </w:t>
      </w:r>
      <w:r w:rsidR="008F2FDE" w:rsidRPr="00746EA5">
        <w:rPr>
          <w:sz w:val="22"/>
        </w:rPr>
        <w:t>12. travnja</w:t>
      </w:r>
      <w:r w:rsidRPr="00746EA5">
        <w:rPr>
          <w:sz w:val="22"/>
        </w:rPr>
        <w:t xml:space="preserve"> 2017. godine</w:t>
      </w:r>
      <w:r w:rsidR="008F2FDE" w:rsidRPr="00746EA5">
        <w:rPr>
          <w:sz w:val="22"/>
        </w:rPr>
        <w:t xml:space="preserve"> privremeni stečajni upravitelj dužnika </w:t>
      </w:r>
      <w:r w:rsidR="00597FE1" w:rsidRPr="00746EA5">
        <w:rPr>
          <w:sz w:val="22"/>
        </w:rPr>
        <w:t>izvijestio sud</w:t>
      </w:r>
      <w:r w:rsidRPr="00746EA5">
        <w:rPr>
          <w:sz w:val="22"/>
        </w:rPr>
        <w:t xml:space="preserve"> </w:t>
      </w:r>
      <w:r w:rsidR="008F2FDE" w:rsidRPr="00746EA5">
        <w:rPr>
          <w:sz w:val="22"/>
        </w:rPr>
        <w:t>da je dana 26. travnja 2017. godine u 10,15 sati zakazana Skupština vjerovnika u Zadru za VAG d.o.o., a što je istovremeno kada i ročište za Golubica j.d.o.o., gdje je dužan Skupštini prezentirati izvješće</w:t>
      </w:r>
      <w:r w:rsidR="004E5240" w:rsidRPr="00746EA5">
        <w:rPr>
          <w:sz w:val="22"/>
        </w:rPr>
        <w:t>,</w:t>
      </w:r>
      <w:r w:rsidR="000B4CB7" w:rsidRPr="00746EA5">
        <w:rPr>
          <w:sz w:val="22"/>
        </w:rPr>
        <w:t xml:space="preserve"> sud </w:t>
      </w:r>
      <w:r w:rsidR="004E5240" w:rsidRPr="00746EA5">
        <w:rPr>
          <w:sz w:val="22"/>
        </w:rPr>
        <w:t xml:space="preserve">je </w:t>
      </w:r>
      <w:r w:rsidRPr="00746EA5">
        <w:rPr>
          <w:sz w:val="22"/>
        </w:rPr>
        <w:t xml:space="preserve">odlučio kao u izreci na temelju čl. 116. Zakona o parničnom postupku ("Narodne novine" </w:t>
      </w:r>
      <w:r w:rsidR="00C42A4B" w:rsidRPr="00746EA5">
        <w:rPr>
          <w:sz w:val="22"/>
        </w:rPr>
        <w:t>br. 53/91, 91/92, 112/99, 88/01, 117/03</w:t>
      </w:r>
      <w:r w:rsidRPr="00746EA5">
        <w:rPr>
          <w:sz w:val="22"/>
        </w:rPr>
        <w:t>, 88/05, 2/07, 84/08, 96/08 i 123/08, 57/11, 25/13 i 83/14) i čl.</w:t>
      </w:r>
      <w:r w:rsidR="003078BE" w:rsidRPr="00746EA5">
        <w:rPr>
          <w:sz w:val="22"/>
        </w:rPr>
        <w:t xml:space="preserve"> 10.</w:t>
      </w:r>
      <w:r w:rsidRPr="00746EA5">
        <w:rPr>
          <w:sz w:val="22"/>
        </w:rPr>
        <w:t xml:space="preserve"> Stečajnog zakona („Narodne novine 71/15)</w:t>
      </w:r>
      <w:r w:rsidR="007F13B4" w:rsidRPr="00746EA5">
        <w:rPr>
          <w:sz w:val="22"/>
        </w:rPr>
        <w:t>.</w:t>
      </w:r>
    </w:p>
    <w:p w:rsidRDefault="00E803AC" w:rsidP="00E803AC" w:rsidR="00E803AC" w:rsidRPr="00746EA5">
      <w:pPr>
        <w:jc w:val="both"/>
        <w:rPr>
          <w:sz w:val="22"/>
        </w:rPr>
      </w:pPr>
    </w:p>
    <w:p w:rsidRDefault="004C6F54" w:rsidP="004C6F54" w:rsidR="004C6F54" w:rsidRPr="00746EA5">
      <w:pPr>
        <w:jc w:val="center"/>
        <w:rPr>
          <w:sz w:val="22"/>
        </w:rPr>
      </w:pPr>
      <w:r w:rsidRPr="00746EA5">
        <w:rPr>
          <w:sz w:val="22"/>
        </w:rPr>
        <w:t xml:space="preserve">U Osijeku </w:t>
      </w:r>
      <w:r w:rsidR="0095265C" w:rsidRPr="00746EA5">
        <w:rPr>
          <w:sz w:val="22"/>
        </w:rPr>
        <w:t>12. travnja</w:t>
      </w:r>
      <w:r w:rsidR="0011781D" w:rsidRPr="00746EA5">
        <w:rPr>
          <w:sz w:val="22"/>
        </w:rPr>
        <w:t xml:space="preserve"> </w:t>
      </w:r>
      <w:r w:rsidRPr="00746EA5">
        <w:rPr>
          <w:sz w:val="22"/>
        </w:rPr>
        <w:t xml:space="preserve"> 2017.</w:t>
      </w:r>
    </w:p>
    <w:p w:rsidRDefault="004C6F54" w:rsidP="004C6F54" w:rsidR="004C6F54" w:rsidRPr="00746EA5">
      <w:pPr>
        <w:jc w:val="both"/>
        <w:rPr>
          <w:sz w:val="22"/>
        </w:rPr>
      </w:pPr>
    </w:p>
    <w:p w:rsidRDefault="004C6F54" w:rsidP="004C6F54" w:rsidR="004C6F54" w:rsidRPr="00746EA5">
      <w:pPr>
        <w:jc w:val="both"/>
        <w:rPr>
          <w:sz w:val="22"/>
        </w:rPr>
      </w:pPr>
      <w:r w:rsidRPr="00746EA5">
        <w:rPr>
          <w:sz w:val="22"/>
        </w:rPr>
        <w:tab/>
      </w:r>
      <w:r w:rsidRPr="00746EA5">
        <w:rPr>
          <w:sz w:val="22"/>
        </w:rPr>
        <w:tab/>
      </w:r>
      <w:r w:rsidRPr="00746EA5">
        <w:rPr>
          <w:sz w:val="22"/>
        </w:rPr>
        <w:tab/>
      </w:r>
      <w:r w:rsidRPr="00746EA5">
        <w:rPr>
          <w:sz w:val="22"/>
        </w:rPr>
        <w:tab/>
      </w:r>
      <w:r w:rsidRPr="00746EA5">
        <w:rPr>
          <w:sz w:val="22"/>
        </w:rPr>
        <w:tab/>
      </w:r>
      <w:r w:rsidRPr="00746EA5">
        <w:rPr>
          <w:sz w:val="22"/>
        </w:rPr>
        <w:tab/>
      </w:r>
      <w:r w:rsidRPr="00746EA5">
        <w:rPr>
          <w:sz w:val="22"/>
        </w:rPr>
        <w:tab/>
      </w:r>
      <w:r w:rsidRPr="00746EA5">
        <w:rPr>
          <w:sz w:val="22"/>
        </w:rPr>
        <w:tab/>
        <w:t xml:space="preserve">        </w:t>
      </w:r>
      <w:r w:rsidR="003078BE" w:rsidRPr="00746EA5">
        <w:rPr>
          <w:sz w:val="22"/>
        </w:rPr>
        <w:t xml:space="preserve">   </w:t>
      </w:r>
      <w:r w:rsidR="002A4838">
        <w:rPr>
          <w:sz w:val="22"/>
        </w:rPr>
        <w:t xml:space="preserve">  </w:t>
      </w:r>
      <w:r w:rsidRPr="00746EA5">
        <w:rPr>
          <w:sz w:val="22"/>
        </w:rPr>
        <w:t>STEČAJNI SUDAC</w:t>
      </w:r>
    </w:p>
    <w:p w:rsidRDefault="004C6F54" w:rsidP="004C6F54" w:rsidR="004C6F54" w:rsidRPr="00746EA5">
      <w:pPr>
        <w:ind w:left="4956"/>
        <w:jc w:val="center"/>
        <w:rPr>
          <w:sz w:val="22"/>
        </w:rPr>
      </w:pPr>
      <w:r w:rsidRPr="00746EA5">
        <w:rPr>
          <w:sz w:val="22"/>
        </w:rPr>
        <w:t xml:space="preserve">       </w:t>
      </w:r>
      <w:r w:rsidR="0011781D" w:rsidRPr="00746EA5">
        <w:rPr>
          <w:sz w:val="22"/>
        </w:rPr>
        <w:t xml:space="preserve">     </w:t>
      </w:r>
      <w:r w:rsidRPr="00746EA5">
        <w:rPr>
          <w:sz w:val="22"/>
        </w:rPr>
        <w:t>mr. sc. Boris Vuković</w:t>
      </w:r>
    </w:p>
    <w:p w:rsidRDefault="003078BE" w:rsidP="004C6F54" w:rsidR="003078BE" w:rsidRPr="00746EA5">
      <w:pPr>
        <w:ind w:left="4956"/>
        <w:jc w:val="center"/>
        <w:rPr>
          <w:sz w:val="22"/>
        </w:rPr>
      </w:pPr>
    </w:p>
    <w:p w:rsidRDefault="004C6F54" w:rsidP="004C6F54" w:rsidR="004C6F54" w:rsidRPr="00746EA5">
      <w:pPr>
        <w:jc w:val="both"/>
        <w:rPr>
          <w:sz w:val="22"/>
        </w:rPr>
      </w:pPr>
    </w:p>
    <w:p w:rsidRDefault="004C6F54" w:rsidP="004C6F54" w:rsidR="004C6F54" w:rsidRPr="00746EA5">
      <w:pPr>
        <w:jc w:val="both"/>
        <w:rPr>
          <w:sz w:val="22"/>
        </w:rPr>
      </w:pPr>
    </w:p>
    <w:p w:rsidRDefault="004C6F54" w:rsidP="00E803AC" w:rsidR="00E803AC" w:rsidRPr="00746EA5">
      <w:pPr>
        <w:jc w:val="both"/>
        <w:rPr>
          <w:sz w:val="22"/>
        </w:rPr>
      </w:pPr>
      <w:r w:rsidRPr="00746EA5">
        <w:rPr>
          <w:sz w:val="22"/>
        </w:rPr>
        <w:t xml:space="preserve">Zapisničar: Danijela </w:t>
      </w:r>
      <w:proofErr w:type="spellStart"/>
      <w:r w:rsidRPr="00746EA5">
        <w:rPr>
          <w:sz w:val="22"/>
        </w:rPr>
        <w:t>Špeletić</w:t>
      </w:r>
      <w:proofErr w:type="spellEnd"/>
      <w:r w:rsidRPr="00746EA5">
        <w:rPr>
          <w:sz w:val="22"/>
        </w:rPr>
        <w:t xml:space="preserve">                                          </w:t>
      </w:r>
    </w:p>
    <w:p w:rsidRDefault="00746EA5" w:rsidP="00E803AC" w:rsidR="00746EA5" w:rsidRPr="00746EA5">
      <w:pPr>
        <w:jc w:val="both"/>
        <w:rPr>
          <w:sz w:val="22"/>
        </w:rPr>
      </w:pPr>
    </w:p>
    <w:p w:rsidRDefault="00E803AC" w:rsidP="00E803AC" w:rsidR="00E803AC" w:rsidRPr="00746EA5">
      <w:pPr>
        <w:jc w:val="both"/>
        <w:rPr>
          <w:sz w:val="22"/>
        </w:rPr>
      </w:pPr>
      <w:r w:rsidRPr="00746EA5">
        <w:rPr>
          <w:sz w:val="22"/>
        </w:rPr>
        <w:t>POUKA O PRAVNOM LIJEKU:</w:t>
      </w:r>
    </w:p>
    <w:p w:rsidRDefault="00E803AC" w:rsidP="00E803AC" w:rsidR="00E803AC" w:rsidRPr="00746EA5">
      <w:pPr>
        <w:jc w:val="both"/>
        <w:rPr>
          <w:sz w:val="22"/>
        </w:rPr>
      </w:pPr>
      <w:r w:rsidRPr="00746EA5">
        <w:rPr>
          <w:sz w:val="22"/>
        </w:rPr>
        <w:t>Protiv rješenja o odgodi ročišta nije dopuštena žalba (čl. 116. st</w:t>
      </w:r>
      <w:r w:rsidR="004C6F54" w:rsidRPr="00746EA5">
        <w:rPr>
          <w:sz w:val="22"/>
        </w:rPr>
        <w:t>. 3. ZPP-a u vezi s čl. 10. SZ</w:t>
      </w:r>
      <w:r w:rsidRPr="00746EA5">
        <w:rPr>
          <w:sz w:val="22"/>
        </w:rPr>
        <w:t>)</w:t>
      </w:r>
    </w:p>
    <w:p w:rsidRDefault="00E803AC" w:rsidP="00E803AC" w:rsidR="00E803AC" w:rsidRPr="00746EA5">
      <w:pPr>
        <w:jc w:val="both"/>
        <w:rPr>
          <w:sz w:val="22"/>
        </w:rPr>
      </w:pPr>
    </w:p>
    <w:p w:rsidRDefault="00E803AC" w:rsidP="00E803AC" w:rsidR="00E803AC" w:rsidRPr="00746EA5">
      <w:pPr>
        <w:jc w:val="both"/>
        <w:rPr>
          <w:sz w:val="22"/>
        </w:rPr>
      </w:pPr>
      <w:r w:rsidRPr="00746EA5">
        <w:rPr>
          <w:sz w:val="22"/>
        </w:rPr>
        <w:t>D N A :</w:t>
      </w:r>
    </w:p>
    <w:p w:rsidRDefault="00072987" w:rsidP="00132B5D" w:rsidR="00132B5D" w:rsidRPr="00746EA5">
      <w:pPr>
        <w:pStyle w:val="Odlomakpopisa"/>
        <w:numPr>
          <w:ilvl w:val="0"/>
          <w:numId w:val="1"/>
        </w:numPr>
        <w:jc w:val="both"/>
        <w:rPr>
          <w:sz w:val="22"/>
        </w:rPr>
      </w:pPr>
      <w:proofErr w:type="spellStart"/>
      <w:r w:rsidRPr="00746EA5">
        <w:rPr>
          <w:sz w:val="22"/>
        </w:rPr>
        <w:t>priv</w:t>
      </w:r>
      <w:proofErr w:type="spellEnd"/>
      <w:r w:rsidR="009D6848" w:rsidRPr="00746EA5">
        <w:rPr>
          <w:sz w:val="22"/>
        </w:rPr>
        <w:t xml:space="preserve">. st. upravitelj </w:t>
      </w:r>
      <w:r w:rsidRPr="00746EA5">
        <w:rPr>
          <w:sz w:val="22"/>
        </w:rPr>
        <w:t xml:space="preserve">Predrag </w:t>
      </w:r>
      <w:proofErr w:type="spellStart"/>
      <w:r w:rsidRPr="00746EA5">
        <w:rPr>
          <w:sz w:val="22"/>
        </w:rPr>
        <w:t>Filajdić</w:t>
      </w:r>
      <w:proofErr w:type="spellEnd"/>
      <w:r w:rsidRPr="00746EA5">
        <w:rPr>
          <w:sz w:val="22"/>
        </w:rPr>
        <w:t>, Slavonski Brod, Luke Lukića 65</w:t>
      </w:r>
    </w:p>
    <w:p w:rsidRDefault="00072987" w:rsidP="00072987" w:rsidR="00072987" w:rsidRPr="00746EA5">
      <w:pPr>
        <w:pStyle w:val="Odlomakpopisa"/>
        <w:numPr>
          <w:ilvl w:val="0"/>
          <w:numId w:val="1"/>
        </w:numPr>
        <w:jc w:val="both"/>
        <w:rPr>
          <w:sz w:val="22"/>
        </w:rPr>
      </w:pPr>
      <w:r w:rsidRPr="00746EA5">
        <w:rPr>
          <w:color w:val="000000"/>
          <w:sz w:val="22"/>
        </w:rPr>
        <w:t xml:space="preserve">zakonski zastupnik dužnika </w:t>
      </w:r>
      <w:proofErr w:type="spellStart"/>
      <w:r w:rsidRPr="00746EA5">
        <w:rPr>
          <w:sz w:val="22"/>
        </w:rPr>
        <w:t>Fazlji</w:t>
      </w:r>
      <w:proofErr w:type="spellEnd"/>
      <w:r w:rsidRPr="00746EA5">
        <w:rPr>
          <w:sz w:val="22"/>
        </w:rPr>
        <w:t xml:space="preserve"> </w:t>
      </w:r>
      <w:proofErr w:type="spellStart"/>
      <w:r w:rsidRPr="00746EA5">
        <w:rPr>
          <w:sz w:val="22"/>
        </w:rPr>
        <w:t>Jahaj</w:t>
      </w:r>
      <w:proofErr w:type="spellEnd"/>
      <w:r w:rsidRPr="00746EA5">
        <w:rPr>
          <w:sz w:val="22"/>
        </w:rPr>
        <w:t>, Županja, Aleja Matice Hrvatske 35</w:t>
      </w:r>
    </w:p>
    <w:p w:rsidRDefault="00072987" w:rsidP="00072987" w:rsidR="00072987" w:rsidRPr="00746EA5">
      <w:pPr>
        <w:pStyle w:val="Odlomakpopisa"/>
        <w:numPr>
          <w:ilvl w:val="0"/>
          <w:numId w:val="1"/>
        </w:numPr>
        <w:jc w:val="both"/>
        <w:rPr>
          <w:sz w:val="22"/>
        </w:rPr>
      </w:pPr>
      <w:r w:rsidRPr="00746EA5">
        <w:rPr>
          <w:color w:val="000000"/>
          <w:sz w:val="22"/>
        </w:rPr>
        <w:t>dužnik</w:t>
      </w:r>
      <w:r w:rsidRPr="00746EA5">
        <w:rPr>
          <w:color w:val="000000"/>
          <w:sz w:val="22"/>
        </w:rPr>
        <w:tab/>
        <w:t xml:space="preserve"> </w:t>
      </w:r>
    </w:p>
    <w:p w:rsidRDefault="00072987" w:rsidP="00072987" w:rsidR="00072987" w:rsidRPr="00746EA5">
      <w:pPr>
        <w:pStyle w:val="Odlomakpopisa"/>
        <w:numPr>
          <w:ilvl w:val="0"/>
          <w:numId w:val="1"/>
        </w:numPr>
        <w:jc w:val="both"/>
        <w:rPr>
          <w:sz w:val="22"/>
        </w:rPr>
      </w:pPr>
      <w:r w:rsidRPr="00746EA5">
        <w:rPr>
          <w:color w:val="000000"/>
          <w:sz w:val="22"/>
        </w:rPr>
        <w:t>FINA Osijek</w:t>
      </w:r>
    </w:p>
    <w:p w:rsidRDefault="00132B5D" w:rsidP="00132B5D" w:rsidR="007F13B4" w:rsidRPr="00746EA5">
      <w:pPr>
        <w:pStyle w:val="Odlomakpopisa"/>
        <w:numPr>
          <w:ilvl w:val="0"/>
          <w:numId w:val="1"/>
        </w:numPr>
        <w:jc w:val="both"/>
        <w:rPr>
          <w:sz w:val="22"/>
        </w:rPr>
      </w:pPr>
      <w:r w:rsidRPr="00746EA5">
        <w:rPr>
          <w:sz w:val="22"/>
        </w:rPr>
        <w:t>e-</w:t>
      </w:r>
      <w:proofErr w:type="spellStart"/>
      <w:r w:rsidRPr="00746EA5">
        <w:rPr>
          <w:sz w:val="22"/>
        </w:rPr>
        <w:t>ogl</w:t>
      </w:r>
      <w:proofErr w:type="spellEnd"/>
      <w:r w:rsidRPr="00746EA5">
        <w:rPr>
          <w:sz w:val="22"/>
        </w:rPr>
        <w:t>. ploča</w:t>
      </w:r>
    </w:p>
    <w:p w:rsidRDefault="009D17A4" w:rsidP="00132B5D" w:rsidR="00132B5D" w:rsidRPr="00746EA5">
      <w:pPr>
        <w:pStyle w:val="Odlomakpopisa"/>
        <w:numPr>
          <w:ilvl w:val="0"/>
          <w:numId w:val="1"/>
        </w:numPr>
        <w:jc w:val="both"/>
        <w:rPr>
          <w:sz w:val="22"/>
        </w:rPr>
      </w:pPr>
      <w:proofErr w:type="spellStart"/>
      <w:r w:rsidRPr="00746EA5">
        <w:rPr>
          <w:sz w:val="22"/>
        </w:rPr>
        <w:t>roč</w:t>
      </w:r>
      <w:proofErr w:type="spellEnd"/>
      <w:r w:rsidRPr="00746EA5">
        <w:rPr>
          <w:sz w:val="22"/>
        </w:rPr>
        <w:t xml:space="preserve">. </w:t>
      </w:r>
      <w:r w:rsidR="00625F0C" w:rsidRPr="00746EA5">
        <w:rPr>
          <w:sz w:val="22"/>
        </w:rPr>
        <w:t>11.5.2017.</w:t>
      </w:r>
    </w:p>
    <w:sectPr w:rsidR="00132B5D" w:rsidRPr="00746EA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7E8" w:rsidP="00FF7657" w:rsidR="003F77E8">
      <w:r>
        <w:separator/>
      </w:r>
    </w:p>
  </w:endnote>
  <w:endnote w:id="0" w:type="continuationSeparator">
    <w:p w:rsidRDefault="003F77E8" w:rsidP="00FF7657" w:rsidR="003F7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7E8" w:rsidP="00FF7657" w:rsidR="003F77E8">
      <w:r>
        <w:separator/>
      </w:r>
    </w:p>
  </w:footnote>
  <w:footnote w:id="0" w:type="continuationSeparator">
    <w:p w:rsidRDefault="003F77E8" w:rsidP="00FF7657" w:rsidR="003F77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45D" w:rsidP="0082345D" w:rsidR="0082345D" w:rsidRPr="009F69F0">
    <w:pPr>
      <w:jc w:val="right"/>
      <w:rPr>
        <w:szCs w:val="24"/>
      </w:rPr>
    </w:pPr>
    <w:r w:rsidRPr="009F69F0">
      <w:rPr>
        <w:szCs w:val="24"/>
      </w:rPr>
      <w:t>7 St-</w:t>
    </w:r>
    <w:r>
      <w:rPr>
        <w:szCs w:val="24"/>
      </w:rPr>
      <w:t>23</w:t>
    </w:r>
    <w:r w:rsidRPr="009F69F0">
      <w:rPr>
        <w:szCs w:val="24"/>
      </w:rPr>
      <w:t>/</w:t>
    </w:r>
    <w:r>
      <w:rPr>
        <w:szCs w:val="24"/>
      </w:rPr>
      <w:t>17-10</w:t>
    </w: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72987"/>
    <w:rsid w:val="000B4CB7"/>
    <w:rsid w:val="0011781D"/>
    <w:rsid w:val="00132B5D"/>
    <w:rsid w:val="001423E0"/>
    <w:rsid w:val="002A4838"/>
    <w:rsid w:val="003078BE"/>
    <w:rsid w:val="0039153B"/>
    <w:rsid w:val="003F77E8"/>
    <w:rsid w:val="004173C5"/>
    <w:rsid w:val="00443056"/>
    <w:rsid w:val="004C6F54"/>
    <w:rsid w:val="004D6302"/>
    <w:rsid w:val="004E5240"/>
    <w:rsid w:val="00597FE1"/>
    <w:rsid w:val="00622913"/>
    <w:rsid w:val="00625F0C"/>
    <w:rsid w:val="006564E0"/>
    <w:rsid w:val="00746EA5"/>
    <w:rsid w:val="007B324D"/>
    <w:rsid w:val="007F13B4"/>
    <w:rsid w:val="00821F9A"/>
    <w:rsid w:val="0082345D"/>
    <w:rsid w:val="008F2FDE"/>
    <w:rsid w:val="0095265C"/>
    <w:rsid w:val="009D17A4"/>
    <w:rsid w:val="009D6848"/>
    <w:rsid w:val="009D775C"/>
    <w:rsid w:val="009F69F0"/>
    <w:rsid w:val="00C42A4B"/>
    <w:rsid w:val="00DE0EAA"/>
    <w:rsid w:val="00E0209B"/>
    <w:rsid w:val="00E4190A"/>
    <w:rsid w:val="00E67CAE"/>
    <w:rsid w:val="00E803AC"/>
    <w:rsid w:val="00EC5F81"/>
    <w:rsid w:val="00F10BB0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0B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10BB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10BB0"/>
    <w:rPr>
      <w:b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BB0"/>
    <w:rPr>
      <w:rFonts w:cs="Times New Roman" w:hAnsi="Times New Roman" w:ascii="Times New Roman"/>
      <w:b/>
      <w:bCs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BB0"/>
    <w:rPr>
      <w:rFonts w:cs="Times New Roman" w:hAnsi="Times New Roman" w:ascii="Times New Roman"/>
      <w:b/>
      <w:bCs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0B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10BB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10BB0"/>
    <w:rPr>
      <w:b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BB0"/>
    <w:rPr>
      <w:rFonts w:ascii="Times New Roman" w:cs="Times New Roman" w:hAnsi="Times New Roman"/>
      <w:b/>
      <w:bCs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BB0"/>
    <w:rPr>
      <w:rFonts w:ascii="Times New Roman" w:cs="Times New Roman" w:hAnsi="Times New Roman"/>
      <w:b/>
      <w:bCs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GOLUBICA jednostavno društvo s ograničenom odgovornošću za proizvodnju, trgovinu i usluge zastupanog po punomoćniku Fazlji Jahaj</izvorni_sadrzaj>
    <derivirana_varijabla naziv="DomainObject.Predmet.ProtustrankaFormated_1">  GOLUBICA jednostavno društvo s ograničenom odgovornošću za proizvodnju, trgovinu i usluge zastupanog po punomoćniku Fazlji Jahaj</derivirana_varijabla>
  </DomainObject.Predmet.ProtustrankaFormated>
  <DomainObject.Predmet.ProtustrankaFormatedOIB>
    <izvorni_sadrzaj>  GOLUBICA jednostavno društvo s ograničenom odgovornošću za proizvodnju, trgovinu i usluge, OIB 97380387928 zastupanog po punomoćniku Fazlji Jahaj</izvorni_sadrzaj>
    <derivirana_varijabla naziv="DomainObject.Predmet.ProtustrankaFormatedOIB_1">  GOLUBICA jednostavno društvo s ograničenom odgovornošću za proizvodnju, trgovinu i usluge, OIB 97380387928 zastupanog po punomoćniku Fazlji Jahaj</derivirana_varijabla>
  </DomainObject.Predmet.ProtustrankaFormatedOIB>
  <DomainObject.Predmet.ProtustrankaFormatedWithAdress>
    <izvorni_sadrzaj> GOLUBICA jednostavno društvo s ograničenom odgovornošću za proizvodnju, trgovinu i usluge, Veliki kra 62, 32270 Županja zastupanog po punomoćniku Fazlji Jahaj</izvorni_sadrzaj>
    <derivirana_varijabla naziv="DomainObject.Predmet.ProtustrankaFormatedWithAdress_1"> GOLUBICA jednostavno društvo s ograničenom odgovornošću za proizvodnju, trgovinu i usluge, Veliki kra 62, 32270 Županja zastupanog po punomoćniku Fazlji Jahaj</derivirana_varijabla>
  </DomainObject.Predmet.ProtustrankaFormatedWithAdress>
  <DomainObject.Predmet.ProtustrankaFormatedWithAdressOIB>
    <izvorni_sadrzaj> GOLUBICA jednostavno društvo s ograničenom odgovornošću za proizvodnju, trgovinu i usluge, OIB 97380387928, Veliki kra 62, 32270 Županja zastupanog po punomoćniku Fazlji Jahaj</izvorni_sadrzaj>
    <derivirana_varijabla naziv="DomainObject.Predmet.ProtustrankaFormatedWithAdressOIB_1"> GOLUBICA jednostavno društvo s ograničenom odgovornošću za proizvodnju, trgovinu i usluge, OIB 97380387928, Veliki kra 62, 32270 Županja zastupanog po punomoćniku Fazlji Jahaj</derivirana_varijabla>
  </DomainObject.Predmet.ProtustrankaFormatedWithAdressOIB>
  <DomainObject.Predmet.ProtustrankaWithAdress>
    <izvorni_sadrzaj>GOLUBICA jednostavno društvo s ograničenom odgovornošću za proizvodnju, trgovinu i usluge Veliki kra 62, 32270 Županja</izvorni_sadrzaj>
    <derivirana_varijabla naziv="DomainObject.Predmet.ProtustrankaWithAdress_1">GOLUBICA jednostavno društvo s ograničenom odgovornošću za proizvodnju, trgovinu i usluge Veliki kra 62, 32270 Županja</derivirana_varijabla>
  </DomainObject.Predmet.ProtustrankaWithAdress>
  <DomainObject.Predmet.ProtustrankaWithAdressOIB>
    <izvorni_sadrzaj>GOLUBICA jednostavno društvo s ograničenom odgovornošću za proizvodnju, trgovinu i usluge, OIB 97380387928, Veliki kra 62, 32270 Županja</izvorni_sadrzaj>
    <derivirana_varijabla naziv="DomainObject.Predmet.ProtustrankaWithAdressOIB_1">GOLUBICA jednostavno društvo s ograničenom odgovornošću za proizvodnju, trgovinu i usluge, OIB 97380387928, Veliki kra 62, 32270 Županja</derivirana_varijabla>
  </DomainObject.Predmet.ProtustrankaWithAdressOIB>
  <DomainObject.Predmet.ProtustrankaNazivFormated>
    <izvorni_sadrzaj>GOLUBICA jednostavno društvo s ograničenom odgovornošću za proizvodnju, trgovinu i usluge</izvorni_sadrzaj>
    <derivirana_varijabla naziv="DomainObject.Predmet.ProtustrankaNazivFormated_1">GOLUBICA jednostavno društvo s ograničenom odgovornošću za proizvodnju, trgovinu i usluge</derivirana_varijabla>
  </DomainObject.Predmet.ProtustrankaNazivFormated>
  <DomainObject.Predmet.ProtustrankaNazivFormatedOIB>
    <izvorni_sadrzaj>GOLUBICA jednostavno društvo s ograničenom odgovornošću za proizvodnju, trgovinu i usluge, OIB 97380387928</izvorni_sadrzaj>
    <derivirana_varijabla naziv="DomainObject.Predmet.ProtustrankaNazivFormatedOIB_1">GOLUBICA jednostavno društvo s ograničenom odgovornošću za proizvodnju, trgovinu i usluge, OIB 97380387928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GOLUBICA jednostavno društvo s ograničenom odgovornošću za proizvodnju, trgovinu i usluge zastupanog po punomoćniku Fazlji Jahaj</item>
    </izvorni_sadrzaj>
    <derivirana_varijabla naziv="DomainObject.Predmet.ProtuStrankaListFormated_1">
      <item>GOLUBICA jednostavno društvo s ograničenom odgovornošću za proizvodnju, trgovinu i usluge zastupanog po punomoćniku Fazlji Jahaj</item>
    </derivirana_varijabla>
  </DomainObject.Predmet.ProtuStrankaListFormated>
  <DomainObject.Predmet.ProtuStrankaListFormatedOIB>
    <izvorni_sadrzaj>
      <item>GOLUBICA jednostavno društvo s ograničenom odgovornošću za proizvodnju, trgovinu i usluge, OIB 97380387928 zastupanog po punomoćniku Fazlji Jahaj</item>
    </izvorni_sadrzaj>
    <derivirana_varijabla naziv="DomainObject.Predmet.ProtuStrankaListFormatedOIB_1">
      <item>GOLUBICA jednostavno društvo s ograničenom odgovornošću za proizvodnju, trgovinu i usluge, OIB 97380387928 zastupanog po punomoćniku Fazlji Jahaj</item>
    </derivirana_varijabla>
  </DomainObject.Predmet.ProtuStrankaListFormatedOIB>
  <DomainObject.Predmet.ProtuStrankaListFormatedWithAdress>
    <izvorni_sadrzaj>
      <item>GOLUBICA jednostavno društvo s ograničenom odgovornošću za proizvodnju, trgovinu i usluge, Veliki kra 62, 32270 Županja zastupanog po punomoćniku Fazlji Jahaj</item>
    </izvorni_sadrzaj>
    <derivirana_varijabla naziv="DomainObject.Predmet.ProtuStrankaListFormatedWithAdress_1">
      <item>GOLUBICA jednostavno društvo s ograničenom odgovornošću za proizvodnju, trgovinu i usluge, Veliki kra 62, 32270 Županja zastupanog po punomoćniku Fazlji Jahaj</item>
    </derivirana_varijabla>
  </DomainObject.Predmet.ProtuStrankaListFormatedWithAdress>
  <DomainObject.Predmet.ProtuStrankaListFormatedWithAdressOIB>
    <izvorni_sadrzaj>
      <item>GOLUBICA jednostavno društvo s ograničenom odgovornošću za proizvodnju, trgovinu i usluge, OIB 97380387928, Veliki kra 62, 32270 Županja zastupanog po punomoćniku Fazlji Jahaj</item>
    </izvorni_sadrzaj>
    <derivirana_varijabla naziv="DomainObject.Predmet.ProtuStrankaListFormatedWithAdressOIB_1">
      <item>GOLUBICA jednostavno društvo s ograničenom odgovornošću za proizvodnju, trgovinu i usluge, OIB 97380387928, Veliki kra 62, 32270 Županja zastupanog po punomoćniku Fazlji Jahaj</item>
    </derivirana_varijabla>
  </DomainObject.Predmet.ProtuStrankaListFormatedWithAdressOIB>
  <DomainObject.Predmet.ProtuStrankaListNazivFormated>
    <izvorni_sadrzaj>
      <item>GOLUBICA jednostavno društvo s ograničenom odgovornošću za proizvodnju, trgovinu i usluge</item>
    </izvorni_sadrzaj>
    <derivirana_varijabla naziv="DomainObject.Predmet.ProtuStrankaListNazivFormated_1">
      <item>GOLUBICA jednostavno društvo s ograničenom odgovornošću za proizvodnju, trgovinu i usluge</item>
    </derivirana_varijabla>
  </DomainObject.Predmet.ProtuStrankaListNazivFormated>
  <DomainObject.Predmet.ProtuStrankaListNazivFormatedOIB>
    <izvorni_sadrzaj>
      <item>GOLUBICA jednostavno društvo s ograničenom odgovornošću za proizvodnju, trgovinu i usluge, OIB 97380387928</item>
    </izvorni_sadrzaj>
    <derivirana_varijabla naziv="DomainObject.Predmet.ProtuStrankaListNazivFormatedOIB_1">
      <item>GOLUBICA jednostavno društvo s ograničenom odgovornošću za proizvodnju, trgovinu i usluge, OIB 97380387928</item>
    </derivirana_varijabla>
  </DomainObject.Predmet.ProtuStrankaListNazivFormatedOIB>
  <DomainObject.Predmet.OstaliListFormated>
    <izvorni_sadrzaj>
      <item>Fazlji Jahaj punomoćnik sudionika u postupku GOLUBICA jednostavno društvo s ograničenom odgovornošću za proizvodnju, trgovinu i usluge</item>
    </izvorni_sadrzaj>
    <derivirana_varijabla naziv="DomainObject.Predmet.OstaliListFormated_1">
      <item>Fazlji Jahaj punomoćnik sudionika u postupku GOLUBICA jednostavno društvo s ograničenom odgovornošću za proizvodnju, trgovinu i usluge</item>
    </derivirana_varijabla>
  </DomainObject.Predmet.OstaliListFormated>
  <DomainObject.Predmet.OstaliListFormatedOIB>
    <izvorni_sadrzaj>
      <item>Fazlji Jahaj, OIB 09146067372 punomoćnik sudionika u postupku GOLUBICA jednostavno društvo s ograničenom odgovornošću za proizvodnju, trgovinu i usluge</item>
    </izvorni_sadrzaj>
    <derivirana_varijabla naziv="DomainObject.Predmet.OstaliListFormatedOIB_1">
      <item>Fazlji Jahaj, OIB 09146067372 punomoćnik sudionika u postupku GOLUBICA jednostavno društvo s ograničenom odgovornošću za proizvodnju, trgovinu i usluge</item>
    </derivirana_varijabla>
  </DomainObject.Predmet.OstaliListFormatedOIB>
  <DomainObject.Predmet.OstaliListFormatedWithAdress>
    <izvorni_sadrzaj>
      <item>Fazlji Jahaj, Aleja Matice Hrvatske 35, 32270 Županja punomoćnik sudionika u postupku GOLUBICA jednostavno društvo s ograničenom odgovornošću za proizvodnju, trgovinu i usluge</item>
    </izvorni_sadrzaj>
    <derivirana_varijabla naziv="DomainObject.Predmet.OstaliListFormatedWithAdress_1">
      <item>Fazlji Jahaj, Aleja Matice Hrvatske 35, 32270 Županja punomoćnik sudionika u postupku GOLUBICA jednostavno društvo s ograničenom odgovornošću za proizvodnju, trgovinu i usluge</item>
    </derivirana_varijabla>
  </DomainObject.Predmet.OstaliListFormatedWithAdress>
  <DomainObject.Predmet.OstaliListFormatedWithAdressOIB>
    <izvorni_sadrzaj>
      <item>Fazlji Jahaj, OIB 09146067372, Aleja Matice Hrvatske 35, 32270 Županja punomoćnik sudionika u postupku GOLUBICA jednostavno društvo s ograničenom odgovornošću za proizvodnju, trgovinu i usluge</item>
    </izvorni_sadrzaj>
    <derivirana_varijabla naziv="DomainObject.Predmet.OstaliListFormatedWithAdressOIB_1">
      <item>Fazlji Jahaj, OIB 09146067372, Aleja Matice Hrvatske 35, 32270 Županja punomoćnik sudionika u postupku GOLUBICA jednostavno društvo s ograničenom odgovornošću za proizvodnju, trgovinu i usluge</item>
    </derivirana_varijabla>
  </DomainObject.Predmet.OstaliListFormatedWithAdressOIB>
  <DomainObject.Predmet.OstaliListNazivFormated>
    <izvorni_sadrzaj>
      <item>Fazlji Jahaj</item>
    </izvorni_sadrzaj>
    <derivirana_varijabla naziv="DomainObject.Predmet.OstaliListNazivFormated_1">
      <item>Fazlji Jahaj</item>
    </derivirana_varijabla>
  </DomainObject.Predmet.OstaliListNazivFormated>
  <DomainObject.Predmet.OstaliListNazivFormatedOIB>
    <izvorni_sadrzaj>
      <item>Fazlji Jahaj, OIB 09146067372</item>
    </izvorni_sadrzaj>
    <derivirana_varijabla naziv="DomainObject.Predmet.OstaliListNazivFormatedOIB_1">
      <item>Fazlji Jahaj, OIB 09146067372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GOLUBICA jednostavno društvo s ograničenom odgovornošću za proizvodnju, trgovinu i usluge</izvorni_sadrzaj>
    <derivirana_varijabla naziv="DomainObject.Predmet.ProtustrankaIDrugi_1">GOLUBICA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GOLUBICA jednostavno društvo s ograničenom odgovornošću za proizvodnju, trgovinu i usluge, OIB 97380387928, Veliki kra 62, 32270 Županja</izvorni_sadrzaj>
    <derivirana_varijabla naziv="DomainObject.Predmet.ProtustrankaIDrugiAdressOIB_1">GOLUBICA jednostavno društvo s ograničenom odgovornošću za proizvodnju, trgovinu i usluge, OIB 97380387928, Veliki kra 62,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GOLUBICA jednostavno društvo s ograničenom odgovornošću za proizvodnju, trgovinu i usluge</item>
      <item>Fazlji Jahaj</item>
    </izvorni_sadrzaj>
    <derivirana_varijabla naziv="DomainObject.Predmet.SudioniciListNaziv_1">
      <item>FINA RC OSIJEK</item>
      <item>GOLUBICA jednostavno društvo s ograničenom odgovornošću za proizvodnju, trgovinu i usluge</item>
      <item>Fazlji Jahaj</item>
    </derivirana_varijabla>
  </DomainObject.Predmet.SudioniciListNaziv>
  <DomainObject.Predmet.SudioniciListAdressOIB>
    <izvorni_sadrzaj>
      <item>FINA RC OSIJEK, OIB 85821130368</item>
      <item>GOLUBICA jednostavno društvo s ograničenom odgovornošću za proizvodnju, trgovinu i usluge, OIB 97380387928, Veliki kra 62,32270 Županja</item>
      <item>Fazlji Jahaj, OIB 09146067372, Aleja Matice Hrvatske 35,32270 Županja</item>
    </izvorni_sadrzaj>
    <derivirana_varijabla naziv="DomainObject.Predmet.SudioniciListAdressOIB_1">
      <item>FINA RC OSIJEK, OIB 85821130368</item>
      <item>GOLUBICA jednostavno društvo s ograničenom odgovornošću za proizvodnju, trgovinu i usluge, OIB 97380387928, Veliki kra 62,32270 Županja</item>
      <item>Fazlji Jahaj, OIB 09146067372, Aleja Matice Hrvatske 35,32270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97380387928</item>
      <item>, OIB 09146067372</item>
    </izvorni_sadrzaj>
    <derivirana_varijabla naziv="DomainObject.Predmet.SudioniciListNazivOIB_1">
      <item>, OIB 85821130368</item>
      <item>, OIB 97380387928</item>
      <item>, OIB 09146067372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1716</properties:Characters>
  <properties:Lines>59</properties:Lines>
  <properties:Paragraphs>28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2017-04-12T11:54:00Z</cp:lastPrinted>
  <dcterms:modified xmlns:xsi="http://www.w3.org/2001/XMLSchema-instance" xsi:type="dcterms:W3CDTF">2017-04-13T06:00:00Z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