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ef73" w14:paraId="762ef73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C1335A">
        <w:rPr>
          <w:rFonts w:hAnsi="Times New Roman" w:ascii="Times New Roman"/>
        </w:rPr>
        <w:t>6370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C1335A" w:rsidRPr="00C1335A">
        <w:rPr>
          <w:rFonts w:hAnsi="Times New Roman" w:ascii="Times New Roman"/>
        </w:rPr>
        <w:t>BASCHIERA UGOSTITELJSTVO d.o.o., Zagreb, Trg Senjskih uskoka 7, MBS: 080342778, OIB: 41288984730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1335A" w:rsidRPr="00C1335A">
        <w:rPr>
          <w:rFonts w:hAnsi="Times New Roman" w:ascii="Times New Roman"/>
        </w:rPr>
        <w:t>BASCHIERA UGOSTITELJSTVO d.o.o., Zagreb, Trg Senjskih uskoka 7, MBS: 080342778, OIB: 41288984730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1335A">
        <w:rPr>
          <w:rFonts w:hAnsi="Times New Roman" w:ascii="Times New Roman"/>
        </w:rPr>
        <w:t>6370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7E5B90">
        <w:rPr>
          <w:rFonts w:hAnsi="Times New Roman" w:ascii="Times New Roman"/>
        </w:rPr>
        <w:t>3</w:t>
      </w:r>
      <w:r w:rsidR="00AE4950">
        <w:rPr>
          <w:rFonts w:hAnsi="Times New Roman" w:ascii="Times New Roman"/>
        </w:rPr>
        <w:t>1.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CB7" w:rsidP="00A83AC6" w:rsidR="00647CB7">
      <w:r>
        <w:separator/>
      </w:r>
    </w:p>
  </w:endnote>
  <w:endnote w:id="0" w:type="continuationSeparator">
    <w:p w:rsidRDefault="00647CB7" w:rsidP="00A83AC6" w:rsidR="00647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CB7" w:rsidP="00A83AC6" w:rsidR="00647CB7">
      <w:r>
        <w:separator/>
      </w:r>
    </w:p>
  </w:footnote>
  <w:footnote w:id="0" w:type="continuationSeparator">
    <w:p w:rsidRDefault="00647CB7" w:rsidP="00A83AC6" w:rsidR="00647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D86CC1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1335A">
      <w:rPr>
        <w:rFonts w:hAnsi="Times New Roman" w:ascii="Times New Roman"/>
      </w:rPr>
      <w:t>6730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5F1C29"/>
    <w:rsid w:val="00635B9D"/>
    <w:rsid w:val="00647CB7"/>
    <w:rsid w:val="00665D5F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C1335A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86CC1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6370</izvorni_sadrzaj>
    <derivirana_varijabla naziv="DomainObject.Predmet.Broj_1">6370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St-6370/2016</izvorni_sadrzaj>
    <derivirana_varijabla naziv="DomainObject.Predmet.OznakaBroj_1">St-6370/2016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BASCHIERA UGOSTITELJSTVO d.o.o. zastupanog po punomoćniku Renata Baschiera</izvorni_sadrzaj>
    <derivirana_varijabla naziv="DomainObject.Predmet.ProtustrankaFormated_1">  BASCHIERA UGOSTITELJSTVO d.o.o. zastupanog po punomoćniku Renata Baschiera</derivirana_varijabla>
  </DomainObject.Predmet.ProtustrankaFormated>
  <DomainObject.Predmet.ProtustrankaFormatedOIB>
    <izvorni_sadrzaj>  BASCHIERA UGOSTITELJSTVO d.o.o., OIB 41288984730 zastupanog po punomoćniku Renata Baschiera</izvorni_sadrzaj>
    <derivirana_varijabla naziv="DomainObject.Predmet.ProtustrankaFormatedOIB_1">  BASCHIERA UGOSTITELJSTVO d.o.o., OIB 41288984730 zastupanog po punomoćniku Renata Baschiera</derivirana_varijabla>
  </DomainObject.Predmet.ProtustrankaFormatedOIB>
  <DomainObject.Predmet.ProtustrankaFormatedWithAdress>
    <izvorni_sadrzaj> BASCHIERA UGOSTITELJSTVO d.o.o., Trg Senjskih uskoka 7, 10000 Zagreb zastupanog po punomoćniku Renata Baschiera</izvorni_sadrzaj>
    <derivirana_varijabla naziv="DomainObject.Predmet.ProtustrankaFormatedWithAdress_1"> BASCHIERA UGOSTITELJSTVO d.o.o., Trg Senjskih uskoka 7, 10000 Zagreb zastupanog po punomoćniku Renata Baschiera</derivirana_varijabla>
  </DomainObject.Predmet.ProtustrankaFormatedWithAdress>
  <DomainObject.Predmet.ProtustrankaFormatedWithAdressOIB>
    <izvorni_sadrzaj> BASCHIERA UGOSTITELJSTVO d.o.o., OIB 41288984730, Trg Senjskih uskoka 7, 10000 Zagreb zastupanog po punomoćniku Renata Baschiera</izvorni_sadrzaj>
    <derivirana_varijabla naziv="DomainObject.Predmet.ProtustrankaFormatedWithAdressOIB_1"> BASCHIERA UGOSTITELJSTVO d.o.o., OIB 41288984730, Trg Senjskih uskoka 7, 10000 Zagreb zastupanog po punomoćniku Renata Baschiera</derivirana_varijabla>
  </DomainObject.Predmet.ProtustrankaFormatedWithAdressOIB>
  <DomainObject.Predmet.ProtustrankaWithAdress>
    <izvorni_sadrzaj>BASCHIERA UGOSTITELJSTVO d.o.o. Trg Senjskih uskoka 7, 10000 Zagreb</izvorni_sadrzaj>
    <derivirana_varijabla naziv="DomainObject.Predmet.ProtustrankaWithAdress_1">BASCHIERA UGOSTITELJSTVO d.o.o. Trg Senjskih uskoka 7, 10000 Zagreb</derivirana_varijabla>
  </DomainObject.Predmet.ProtustrankaWithAdress>
  <DomainObject.Predmet.ProtustrankaWithAdressOIB>
    <izvorni_sadrzaj>BASCHIERA UGOSTITELJSTVO d.o.o., OIB 41288984730, Trg Senjskih uskoka 7, 10000 Zagreb</izvorni_sadrzaj>
    <derivirana_varijabla naziv="DomainObject.Predmet.ProtustrankaWithAdressOIB_1">BASCHIERA UGOSTITELJSTVO d.o.o., OIB 41288984730, Trg Senjskih uskoka 7, 10000 Zagreb</derivirana_varijabla>
  </DomainObject.Predmet.ProtustrankaWithAdressOIB>
  <DomainObject.Predmet.ProtustrankaNazivFormated>
    <izvorni_sadrzaj>BASCHIERA UGOSTITELJSTVO d.o.o.</izvorni_sadrzaj>
    <derivirana_varijabla naziv="DomainObject.Predmet.ProtustrankaNazivFormated_1">BASCHIERA UGOSTITELJSTVO d.o.o.</derivirana_varijabla>
  </DomainObject.Predmet.ProtustrankaNazivFormated>
  <DomainObject.Predmet.ProtustrankaNazivFormatedOIB>
    <izvorni_sadrzaj>BASCHIERA UGOSTITELJSTVO d.o.o., OIB 41288984730</izvorni_sadrzaj>
    <derivirana_varijabla naziv="DomainObject.Predmet.ProtustrankaNazivFormatedOIB_1">BASCHIERA UGOSTITELJSTVO d.o.o., OIB 41288984730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Mufić zastupanog po punomoćniku Adrijan Čada</izvorni_sadrzaj>
    <derivirana_varijabla naziv="DomainObject.Predmet.StrankaFormated_1">  FINA Regionalni centar Zagreb; Vladimir Mufić zastupanog po punomoćniku Adrijan Čada</derivirana_varijabla>
  </DomainObject.Predmet.StrankaFormated>
  <DomainObject.Predmet.StrankaFormatedOIB>
    <izvorni_sadrzaj>  FINA Regionalni centar Zagreb, OIB 85821130368; Vladimir Mufić, OIB 18506991654 zastupanog po punomoćniku Adrijan Čada</izvorni_sadrzaj>
    <derivirana_varijabla naziv="DomainObject.Predmet.StrankaFormatedOIB_1">  FINA Regionalni centar Zagreb, OIB 85821130368; Vladimir Mufić, OIB 18506991654 zastupanog po punomoćniku Adrijan Čada</derivirana_varijabla>
  </DomainObject.Predmet.StrankaFormatedOIB>
  <DomainObject.Predmet.StrankaFormatedWithAdress>
    <izvorni_sadrzaj> FINA Regionalni centar Zagreb, Trg svibanjskih žrtava 1995.1, 10000 Zagreb; Vladimir Mufić, Vlaška 96, 10000 Zagreb zastupanog po punomoćniku Adrijan Čada</izvorni_sadrzaj>
    <derivirana_varijabla naziv="DomainObject.Predmet.StrankaFormatedWithAdress_1"> FINA Regionalni centar Zagreb, Trg svibanjskih žrtava 1995.1, 10000 Zagreb; Vladimir Mufić, Vlaška 96, 10000 Zagreb zastupanog po punomoćniku Adrijan Čada</derivirana_varijabla>
  </DomainObject.Predmet.StrankaFormatedWithAdress>
  <DomainObject.Predmet.StrankaFormatedWithAdressOIB>
    <izvorni_sadrzaj> FINA Regionalni centar Zagreb, OIB 85821130368, Trg svibanjskih žrtava 1995.1, 10000 Zagreb; Vladimir Mufić, OIB 18506991654, Vlaška 96, 10000 Zagreb zastupanog po punomoćniku Adrijan Čada</izvorni_sadrzaj>
    <derivirana_varijabla naziv="DomainObject.Predmet.StrankaFormatedWithAdressOIB_1"> FINA Regionalni centar Zagreb, OIB 85821130368, Trg svibanjskih žrtava 1995.1, 10000 Zagreb; Vladimir Mufić, OIB 18506991654, Vlaška 96, 10000 Zagreb zastupanog po punomoćniku Adrijan Čada</derivirana_varijabla>
  </DomainObject.Predmet.StrankaFormatedWithAdressOIB>
  <DomainObject.Predmet.StrankaWithAdress>
    <izvorni_sadrzaj>FINA Regionalni centar Zagreb Trg svibanjskih žrtava 1995.1,10000 Zagreb,Vladimir Mufić Vlaška 96,10000 Zagreb</izvorni_sadrzaj>
    <derivirana_varijabla naziv="DomainObject.Predmet.StrankaWithAdress_1">FINA Regionalni centar Zagreb Trg svibanjskih žrtava 1995.1,10000 Zagreb,Vladimir Mufić Vlaška 96,10000 Zagreb</derivirana_varijabla>
  </DomainObject.Predmet.StrankaWithAdress>
  <DomainObject.Predmet.StrankaWithAdressOIB>
    <izvorni_sadrzaj>FINA Regionalni centar Zagreb, OIB 85821130368, Trg svibanjskih žrtava 1995.1,10000 Zagreb,Vladimir Mufić, OIB 18506991654, Vlaška 96,10000 Zagreb</izvorni_sadrzaj>
    <derivirana_varijabla naziv="DomainObject.Predmet.StrankaWithAdressOIB_1">FINA Regionalni centar Zagreb, OIB 85821130368, Trg svibanjskih žrtava 1995.1,10000 Zagreb,Vladimir Mufić, OIB 18506991654, Vlaška 96,10000 Zagreb</derivirana_varijabla>
  </DomainObject.Predmet.StrankaWithAdressOIB>
  <DomainObject.Predmet.StrankaNazivFormated>
    <izvorni_sadrzaj>FINA Regionalni centar Zagreb,Vladimir Mufić</izvorni_sadrzaj>
    <derivirana_varijabla naziv="DomainObject.Predmet.StrankaNazivFormated_1">FINA Regionalni centar Zagreb,Vladimir Mufić</derivirana_varijabla>
  </DomainObject.Predmet.StrankaNazivFormated>
  <DomainObject.Predmet.StrankaNazivFormatedOIB>
    <izvorni_sadrzaj>FINA Regionalni centar Zagreb, OIB 85821130368,Vladimir Mufić, OIB 18506991654</izvorni_sadrzaj>
    <derivirana_varijabla naziv="DomainObject.Predmet.StrankaNazivFormatedOIB_1">FINA Regionalni centar Zagreb, OIB 85821130368,Vladimir Mufić, OIB 18506991654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Vladimir Mufić zastupanog po punomoćniku Adrijan Čada</item>
    </izvorni_sadrzaj>
    <derivirana_varijabla naziv="DomainObject.Predmet.StrankaListFormated_1">
      <item>FINA Regionalni centar Zagreb</item>
      <item>Vladimir Mufić zastupanog po punomoćniku Adrijan Čada</item>
    </derivirana_varijabla>
  </DomainObject.Predmet.StrankaListFormated>
  <DomainObject.Predmet.StrankaListFormatedOIB>
    <izvorni_sadrzaj>
      <item>FINA Regionalni centar Zagreb, OIB 85821130368</item>
      <item>Vladimir Mufić, OIB 18506991654 zastupanog po punomoćniku Adrijan Čada</item>
    </izvorni_sadrzaj>
    <derivirana_varijabla naziv="DomainObject.Predmet.StrankaListFormatedOIB_1">
      <item>FINA Regionalni centar Zagreb, OIB 85821130368</item>
      <item>Vladimir Mufić, OIB 18506991654 zastupanog po punomoćniku Adrijan Čada</item>
    </derivirana_varijabla>
  </DomainObject.Predmet.StrankaListFormatedOIB>
  <DomainObject.Predmet.StrankaListFormatedWithAdress>
    <izvorni_sadrzaj>
      <item>FINA Regionalni centar Zagreb, Trg svibanjskih žrtava 1995.1, 10000 Zagreb</item>
      <item>Vladimir Mufić, Vlaška 96, 10000 Zagreb zastupanog po punomoćniku Adrijan Čada</item>
    </izvorni_sadrzaj>
    <derivirana_varijabla naziv="DomainObject.Predmet.StrankaListFormatedWithAdress_1">
      <item>FINA Regionalni centar Zagreb, Trg svibanjskih žrtava 1995.1, 10000 Zagreb</item>
      <item>Vladimir Mufić, Vlaška 96, 10000 Zagreb zastupanog po punomoćniku Adrijan Čada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Vladimir Mufić, OIB 18506991654, Vlaška 96, 10000 Zagreb zastupanog po punomoćniku Adrijan Čada</item>
    </izvorni_sadrzaj>
    <derivirana_varijabla naziv="DomainObject.Predmet.StrankaListFormatedWithAdressOIB_1">
      <item>FINA Regionalni centar Zagreb, OIB 85821130368, Trg svibanjskih žrtava 1995.1, 10000 Zagreb</item>
      <item>Vladimir Mufić, OIB 18506991654, Vlaška 96, 10000 Zagreb zastupanog po punomoćniku Adrijan Čada</item>
    </derivirana_varijabla>
  </DomainObject.Predmet.StrankaListFormatedWithAdressOIB>
  <DomainObject.Predmet.StrankaListNazivFormated>
    <izvorni_sadrzaj>
      <item>FINA Regionalni centar Zagreb</item>
      <item>Vladimir Mufić</item>
    </izvorni_sadrzaj>
    <derivirana_varijabla naziv="DomainObject.Predmet.StrankaListNazivFormated_1">
      <item>FINA Regionalni centar Zagreb</item>
      <item>Vladimir Mufić</item>
    </derivirana_varijabla>
  </DomainObject.Predmet.StrankaListNazivFormated>
  <DomainObject.Predmet.StrankaListNazivFormatedOIB>
    <izvorni_sadrzaj>
      <item>FINA Regionalni centar Zagreb, OIB 85821130368</item>
      <item>Vladimir Mufić, OIB 18506991654</item>
    </izvorni_sadrzaj>
    <derivirana_varijabla naziv="DomainObject.Predmet.StrankaListNazivFormatedOIB_1">
      <item>FINA Regionalni centar Zagreb, OIB 85821130368</item>
      <item>Vladimir Mufić, OIB 18506991654</item>
    </derivirana_varijabla>
  </DomainObject.Predmet.StrankaListNazivFormatedOIB>
  <DomainObject.Predmet.ProtuStrankaListFormated>
    <izvorni_sadrzaj>
      <item>BASCHIERA UGOSTITELJSTVO d.o.o. zastupanog po punomoćniku Renata Baschiera</item>
    </izvorni_sadrzaj>
    <derivirana_varijabla naziv="DomainObject.Predmet.ProtuStrankaListFormated_1">
      <item>BASCHIERA UGOSTITELJSTVO d.o.o. zastupanog po punomoćniku Renata Baschiera</item>
    </derivirana_varijabla>
  </DomainObject.Predmet.ProtuStrankaListFormated>
  <DomainObject.Predmet.ProtuStrankaListFormatedOIB>
    <izvorni_sadrzaj>
      <item>BASCHIERA UGOSTITELJSTVO d.o.o., OIB 41288984730 zastupanog po punomoćniku Renata Baschiera</item>
    </izvorni_sadrzaj>
    <derivirana_varijabla naziv="DomainObject.Predmet.ProtuStrankaListFormatedOIB_1">
      <item>BASCHIERA UGOSTITELJSTVO d.o.o., OIB 41288984730 zastupanog po punomoćniku Renata Baschiera</item>
    </derivirana_varijabla>
  </DomainObject.Predmet.ProtuStrankaListFormatedOIB>
  <DomainObject.Predmet.ProtuStrankaListFormatedWithAdress>
    <izvorni_sadrzaj>
      <item>BASCHIERA UGOSTITELJSTVO d.o.o., Trg Senjskih uskoka 7, 10000 Zagreb zastupanog po punomoćniku Renata Baschiera</item>
    </izvorni_sadrzaj>
    <derivirana_varijabla naziv="DomainObject.Predmet.ProtuStrankaListFormatedWithAdress_1">
      <item>BASCHIERA UGOSTITELJSTVO d.o.o., Trg Senjskih uskoka 7, 10000 Zagreb zastupanog po punomoćniku Renata Baschiera</item>
    </derivirana_varijabla>
  </DomainObject.Predmet.ProtuStrankaListFormatedWithAdress>
  <DomainObject.Predmet.ProtuStrankaListFormatedWithAdressOIB>
    <izvorni_sadrzaj>
      <item>BASCHIERA UGOSTITELJSTVO d.o.o., OIB 41288984730, Trg Senjskih uskoka 7, 10000 Zagreb zastupanog po punomoćniku Renata Baschiera</item>
    </izvorni_sadrzaj>
    <derivirana_varijabla naziv="DomainObject.Predmet.ProtuStrankaListFormatedWithAdressOIB_1">
      <item>BASCHIERA UGOSTITELJSTVO d.o.o., OIB 41288984730, Trg Senjskih uskoka 7, 10000 Zagreb zastupanog po punomoćniku Renata Baschiera</item>
    </derivirana_varijabla>
  </DomainObject.Predmet.ProtuStrankaListFormatedWithAdressOIB>
  <DomainObject.Predmet.ProtuStrankaListNazivFormated>
    <izvorni_sadrzaj>
      <item>BASCHIERA UGOSTITELJSTVO d.o.o.</item>
    </izvorni_sadrzaj>
    <derivirana_varijabla naziv="DomainObject.Predmet.ProtuStrankaListNazivFormated_1">
      <item>BASCHIERA UGOSTITELJSTVO d.o.o.</item>
    </derivirana_varijabla>
  </DomainObject.Predmet.ProtuStrankaListNazivFormated>
  <DomainObject.Predmet.ProtuStrankaListNazivFormatedOIB>
    <izvorni_sadrzaj>
      <item>BASCHIERA UGOSTITELJSTVO d.o.o., OIB 41288984730</item>
    </izvorni_sadrzaj>
    <derivirana_varijabla naziv="DomainObject.Predmet.ProtuStrankaListNazivFormatedOIB_1">
      <item>BASCHIERA UGOSTITELJSTVO d.o.o., OIB 41288984730</item>
    </derivirana_varijabla>
  </DomainObject.Predmet.ProtuStrankaListNazivFormatedOIB>
  <DomainObject.Predmet.OstaliListFormated>
    <izvorni_sadrzaj>
      <item>Adrijan Čada punomoćnik sudionika u postupku Vladimir Mufić</item>
      <item>Renata Baschiera punomoćnik sudionika u postupku BASCHIERA UGOSTITELJSTVO d.o.o.</item>
    </izvorni_sadrzaj>
    <derivirana_varijabla naziv="DomainObject.Predmet.OstaliListFormated_1">
      <item>Adrijan Čada punomoćnik sudionika u postupku Vladimir Mufić</item>
      <item>Renata Baschiera punomoćnik sudionika u postupku BASCHIERA UGOSTITELJSTVO d.o.o.</item>
    </derivirana_varijabla>
  </DomainObject.Predmet.OstaliListFormated>
  <DomainObject.Predmet.OstaliListFormatedOIB>
    <izvorni_sadrzaj>
      <item>Adrijan Čada punomoćnik sudionika u postupku Vladimir Mufić</item>
      <item>Renata Baschiera, OIB 45979365047 punomoćnik sudionika u postupku BASCHIERA UGOSTITELJSTVO d.o.o.</item>
    </izvorni_sadrzaj>
    <derivirana_varijabla naziv="DomainObject.Predmet.OstaliListFormatedOIB_1">
      <item>Adrijan Čada punomoćnik sudionika u postupku Vladimir Mufić</item>
      <item>Renata Baschiera, OIB 45979365047 punomoćnik sudionika u postupku BASCHIERA UGOSTITELJSTVO d.o.o.</item>
    </derivirana_varijabla>
  </DomainObject.Predmet.OstaliListFormatedOIB>
  <DomainObject.Predmet.OstaliListFormatedWithAdress>
    <izvorni_sadrzaj>
      <item>Adrijan Čada, Klaićeva 72/I, 10000 Zagreb punomoćnik sudionika u postupku Vladimir Mufić</item>
      <item>Renata Baschiera, Lisičina 21 A, 10000 Zagreb punomoćnik sudionika u postupku BASCHIERA UGOSTITELJSTVO d.o.o.</item>
    </izvorni_sadrzaj>
    <derivirana_varijabla naziv="DomainObject.Predmet.OstaliListFormatedWithAdress_1">
      <item>Adrijan Čada, Klaićeva 72/I, 10000 Zagreb punomoćnik sudionika u postupku Vladimir Mufić</item>
      <item>Renata Baschiera, Lisičina 21 A, 10000 Zagreb punomoćnik sudionika u postupku BASCHIERA UGOSTITELJSTVO d.o.o.</item>
    </derivirana_varijabla>
  </DomainObject.Predmet.OstaliListFormatedWithAdress>
  <DomainObject.Predmet.OstaliListFormatedWithAdressOIB>
    <izvorni_sadrzaj>
      <item>Adrijan Čada, Klaićeva 72/I, 10000 Zagreb punomoćnik sudionika u postupku Vladimir Mufić</item>
      <item>Renata Baschiera, OIB 45979365047, Lisičina 21 A, 10000 Zagreb punomoćnik sudionika u postupku BASCHIERA UGOSTITELJSTVO d.o.o.</item>
    </izvorni_sadrzaj>
    <derivirana_varijabla naziv="DomainObject.Predmet.OstaliListFormatedWithAdressOIB_1">
      <item>Adrijan Čada, Klaićeva 72/I, 10000 Zagreb punomoćnik sudionika u postupku Vladimir Mufić</item>
      <item>Renata Baschiera, OIB 45979365047, Lisičina 21 A, 10000 Zagreb punomoćnik sudionika u postupku BASCHIERA UGOSTITELJSTVO d.o.o.</item>
    </derivirana_varijabla>
  </DomainObject.Predmet.OstaliListFormatedWithAdressOIB>
  <DomainObject.Predmet.OstaliListNazivFormated>
    <izvorni_sadrzaj>
      <item>Adrijan Čada</item>
      <item>Renata Baschiera</item>
    </izvorni_sadrzaj>
    <derivirana_varijabla naziv="DomainObject.Predmet.OstaliListNazivFormated_1">
      <item>Adrijan Čada</item>
      <item>Renata Baschiera</item>
    </derivirana_varijabla>
  </DomainObject.Predmet.OstaliListNazivFormated>
  <DomainObject.Predmet.OstaliListNazivFormatedOIB>
    <izvorni_sadrzaj>
      <item>Adrijan Čada</item>
      <item>Renata Baschiera, OIB 45979365047</item>
    </izvorni_sadrzaj>
    <derivirana_varijabla naziv="DomainObject.Predmet.OstaliListNazivFormatedOIB_1">
      <item>Adrijan Čada</item>
      <item>Renata Baschiera, OIB 45979365047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BASCHIERA UGOSTITELJSTVO d.o.o.</izvorni_sadrzaj>
    <derivirana_varijabla naziv="DomainObject.Predmet.ProtustrankaIDrugi_1">BASCHIERA UGOSTITELJSTVO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BASCHIERA UGOSTITELJSTVO d.o.o., OIB 41288984730, Trg Senjskih uskoka 7, 10000 Zagreb</izvorni_sadrzaj>
    <derivirana_varijabla naziv="DomainObject.Predmet.ProtustrankaIDrugiAdressOIB_1">BASCHIERA UGOSTITELJSTVO d.o.o., OIB 41288984730, Trg Senjskih uskoka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BASCHIERA UGOSTITELJSTVO d.o.o.</item>
      <item>Vladimir Mufić</item>
      <item>Adrijan Čada</item>
      <item>Renata Baschiera</item>
    </izvorni_sadrzaj>
    <derivirana_varijabla naziv="DomainObject.Predmet.SudioniciListNaziv_1">
      <item>FINA Regionalni centar Zagreb</item>
      <item>BASCHIERA UGOSTITELJSTVO d.o.o.</item>
      <item>Vladimir Mufić</item>
      <item>Adrijan Čada</item>
      <item>Renata Baschiera</item>
    </derivirana_varijabla>
  </DomainObject.Predmet.SudioniciListNaziv>
  <DomainObject.Predmet.SudioniciListAdressOIB>
    <izvorni_sadrzaj>
      <item>BASCHIERA UGOSTITELJSTVO d.o.o., OIB 41288984730, Trg Senjskih uskoka 7,10000 Zagreb</item>
      <item>FINA Regionalni centar Zagreb, OIB 85821130368, Trg svibanjskih žrtava 1995.1,10000 Zagreb</item>
      <item>Vladimir Mufić, OIB 18506991654, Vlaška 96,10000 Zagreb</item>
      <item>Adrijan Čada, Klaićeva 72/I,10000 Zagreb</item>
      <item>Renata Baschiera, OIB 45979365047, Lisičina 21 A,10000 Zagreb</item>
    </izvorni_sadrzaj>
    <derivirana_varijabla naziv="DomainObject.Predmet.SudioniciListAdressOIB_1">
      <item>BASCHIERA UGOSTITELJSTVO d.o.o., OIB 41288984730, Trg Senjskih uskoka 7,10000 Zagreb</item>
      <item>FINA Regionalni centar Zagreb, OIB 85821130368, Trg svibanjskih žrtava 1995.1,10000 Zagreb</item>
      <item>Vladimir Mufić, OIB 18506991654, Vlaška 96,10000 Zagreb</item>
      <item>Adrijan Čada, Klaićeva 72/I,10000 Zagreb</item>
      <item>Renata Baschiera, OIB 45979365047, Lisičina 21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41288984730</item>
      <item>, OIB 18506991654</item>
      <item>, OIB null</item>
      <item>, OIB 45979365047</item>
    </izvorni_sadrzaj>
    <derivirana_varijabla naziv="DomainObject.Predmet.SudioniciListNazivOIB_1">
      <item>, OIB 85821130368</item>
      <item>, OIB 41288984730</item>
      <item>, OIB 18506991654</item>
      <item>, OIB null</item>
      <item>, OIB 45979365047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CEAAF-A348-4AC9-B91E-F0775909D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1824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2017-08-31T08:57:00Z</dcterms:created>
  <dc:creator>Vesna Fundurulić Perišin</dc:creator>
  <cp:lastModifiedBy>Zlatka Plivelić</cp:lastModifiedBy>
  <cp:lastPrinted>2017-08-31T08:57:00Z</cp:lastPrinted>
  <dcterms:modified xmlns:xsi="http://www.w3.org/2001/XMLSchema-instance" xsi:type="dcterms:W3CDTF">2017-08-31T08:57:00Z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