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F5977" w:rsidR="00CF5977">
        <w:tc>
          <w:tcPr>
            <w:tcW w:type="dxa" w:w="2985"/>
            <w:hideMark/>
          </w:tcPr>
          <w:p w:rsidRDefault="00CF5977" w:rsidR="00CF5977">
            <w:pPr>
              <w:spacing w:lineRule="auto" w:line="276" w:after="0"/>
              <w:jc w:val="center"/>
              <w:rPr>
                <w:rFonts w:cs="Arial"/>
                <w:bCs/>
                <w:color w:val="000000"/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977" w:rsidR="00CF5977">
            <w:pPr>
              <w:spacing w:lineRule="auto" w:line="276" w:after="0"/>
              <w:jc w:val="center"/>
              <w:rPr>
                <w:lang w:eastAsia="hr-HR"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F5977" w:rsidR="00CF597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F5977" w:rsidR="00CF5977">
            <w:pPr>
              <w:spacing w:lineRule="auto" w:line="276" w:after="0"/>
              <w:jc w:val="center"/>
              <w:rPr>
                <w:rFonts w:cs="Arial"/>
                <w:bCs/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8b390b" w14:paraId="68b390b" w:rsidRDefault="00CF5977" w:rsidP="00CF5977" w:rsidR="00CF5977">
      <w:pPr>
        <w:spacing w:after="0"/>
        <w:jc w:val="right"/>
        <w15:collapsed w:val="false"/>
        <w:rPr>
          <w:rFonts w:cs="Arial"/>
          <w:bCs/>
          <w:color w:val="000000"/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F5977" w:rsidR="00CF5977">
        <w:trPr>
          <w:jc w:val="right"/>
        </w:trPr>
        <w:tc>
          <w:tcPr>
            <w:tcW w:type="dxa" w:w="4320"/>
            <w:hideMark/>
          </w:tcPr>
          <w:p w:rsidRDefault="00CF5977" w:rsidP="00CF5977" w:rsidR="00CF5977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</w:t>
            </w:r>
            <w:r w:rsidR="00583111">
              <w:rPr>
                <w:lang w:eastAsia="en-US" w:val="en-US"/>
              </w:rPr>
              <w:t xml:space="preserve">  </w:t>
            </w:r>
            <w:r>
              <w:rPr>
                <w:lang w:eastAsia="en-US" w:val="en-US"/>
              </w:rPr>
              <w:t xml:space="preserve">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St-144/2013-79 </w:t>
            </w:r>
          </w:p>
        </w:tc>
      </w:tr>
    </w:tbl>
    <w:p w:rsidRDefault="00CF5977" w:rsidP="00CF5977" w:rsidR="00CF5977">
      <w:pPr>
        <w:spacing w:after="0"/>
        <w:jc w:val="right"/>
        <w:rPr>
          <w:rFonts w:cs="Times New Roman"/>
          <w:bCs/>
          <w:color w:val="000000"/>
          <w:lang w:eastAsia="hr-HR"/>
        </w:rPr>
      </w:pPr>
      <w:r>
        <w:rPr>
          <w:rFonts w:cs="Times New Roman"/>
        </w:rPr>
        <w:t xml:space="preserve">                                                            </w:t>
      </w:r>
    </w:p>
    <w:p w:rsidRDefault="00CF5977" w:rsidP="00CF5977" w:rsidR="00CF5977">
      <w:pPr>
        <w:spacing w:after="0"/>
        <w:rPr>
          <w:rFonts w:cs="Times New Roman"/>
        </w:rPr>
      </w:pPr>
    </w:p>
    <w:p w:rsidRDefault="00CF5977" w:rsidP="00CF5977" w:rsidR="00CF5977">
      <w:pPr>
        <w:spacing w:after="0"/>
        <w:rPr>
          <w:rFonts w:cs="Times New Roman"/>
        </w:rPr>
      </w:pPr>
    </w:p>
    <w:p w:rsidRDefault="00CF5977" w:rsidP="00CF5977" w:rsidR="00CF597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 H R V A T S K A</w:t>
      </w:r>
    </w:p>
    <w:p w:rsidRDefault="00CF5977" w:rsidP="00CF5977" w:rsidR="00CF5977">
      <w:pPr>
        <w:spacing w:after="0"/>
        <w:rPr>
          <w:rFonts w:cs="Times New Roman"/>
        </w:rPr>
      </w:pPr>
    </w:p>
    <w:p w:rsidRDefault="00CF5977" w:rsidP="00CF5977" w:rsidR="00CF597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 J E </w:t>
      </w:r>
    </w:p>
    <w:p w:rsidRDefault="00CF5977" w:rsidP="00CF5977" w:rsidR="00CF5977">
      <w:pPr>
        <w:spacing w:after="0"/>
        <w:jc w:val="center"/>
        <w:rPr>
          <w:rFonts w:cs="Times New Roman"/>
        </w:rPr>
      </w:pPr>
    </w:p>
    <w:p w:rsidRDefault="00CF5977" w:rsidP="00CF5977" w:rsidR="00CF5977">
      <w:pPr>
        <w:spacing w:after="0"/>
        <w:jc w:val="center"/>
        <w:rPr>
          <w:rFonts w:cs="Times New Roman"/>
        </w:rPr>
      </w:pPr>
    </w:p>
    <w:p w:rsidRDefault="00CF5977" w:rsidP="00CF5977" w:rsidR="00CF5977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bCs/>
          <w:lang w:eastAsia="hr-HR"/>
        </w:rPr>
        <w:t>Trgovački sud u Varaždinu</w:t>
      </w:r>
      <w:r>
        <w:t xml:space="preserve">, po sucu tog suda Hugu </w:t>
      </w:r>
      <w:proofErr w:type="spellStart"/>
      <w:r>
        <w:t>Wedemeyeru</w:t>
      </w:r>
      <w:proofErr w:type="spellEnd"/>
      <w:r>
        <w:t>, u stečajnom postupku koji se vodi nad stečajnim dužnikom</w:t>
      </w:r>
      <w:r w:rsidR="00A51244">
        <w:t xml:space="preserve"> Auto kuća Biškup d.o.o., u stečaju, iz Varaždina, Ivana Mažuranića br. 24, OIB: 29715621579, kojeg zastupa stečajni upravitelj Nenad </w:t>
      </w:r>
      <w:proofErr w:type="spellStart"/>
      <w:r w:rsidR="00A51244">
        <w:t>Homar</w:t>
      </w:r>
      <w:proofErr w:type="spellEnd"/>
      <w:r w:rsidR="00A51244">
        <w:t>, iz Koprivnice, Dravska br. 1, izvan ročišta 2. svibnja</w:t>
      </w:r>
      <w:r>
        <w:t xml:space="preserve"> 2018.,</w:t>
      </w:r>
    </w:p>
    <w:p w:rsidRDefault="00CF5977" w:rsidP="00CF5977" w:rsidR="00CF5977">
      <w:pPr>
        <w:pStyle w:val="Tijeloteksta2"/>
        <w:spacing w:lineRule="auto" w:line="240" w:after="0"/>
        <w:jc w:val="both"/>
        <w:rPr>
          <w:lang w:val="x-none"/>
        </w:rPr>
      </w:pPr>
    </w:p>
    <w:p w:rsidRDefault="00CF5977" w:rsidP="00CF5977" w:rsidR="00CF5977">
      <w:pPr>
        <w:pStyle w:val="Tijeloteksta2"/>
        <w:spacing w:lineRule="auto" w:line="240" w:after="0"/>
        <w:jc w:val="both"/>
      </w:pPr>
    </w:p>
    <w:p w:rsidRDefault="00CF5977" w:rsidP="00CF5977" w:rsidR="00CF5977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CF5977" w:rsidP="00CF5977" w:rsidR="00CF5977">
      <w:pPr>
        <w:pStyle w:val="Tijeloteksta2"/>
        <w:spacing w:lineRule="auto" w:line="240" w:after="0"/>
        <w:rPr>
          <w:rFonts w:cs="Times New Roman"/>
          <w:bCs/>
        </w:rPr>
      </w:pPr>
    </w:p>
    <w:p w:rsidRDefault="00CF5977" w:rsidP="00CF5977" w:rsidR="00CF5977">
      <w:pPr>
        <w:pStyle w:val="Tijeloteksta2"/>
        <w:spacing w:lineRule="auto" w:line="240" w:after="0"/>
        <w:jc w:val="both"/>
      </w:pPr>
    </w:p>
    <w:p w:rsidRDefault="00CF5977" w:rsidP="00F257EB" w:rsidR="00CF5977" w:rsidRPr="00A51244">
      <w:pPr>
        <w:pStyle w:val="NormaleSPIS"/>
        <w:spacing w:after="0"/>
      </w:pPr>
      <w:r>
        <w:rPr>
          <w:rFonts w:cs="Times New Roman"/>
        </w:rPr>
        <w:t xml:space="preserve">1)Kupcu </w:t>
      </w:r>
      <w:r w:rsidR="00F257EB">
        <w:rPr>
          <w:rFonts w:cs="Times New Roman"/>
        </w:rPr>
        <w:t xml:space="preserve">AUTO MAK NEKRETNINE d.o.o. iz Varaždina, M. A. </w:t>
      </w:r>
      <w:proofErr w:type="spellStart"/>
      <w:r w:rsidR="00F257EB">
        <w:rPr>
          <w:rFonts w:cs="Times New Roman"/>
        </w:rPr>
        <w:t>Reljkovića</w:t>
      </w:r>
      <w:proofErr w:type="spellEnd"/>
      <w:r w:rsidR="00F257EB">
        <w:rPr>
          <w:rFonts w:cs="Times New Roman"/>
        </w:rPr>
        <w:t xml:space="preserve"> br. 12</w:t>
      </w:r>
      <w:r>
        <w:rPr>
          <w:rFonts w:cs="Times New Roman"/>
        </w:rPr>
        <w:t>, OIB:</w:t>
      </w:r>
      <w:r>
        <w:t xml:space="preserve"> </w:t>
      </w:r>
      <w:r w:rsidR="00F257EB">
        <w:t>71670600511</w:t>
      </w:r>
      <w:r>
        <w:rPr>
          <w:rFonts w:cs="Times New Roman"/>
        </w:rPr>
        <w:t>, dosuđuje se</w:t>
      </w:r>
      <w:r w:rsidR="00A51244">
        <w:rPr>
          <w:rFonts w:cs="Times New Roman"/>
        </w:rPr>
        <w:t xml:space="preserve"> </w:t>
      </w:r>
      <w:r w:rsidR="00F257EB">
        <w:rPr>
          <w:rFonts w:cs="Times New Roman"/>
        </w:rPr>
        <w:t>nekretnina :</w:t>
      </w:r>
      <w:r w:rsidR="00F257EB">
        <w:t xml:space="preserve"> </w:t>
      </w:r>
      <w:proofErr w:type="spellStart"/>
      <w:r w:rsidR="00F257EB">
        <w:t>čkbr</w:t>
      </w:r>
      <w:proofErr w:type="spellEnd"/>
      <w:r w:rsidR="00F257EB">
        <w:t xml:space="preserve">. 756/1 upisano u z. k. ul. 1915 k. o. </w:t>
      </w:r>
      <w:proofErr w:type="spellStart"/>
      <w:r w:rsidR="00F257EB">
        <w:t>Biškupec</w:t>
      </w:r>
      <w:proofErr w:type="spellEnd"/>
      <w:r w:rsidR="00F257EB">
        <w:t xml:space="preserve">-1, oranica I. Mažuranića sa 1433 m2, </w:t>
      </w:r>
      <w:r w:rsidR="00A51244">
        <w:rPr>
          <w:rFonts w:cs="Times New Roman"/>
        </w:rPr>
        <w:t xml:space="preserve">za cijenu u ukupnom iznosu od </w:t>
      </w:r>
      <w:r w:rsidR="00F257EB">
        <w:t>93.000,00</w:t>
      </w:r>
      <w:r>
        <w:rPr>
          <w:rFonts w:cs="Times New Roman"/>
        </w:rPr>
        <w:t xml:space="preserve"> kuna.</w:t>
      </w:r>
    </w:p>
    <w:p w:rsidRDefault="00CF5977" w:rsidP="00CF5977" w:rsidR="00CF5977">
      <w:pPr>
        <w:spacing w:after="0"/>
        <w:jc w:val="both"/>
        <w:rPr>
          <w:rFonts w:cs="Times New Roman"/>
        </w:rPr>
      </w:pP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Kupac </w:t>
      </w:r>
      <w:r w:rsidR="00F257EB">
        <w:rPr>
          <w:rFonts w:cs="Times New Roman"/>
        </w:rPr>
        <w:t xml:space="preserve">AUTO MAK NEKRETNINE d.o.o. iz Varaždina, M. A. </w:t>
      </w:r>
      <w:proofErr w:type="spellStart"/>
      <w:r w:rsidR="00F257EB">
        <w:rPr>
          <w:rFonts w:cs="Times New Roman"/>
        </w:rPr>
        <w:t>Reljkovića</w:t>
      </w:r>
      <w:proofErr w:type="spellEnd"/>
      <w:r w:rsidR="00F257EB">
        <w:rPr>
          <w:rFonts w:cs="Times New Roman"/>
        </w:rPr>
        <w:t xml:space="preserve"> br. 12, OIB:</w:t>
      </w:r>
      <w:r w:rsidR="00F257EB">
        <w:t xml:space="preserve"> 71670600511</w:t>
      </w:r>
      <w:r w:rsidR="00F257EB">
        <w:rPr>
          <w:rFonts w:cs="Times New Roman"/>
        </w:rPr>
        <w:t>,</w:t>
      </w:r>
      <w:r>
        <w:rPr>
          <w:rFonts w:cs="Times New Roman"/>
        </w:rPr>
        <w:t xml:space="preserve"> uplatio je jamčevinu u iznosu od </w:t>
      </w:r>
      <w:r w:rsidR="00F257EB">
        <w:rPr>
          <w:rFonts w:cs="Times New Roman"/>
        </w:rPr>
        <w:t>9.300,00</w:t>
      </w:r>
      <w:r>
        <w:rPr>
          <w:rFonts w:cs="Times New Roman"/>
        </w:rPr>
        <w:t xml:space="preserve"> kuna za gore navedenu nekretninu, a koja se jamčevina uračunava u kupoprodajnu cijenu, a razliku između jamčevine i postignute kupoprodajne cijene u iznosu od </w:t>
      </w:r>
      <w:r w:rsidR="00F257EB">
        <w:rPr>
          <w:rFonts w:cs="Times New Roman"/>
        </w:rPr>
        <w:t xml:space="preserve">83.700,00 </w:t>
      </w:r>
      <w:r>
        <w:rPr>
          <w:rFonts w:cs="Times New Roman"/>
        </w:rPr>
        <w:t>kuna, kupac se obvezuje platiti u roku od 30 dana od dana pravomoćnosti ovog rješenja o dosudi, na žiro račun Trgovačkog suda u Varaždinu broj: HR4023900011300002754 otvoren kod Hrvatske poštanske banke d.</w:t>
      </w:r>
      <w:r w:rsidR="00A51244">
        <w:rPr>
          <w:rFonts w:cs="Times New Roman"/>
        </w:rPr>
        <w:t>d., pozivom na broj spisa: St-144</w:t>
      </w:r>
      <w:r>
        <w:rPr>
          <w:rFonts w:cs="Times New Roman"/>
        </w:rPr>
        <w:t>/1</w:t>
      </w:r>
      <w:r w:rsidR="00A51244">
        <w:rPr>
          <w:rFonts w:cs="Times New Roman"/>
        </w:rPr>
        <w:t>3</w:t>
      </w:r>
      <w:r>
        <w:rPr>
          <w:rFonts w:cs="Times New Roman"/>
        </w:rPr>
        <w:t>. - u koloni svrha uplate.</w:t>
      </w: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F257EB">
        <w:rPr>
          <w:rFonts w:cs="Times New Roman"/>
        </w:rPr>
        <w:t xml:space="preserve">AUTO MAK NEKRETNINE d.o.o. iz Varaždina, M. A. </w:t>
      </w:r>
      <w:proofErr w:type="spellStart"/>
      <w:r w:rsidR="00F257EB">
        <w:rPr>
          <w:rFonts w:cs="Times New Roman"/>
        </w:rPr>
        <w:t>Reljkovića</w:t>
      </w:r>
      <w:proofErr w:type="spellEnd"/>
      <w:r w:rsidR="00F257EB">
        <w:rPr>
          <w:rFonts w:cs="Times New Roman"/>
        </w:rPr>
        <w:t xml:space="preserve"> br. 12, OIB:</w:t>
      </w:r>
      <w:r w:rsidR="00F257EB">
        <w:t xml:space="preserve"> 71670600511</w:t>
      </w:r>
      <w:r w:rsidR="00F257EB">
        <w:rPr>
          <w:rFonts w:cs="Times New Roman"/>
        </w:rPr>
        <w:t>,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 će se da je odustao od kupnje, a sud će posebnim rješenjem dosuditi nekretninu kupcu koji je ponudio nižu cijenu. Ako ni taj kupac ne uplati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sud će posebnim rješenjem prodaju oglasiti nevažećom i objaviti novu prodaju uz uvjete određene za prodaju koja je oglašena nevažećom.</w:t>
      </w:r>
    </w:p>
    <w:p w:rsidRDefault="00CF5977" w:rsidP="00CF5977" w:rsidR="00CF5977">
      <w:pPr>
        <w:spacing w:after="0"/>
        <w:jc w:val="both"/>
        <w:rPr>
          <w:rFonts w:cs="Times New Roman"/>
        </w:rPr>
      </w:pP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2)Nekretnina iz točke 1) izreke ovog rješenja predat će se kupcu nakon pravomoćnosti rješenja o dosudi i nakon uplate razlike jamčevine i postignute kupoprodajne cijene u ukupnom iznosu od </w:t>
      </w:r>
      <w:r w:rsidR="00F257EB">
        <w:rPr>
          <w:rFonts w:cs="Times New Roman"/>
        </w:rPr>
        <w:t xml:space="preserve">83.700,00 </w:t>
      </w:r>
      <w:r>
        <w:rPr>
          <w:rFonts w:cs="Times New Roman"/>
        </w:rPr>
        <w:t>kuna.</w:t>
      </w:r>
    </w:p>
    <w:p w:rsidRDefault="00CF5977" w:rsidP="00CF5977" w:rsidR="00CF5977">
      <w:pPr>
        <w:spacing w:after="0"/>
        <w:jc w:val="both"/>
        <w:rPr>
          <w:rFonts w:cs="Times New Roman"/>
        </w:rPr>
      </w:pPr>
    </w:p>
    <w:p w:rsidRDefault="00CF5977" w:rsidP="00CF5977" w:rsidR="00CF5977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3)Određuje se uknjižba prava vlasništva na dosuđenoj nekretnini iz točke 1) izreke ovog rješenja u korist kupca </w:t>
      </w:r>
      <w:r w:rsidR="00777DE9">
        <w:rPr>
          <w:rFonts w:cs="Times New Roman"/>
        </w:rPr>
        <w:t xml:space="preserve">AUTO MAK NEKRETNINE d.o.o. iz Varaždina, M. A. </w:t>
      </w:r>
      <w:proofErr w:type="spellStart"/>
      <w:r w:rsidR="00777DE9">
        <w:rPr>
          <w:rFonts w:cs="Times New Roman"/>
        </w:rPr>
        <w:t>Reljkovića</w:t>
      </w:r>
      <w:proofErr w:type="spellEnd"/>
      <w:r w:rsidR="00777DE9">
        <w:rPr>
          <w:rFonts w:cs="Times New Roman"/>
        </w:rPr>
        <w:t xml:space="preserve"> br. 12, OIB:</w:t>
      </w:r>
      <w:r w:rsidR="00777DE9">
        <w:t xml:space="preserve"> 71670600511</w:t>
      </w:r>
      <w:r>
        <w:rPr>
          <w:rFonts w:cs="Times New Roman"/>
        </w:rPr>
        <w:t>, u zemljišnim knjigama, a nakon pravomoćnosti rješenja o dosudi i nakon uplate razlike između jamčevine i postignute kupoprodajne cijene, a što se dokazuje potvrdom suda o izvršenoj uplati kupca.</w:t>
      </w:r>
    </w:p>
    <w:p w:rsidRDefault="00CF5977" w:rsidP="00CF5977" w:rsidR="00CF5977">
      <w:pPr>
        <w:spacing w:after="0"/>
        <w:jc w:val="both"/>
        <w:rPr>
          <w:rFonts w:cs="Times New Roman"/>
        </w:rPr>
      </w:pPr>
    </w:p>
    <w:p w:rsidRDefault="00CF5977" w:rsidP="00B558CD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4)Po pravomoćnosti ovog rješenja i nakon uplate razlike između jamčevine i postignute kupoprodajne cijene u zemljišnim knjigama brisat će se uknjiženi tereti i ostale zabilježbe upisane na nekretnini iz točke 1) izreke ovog rješenja pod brojevima: </w:t>
      </w:r>
      <w:r w:rsidR="006A44E1">
        <w:rPr>
          <w:rFonts w:cs="Times New Roman"/>
        </w:rPr>
        <w:t>Z-2914/09., Z-5515/09., Z-3500/10., Z-4020/10., Z-</w:t>
      </w:r>
      <w:r w:rsidR="00291B9A">
        <w:rPr>
          <w:rFonts w:cs="Times New Roman"/>
        </w:rPr>
        <w:t>4917/10., Z-530/11., Z-1735/11., Z-2935/11., Z-</w:t>
      </w:r>
      <w:r w:rsidR="00B340BB">
        <w:rPr>
          <w:rFonts w:cs="Times New Roman"/>
        </w:rPr>
        <w:t>4678/11., Z-8633/16.</w:t>
      </w:r>
    </w:p>
    <w:p w:rsidRDefault="00CF5977" w:rsidP="00CF5977" w:rsidR="00CF5977">
      <w:pPr>
        <w:spacing w:after="0"/>
        <w:jc w:val="both"/>
        <w:rPr>
          <w:rFonts w:cs="Times New Roman"/>
        </w:rPr>
      </w:pP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5)Nalaže se  z. k. odjelu Općinskog suda u Varaždinu, zabilježba ovog rješenja o dosudi na nekretnini iz točke 1) izreke ovog rješenja u zemljišne knjige.</w:t>
      </w:r>
    </w:p>
    <w:p w:rsidRDefault="00CF5977" w:rsidP="00CF5977" w:rsidR="00CF5977">
      <w:pPr>
        <w:spacing w:after="0"/>
        <w:jc w:val="both"/>
        <w:rPr>
          <w:rFonts w:cs="Times New Roman"/>
        </w:rPr>
      </w:pPr>
    </w:p>
    <w:p w:rsidRDefault="00CF5977" w:rsidP="00CF5977" w:rsidR="00CF5977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F5977" w:rsidP="00CF5977" w:rsidR="00CF5977">
      <w:pPr>
        <w:pStyle w:val="Tijeloteksta2"/>
        <w:spacing w:lineRule="auto" w:line="240" w:after="0"/>
        <w:jc w:val="center"/>
      </w:pPr>
      <w:r>
        <w:t>Obrazloženje</w:t>
      </w:r>
    </w:p>
    <w:p w:rsidRDefault="00583111" w:rsidP="00CF5977" w:rsidR="00583111">
      <w:pPr>
        <w:pStyle w:val="Tijeloteksta2"/>
        <w:spacing w:lineRule="auto" w:line="240" w:after="0"/>
        <w:jc w:val="center"/>
        <w:rPr>
          <w:lang w:val="x-none"/>
        </w:rPr>
      </w:pPr>
    </w:p>
    <w:p w:rsidRDefault="00CF5977" w:rsidP="00CF5977" w:rsidR="00CF5977">
      <w:pPr>
        <w:pStyle w:val="Tijeloteksta2"/>
        <w:spacing w:lineRule="auto" w:line="240" w:after="0"/>
        <w:jc w:val="center"/>
      </w:pPr>
    </w:p>
    <w:p w:rsidRDefault="00CF5977" w:rsidP="00CF5977" w:rsidR="00CF5977">
      <w:pPr>
        <w:pStyle w:val="Tijeloteksta2"/>
        <w:spacing w:lineRule="auto" w:line="240" w:after="0"/>
        <w:jc w:val="both"/>
      </w:pPr>
      <w:r>
        <w:tab/>
        <w:t xml:space="preserve">Na ročištu za javnu dražbu u stečajnom postupku nad stečajnim dužnikom </w:t>
      </w:r>
      <w:r w:rsidR="0009421C">
        <w:t xml:space="preserve">Auto kuća Biškup d.o.o., u stečaju, iz Varaždina, Ivana Mažuranića br. 24, </w:t>
      </w:r>
      <w:r>
        <w:t xml:space="preserve">radi prodaje nekretnine označene u izreci ovog rješenja održanog </w:t>
      </w:r>
      <w:r w:rsidR="00433DF7">
        <w:t>22. ožujka</w:t>
      </w:r>
      <w:r w:rsidR="0009421C">
        <w:t xml:space="preserve"> 2018</w:t>
      </w:r>
      <w:r>
        <w:t>. sudjelovao je kao ponuđač</w:t>
      </w:r>
      <w:r w:rsidR="0072335C">
        <w:t xml:space="preserve"> </w:t>
      </w:r>
      <w:r w:rsidR="0072335C">
        <w:rPr>
          <w:rFonts w:cs="Times New Roman"/>
        </w:rPr>
        <w:t xml:space="preserve">AUTO MAK NEKRETNINE d.o.o. iz Varaždina, M. A. </w:t>
      </w:r>
      <w:proofErr w:type="spellStart"/>
      <w:r w:rsidR="0072335C">
        <w:rPr>
          <w:rFonts w:cs="Times New Roman"/>
        </w:rPr>
        <w:t>Reljkovića</w:t>
      </w:r>
      <w:proofErr w:type="spellEnd"/>
      <w:r w:rsidR="0072335C">
        <w:rPr>
          <w:rFonts w:cs="Times New Roman"/>
        </w:rPr>
        <w:t xml:space="preserve"> br. 12</w:t>
      </w:r>
      <w:r>
        <w:t>. Održavanje predmetne javne dražbe bilo j</w:t>
      </w:r>
      <w:r w:rsidR="0009421C">
        <w:t xml:space="preserve">e oglašeno </w:t>
      </w:r>
      <w:r>
        <w:t xml:space="preserve">na stranicama Hrvatske gospodarske komore od </w:t>
      </w:r>
      <w:r w:rsidR="00B320C7">
        <w:t>26. veljače</w:t>
      </w:r>
      <w:r w:rsidR="0072335C">
        <w:t xml:space="preserve"> 2018</w:t>
      </w:r>
      <w:r>
        <w:t xml:space="preserve">. te na stranicama sudačke mreže od </w:t>
      </w:r>
      <w:r w:rsidR="00B320C7">
        <w:t>26. veljače</w:t>
      </w:r>
      <w:r>
        <w:t xml:space="preserve"> 201</w:t>
      </w:r>
      <w:r w:rsidR="0072335C">
        <w:t>8</w:t>
      </w:r>
      <w:r>
        <w:t xml:space="preserve">. </w:t>
      </w: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t>Početna cijena za nekretninu navedenu u izreci ovog rješenja</w:t>
      </w:r>
      <w:r w:rsidR="0009421C">
        <w:t>,</w:t>
      </w:r>
      <w:r>
        <w:t xml:space="preserve"> i to</w:t>
      </w:r>
      <w:r w:rsidR="0009421C">
        <w:t>,</w:t>
      </w:r>
      <w:r>
        <w:t xml:space="preserve"> </w:t>
      </w:r>
      <w:proofErr w:type="spellStart"/>
      <w:r w:rsidR="0072335C">
        <w:t>čkbr</w:t>
      </w:r>
      <w:proofErr w:type="spellEnd"/>
      <w:r w:rsidR="0072335C">
        <w:t xml:space="preserve">. 756/1 upisano u z. k. ul. 1915 k. o. </w:t>
      </w:r>
      <w:proofErr w:type="spellStart"/>
      <w:r w:rsidR="0072335C">
        <w:t>Biškupec</w:t>
      </w:r>
      <w:proofErr w:type="spellEnd"/>
      <w:r w:rsidR="0072335C">
        <w:t>-1, oranica I. Mažuranića sa 1433 m2</w:t>
      </w:r>
      <w:r w:rsidR="0009421C">
        <w:rPr>
          <w:rFonts w:cs="Times New Roman"/>
        </w:rPr>
        <w:t xml:space="preserve">, iznosila je </w:t>
      </w:r>
      <w:r w:rsidR="0072335C">
        <w:rPr>
          <w:rFonts w:cs="Times New Roman"/>
        </w:rPr>
        <w:t>93.000,00</w:t>
      </w:r>
      <w:r>
        <w:rPr>
          <w:rFonts w:cs="Times New Roman"/>
        </w:rPr>
        <w:t xml:space="preserve"> kuna te ispod te cijene nekretnina nije mogla biti prodana.</w:t>
      </w: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Ponuđač</w:t>
      </w:r>
      <w:r w:rsidR="0072335C">
        <w:t xml:space="preserve"> </w:t>
      </w:r>
      <w:r w:rsidR="0072335C">
        <w:rPr>
          <w:rFonts w:cs="Times New Roman"/>
        </w:rPr>
        <w:t xml:space="preserve">AUTO MAK NEKRETNINE d.o.o. iz Varaždina, M. A. </w:t>
      </w:r>
      <w:proofErr w:type="spellStart"/>
      <w:r w:rsidR="0072335C">
        <w:rPr>
          <w:rFonts w:cs="Times New Roman"/>
        </w:rPr>
        <w:t>Reljkovića</w:t>
      </w:r>
      <w:proofErr w:type="spellEnd"/>
      <w:r w:rsidR="0072335C">
        <w:rPr>
          <w:rFonts w:cs="Times New Roman"/>
        </w:rPr>
        <w:t xml:space="preserve"> br. 12</w:t>
      </w:r>
      <w:r>
        <w:rPr>
          <w:rFonts w:cs="Times New Roman"/>
        </w:rPr>
        <w:t>, up</w:t>
      </w:r>
      <w:r w:rsidR="0009421C">
        <w:rPr>
          <w:rFonts w:cs="Times New Roman"/>
        </w:rPr>
        <w:t xml:space="preserve">latio je jamčevinu u iznosu od </w:t>
      </w:r>
      <w:r w:rsidR="0072335C">
        <w:rPr>
          <w:rFonts w:cs="Times New Roman"/>
        </w:rPr>
        <w:t>9.300,00</w:t>
      </w:r>
      <w:r>
        <w:rPr>
          <w:rFonts w:cs="Times New Roman"/>
        </w:rPr>
        <w:t xml:space="preserve"> kuna i licitirao je za navedenu nekretninu, te je ponudio cijenu od </w:t>
      </w:r>
      <w:r w:rsidR="0072335C">
        <w:rPr>
          <w:rFonts w:cs="Times New Roman"/>
        </w:rPr>
        <w:t>93.000,00</w:t>
      </w:r>
      <w:r>
        <w:rPr>
          <w:rFonts w:cs="Times New Roman"/>
        </w:rPr>
        <w:t xml:space="preserve"> kuna kao jedini ponuditelj.</w:t>
      </w: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je ponuđač</w:t>
      </w:r>
      <w:r w:rsidR="0072335C">
        <w:rPr>
          <w:rFonts w:cs="Times New Roman"/>
        </w:rPr>
        <w:t xml:space="preserve"> AUTO MAK NEKRETNINE d.o.o. iz Varaždina, M. A. </w:t>
      </w:r>
      <w:proofErr w:type="spellStart"/>
      <w:r w:rsidR="0072335C">
        <w:rPr>
          <w:rFonts w:cs="Times New Roman"/>
        </w:rPr>
        <w:t>Reljkovića</w:t>
      </w:r>
      <w:proofErr w:type="spellEnd"/>
      <w:r w:rsidR="0072335C">
        <w:rPr>
          <w:rFonts w:cs="Times New Roman"/>
        </w:rPr>
        <w:t xml:space="preserve"> br. 12</w:t>
      </w:r>
      <w:r>
        <w:rPr>
          <w:rFonts w:cs="Times New Roman"/>
        </w:rPr>
        <w:t>, ponudio najpovoljniju ponudu, sud je prihvatio navedenu ponudu te je na temelju odredbe članka 98. st. 3. Ovršnog zakona (Narodne novine br. 57/96., 29/99., 42/00., 173/03., 194/03., 151/04., 88/05., 121/05., 67/08., dalje : OZ-a), valjalo odlučiti kao pod točkom 1) izreke ovog rješenja.</w:t>
      </w: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točke 1) izreke ovog rješenja predat će se kupcu nakon pravomoćnosti rješenja o dosudi i nakon uplate razlike jamčevine i postignute kupoprodajne cijene u ukupnom iznosu od </w:t>
      </w:r>
      <w:r w:rsidR="0072335C">
        <w:rPr>
          <w:rFonts w:cs="Times New Roman"/>
        </w:rPr>
        <w:t xml:space="preserve">83.700,00 </w:t>
      </w:r>
      <w:r>
        <w:rPr>
          <w:rFonts w:cs="Times New Roman"/>
        </w:rPr>
        <w:t>kuna.</w:t>
      </w:r>
    </w:p>
    <w:p w:rsidRDefault="0072335C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AUTO MAK NEKRETNINE d.o.o. iz Varaždina, M. A. </w:t>
      </w:r>
      <w:proofErr w:type="spellStart"/>
      <w:r>
        <w:rPr>
          <w:rFonts w:cs="Times New Roman"/>
        </w:rPr>
        <w:t>Reljkovića</w:t>
      </w:r>
      <w:proofErr w:type="spellEnd"/>
      <w:r>
        <w:rPr>
          <w:rFonts w:cs="Times New Roman"/>
        </w:rPr>
        <w:t xml:space="preserve"> br. 12.</w:t>
      </w:r>
      <w:r w:rsidR="00CF5977">
        <w:rPr>
          <w:rFonts w:cs="Times New Roman"/>
        </w:rPr>
        <w:t xml:space="preserve"> ne uplati određenu </w:t>
      </w:r>
      <w:proofErr w:type="spellStart"/>
      <w:r w:rsidR="00CF5977">
        <w:rPr>
          <w:rFonts w:cs="Times New Roman"/>
        </w:rPr>
        <w:t>kupovninu</w:t>
      </w:r>
      <w:proofErr w:type="spellEnd"/>
      <w:r w:rsidR="00CF5977">
        <w:rPr>
          <w:rFonts w:cs="Times New Roman"/>
        </w:rPr>
        <w:t xml:space="preserve"> u navedenom roku, smatrat će se da je odustao od kupnje, te će sud rješenjem prodaju oglasiti nevažećom i objaviti novu prodaju, a iz uplaćene jamčevine namirit će se troškovi nove prodaje i naknaditi razlika </w:t>
      </w:r>
      <w:proofErr w:type="spellStart"/>
      <w:r w:rsidR="00CF5977">
        <w:rPr>
          <w:rFonts w:cs="Times New Roman"/>
        </w:rPr>
        <w:t>kupovnine</w:t>
      </w:r>
      <w:proofErr w:type="spellEnd"/>
      <w:r w:rsidR="00CF5977">
        <w:rPr>
          <w:rFonts w:cs="Times New Roman"/>
        </w:rPr>
        <w:t xml:space="preserve"> postignute na prijašnjoj dražbi i novoj dražbi (članka 100. st. 1., st. 2. i st. 3. OZ-a).</w:t>
      </w:r>
    </w:p>
    <w:p w:rsidRDefault="00CF5977" w:rsidP="00CF5977" w:rsidR="00CF59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svega navedenog, a temeljem odredbi čl. 98. st.</w:t>
      </w:r>
      <w:r w:rsidR="00DC5DB3">
        <w:rPr>
          <w:rFonts w:cs="Times New Roman"/>
        </w:rPr>
        <w:t xml:space="preserve"> </w:t>
      </w:r>
      <w:r>
        <w:rPr>
          <w:rFonts w:cs="Times New Roman"/>
        </w:rPr>
        <w:t xml:space="preserve">4. OZ-a i čl. 100. st.1., st. 2. i st. 3., OZ-a, te temeljem odredbe članka 101. st.1., st. 3. i st. 4. OZ-a, te čl. 164. st. 1. Stečajnog </w:t>
      </w:r>
    </w:p>
    <w:p w:rsidRDefault="00562FC6" w:rsidP="00CF5977" w:rsidR="00562FC6">
      <w:pPr>
        <w:spacing w:after="0"/>
        <w:jc w:val="both"/>
        <w:rPr>
          <w:rFonts w:cs="Times New Roman"/>
        </w:rPr>
      </w:pPr>
    </w:p>
    <w:p w:rsidRDefault="00562FC6" w:rsidP="00CF5977" w:rsidR="00562FC6">
      <w:pPr>
        <w:spacing w:after="0"/>
        <w:jc w:val="both"/>
        <w:rPr>
          <w:rFonts w:cs="Times New Roman"/>
        </w:rPr>
      </w:pPr>
    </w:p>
    <w:p w:rsidRDefault="00CF5977" w:rsidP="00CF5977" w:rsidR="00CF5977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zakona (Narodne novine br. 44/96., 29/99., 129/00., 123/03., 197/03., 187/03., 187/04., 82/06., 116/10., 25/12 i 133/12.) odlučeno je kao u izreci ovog rješenja.</w:t>
      </w:r>
    </w:p>
    <w:p w:rsidRDefault="00CF5977" w:rsidP="00CF5977" w:rsidR="00CF5977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F5977" w:rsidP="00CF5977" w:rsidR="00CF5977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09421C" w:rsidP="00CF5977" w:rsidR="00CF5977">
      <w:pPr>
        <w:pStyle w:val="Tijeloteksta2"/>
        <w:spacing w:lineRule="auto" w:line="240" w:after="0"/>
        <w:jc w:val="center"/>
      </w:pPr>
      <w:r>
        <w:t>U Varaždinu 2. svibnja</w:t>
      </w:r>
      <w:r w:rsidR="00CF5977">
        <w:t xml:space="preserve"> 2018.</w:t>
      </w:r>
    </w:p>
    <w:p w:rsidRDefault="00CF5977" w:rsidP="00CF5977" w:rsidR="00CF5977">
      <w:pPr>
        <w:pStyle w:val="Tijeloteksta2"/>
        <w:spacing w:lineRule="auto" w:line="240" w:after="0"/>
        <w:rPr>
          <w:lang w:val="x-none"/>
        </w:rPr>
      </w:pP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: </w:t>
      </w:r>
    </w:p>
    <w:p w:rsidRDefault="00CF5977" w:rsidP="00CF5977" w:rsidR="00CF5977">
      <w:pPr>
        <w:pStyle w:val="Tijeloteksta2"/>
        <w:spacing w:lineRule="auto" w:line="240" w:after="0"/>
      </w:pPr>
      <w:bookmarkStart w:name="_GoBack" w:id="0"/>
      <w:bookmarkEnd w:id="0"/>
    </w:p>
    <w:p w:rsidRDefault="00CF5977" w:rsidP="00CF5977" w:rsidR="00CF5977">
      <w:pPr>
        <w:pStyle w:val="Tijeloteksta2"/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  <w:rPr>
          <w:lang w:val="x-none"/>
        </w:rPr>
      </w:pPr>
    </w:p>
    <w:p w:rsidRDefault="00CF5977" w:rsidP="00CF5977" w:rsidR="00CF5977">
      <w:pPr>
        <w:pStyle w:val="Tijeloteksta2"/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  <w:r>
        <w:t>Uputa  o  pravnom  lijeku :</w:t>
      </w:r>
    </w:p>
    <w:p w:rsidRDefault="00CF5977" w:rsidP="00CF5977" w:rsidR="00CF5977">
      <w:pPr>
        <w:pStyle w:val="Tijeloteksta2"/>
        <w:spacing w:lineRule="auto" w:line="240" w:after="0"/>
        <w:jc w:val="both"/>
      </w:pPr>
      <w:r>
        <w:t>Protiv ovog rješenja dopuštena je žalba u roku od osam (8) dana od dana primitka prijepisa rješenja, pisano u četiri (4) primjerka putem ovoga suda, a o žalbi odlučuje Visoki trgovački sud Republike Hrvatske.</w:t>
      </w: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</w:p>
    <w:p w:rsidRDefault="00CF5977" w:rsidP="00CF5977" w:rsidR="00CF5977">
      <w:pPr>
        <w:pStyle w:val="Tijeloteksta2"/>
        <w:spacing w:lineRule="auto" w:line="240" w:after="0"/>
      </w:pPr>
      <w:r>
        <w:t xml:space="preserve">DNA : </w:t>
      </w:r>
      <w:r>
        <w:tab/>
      </w:r>
    </w:p>
    <w:p w:rsidRDefault="00CF5977" w:rsidP="00CF5977" w:rsidR="00CF5977">
      <w:pPr>
        <w:pStyle w:val="Tijeloteksta2"/>
        <w:spacing w:lineRule="auto" w:line="240" w:after="0"/>
        <w:ind w:left="720"/>
        <w:jc w:val="both"/>
      </w:pPr>
    </w:p>
    <w:p w:rsidRDefault="00CF5977" w:rsidP="00CF5977" w:rsidR="00CF5977">
      <w:pPr>
        <w:pStyle w:val="Tijeloteksta2"/>
        <w:spacing w:lineRule="auto" w:line="240" w:after="0"/>
        <w:jc w:val="both"/>
      </w:pPr>
      <w:r>
        <w:t>Stečajni up</w:t>
      </w:r>
      <w:r w:rsidR="0009421C">
        <w:t xml:space="preserve">ravitelj Nenad </w:t>
      </w:r>
      <w:proofErr w:type="spellStart"/>
      <w:r w:rsidR="0009421C">
        <w:t>Homar</w:t>
      </w:r>
      <w:proofErr w:type="spellEnd"/>
      <w:r w:rsidR="0009421C">
        <w:t xml:space="preserve">, iz Koprivnice, Dravska br. 1, </w:t>
      </w:r>
    </w:p>
    <w:p w:rsidRDefault="00CF5977" w:rsidP="00CF5977" w:rsidR="00CF5977">
      <w:pPr>
        <w:pStyle w:val="Tijeloteksta2"/>
        <w:spacing w:lineRule="auto" w:line="240" w:after="0"/>
        <w:jc w:val="both"/>
      </w:pPr>
    </w:p>
    <w:p w:rsidRDefault="0009421C" w:rsidP="00CF5977" w:rsidR="008524BD">
      <w:pPr>
        <w:pStyle w:val="Tijeloteksta2"/>
        <w:spacing w:lineRule="auto" w:line="240" w:after="0"/>
        <w:jc w:val="both"/>
      </w:pPr>
      <w:r>
        <w:t xml:space="preserve">Kupac </w:t>
      </w:r>
      <w:r w:rsidR="008524BD">
        <w:rPr>
          <w:rFonts w:cs="Times New Roman"/>
        </w:rPr>
        <w:t xml:space="preserve">AUTO MAK NEKRETNINE d.o.o. iz Varaždina, M. A. </w:t>
      </w:r>
      <w:proofErr w:type="spellStart"/>
      <w:r w:rsidR="008524BD">
        <w:rPr>
          <w:rFonts w:cs="Times New Roman"/>
        </w:rPr>
        <w:t>Reljkovića</w:t>
      </w:r>
      <w:proofErr w:type="spellEnd"/>
      <w:r w:rsidR="008524BD">
        <w:rPr>
          <w:rFonts w:cs="Times New Roman"/>
        </w:rPr>
        <w:t xml:space="preserve"> br. 12, </w:t>
      </w:r>
    </w:p>
    <w:p w:rsidRDefault="008524BD" w:rsidP="00CF5977" w:rsidR="008524BD">
      <w:pPr>
        <w:pStyle w:val="Tijeloteksta2"/>
        <w:spacing w:lineRule="auto" w:line="240" w:after="0"/>
        <w:jc w:val="both"/>
      </w:pPr>
    </w:p>
    <w:p w:rsidRDefault="00CF5977" w:rsidP="00CF5977" w:rsidR="00CF5977">
      <w:pPr>
        <w:pStyle w:val="Tijeloteksta2"/>
        <w:spacing w:lineRule="auto" w:line="240" w:after="0"/>
        <w:jc w:val="both"/>
      </w:pPr>
      <w:r>
        <w:t>e-Oglasna ploča ovoga suda,</w:t>
      </w:r>
    </w:p>
    <w:p w:rsidRDefault="00CF5977" w:rsidP="00CF5977" w:rsidR="00CF5977">
      <w:pPr>
        <w:spacing w:after="0"/>
        <w:jc w:val="both"/>
        <w:rPr>
          <w:rFonts w:cs="Times New Roman"/>
        </w:rPr>
      </w:pPr>
    </w:p>
    <w:p w:rsidRDefault="00CF5977" w:rsidP="00CF5977" w:rsidR="00CF5977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Z. k. odjel Općinskog suda u Varaždinu, odmah ra</w:t>
      </w:r>
      <w:r w:rsidR="0009421C">
        <w:rPr>
          <w:rFonts w:cs="Times New Roman"/>
          <w:bCs/>
        </w:rPr>
        <w:t xml:space="preserve">di zabilježbe rješenja o dosudi, </w:t>
      </w:r>
      <w:r>
        <w:rPr>
          <w:rFonts w:cs="Times New Roman"/>
          <w:bCs/>
        </w:rPr>
        <w:t xml:space="preserve"> </w:t>
      </w:r>
    </w:p>
    <w:p w:rsidRDefault="0009421C" w:rsidP="00CF5977" w:rsidR="00CF5977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te </w:t>
      </w:r>
      <w:r w:rsidR="00CF5977">
        <w:rPr>
          <w:rFonts w:cs="Times New Roman"/>
          <w:bCs/>
        </w:rPr>
        <w:t>nakon pravomoćnosti</w:t>
      </w:r>
      <w:r>
        <w:rPr>
          <w:rFonts w:cs="Times New Roman"/>
          <w:bCs/>
        </w:rPr>
        <w:t xml:space="preserve"> ovog rješenja o dosudi</w:t>
      </w:r>
      <w:r w:rsidR="00CF5977">
        <w:rPr>
          <w:rFonts w:cs="Times New Roman"/>
          <w:bCs/>
        </w:rPr>
        <w:t>.</w:t>
      </w:r>
    </w:p>
    <w:p w:rsidRDefault="00CF5977" w:rsidP="00CF5977" w:rsidR="00CF5977">
      <w:pPr>
        <w:pStyle w:val="NormaleSPIS"/>
        <w:spacing w:after="0"/>
      </w:pPr>
    </w:p>
    <w:p w:rsidRDefault="00CF5977" w:rsidP="00CF5977" w:rsidR="00CF5977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F5977" w:rsidP="00CF5977" w:rsidR="00CF5977">
      <w:pPr>
        <w:pStyle w:val="NormaleSPIS"/>
        <w:spacing w:after="0"/>
      </w:pPr>
    </w:p>
    <w:p w:rsidRDefault="00CF5977" w:rsidP="00CF5977" w:rsidR="00CF5977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sectPr w:rsidSect="00CF597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91E" w:rsidP="00537B78" w:rsidR="007E091E">
      <w:r>
        <w:separator/>
      </w:r>
    </w:p>
  </w:endnote>
  <w:endnote w:id="0" w:type="continuationSeparator">
    <w:p w:rsidRDefault="007E091E" w:rsidP="00537B78" w:rsidR="007E0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2360439"/>
      <w:docPartObj>
        <w:docPartGallery w:val="Page Numbers (Bottom of Page)"/>
        <w:docPartUnique/>
      </w:docPartObj>
    </w:sdtPr>
    <w:sdtEndPr/>
    <w:sdtContent>
      <w:p w:rsidRDefault="00CF5977" w:rsidR="00CF597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495">
          <w:t>3</w:t>
        </w:r>
        <w:r>
          <w:fldChar w:fldCharType="end"/>
        </w:r>
      </w:p>
    </w:sdtContent>
  </w:sdt>
  <w:p w:rsidRDefault="00CF5977" w:rsidR="00CF59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91E" w:rsidP="00537B78" w:rsidR="007E091E">
      <w:r>
        <w:separator/>
      </w:r>
    </w:p>
  </w:footnote>
  <w:footnote w:id="0" w:type="continuationSeparator">
    <w:p w:rsidRDefault="007E091E" w:rsidP="00537B78" w:rsidR="007E0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977" w:rsidR="008333A9">
    <w:pPr>
      <w:pStyle w:val="Zaglavlje"/>
    </w:pPr>
    <w:r>
      <w:rPr>
        <w:rStyle w:val="PozadinaSvijetloCrvena"/>
        <w:shd w:fill="auto" w:color="auto" w:val="clear"/>
      </w:rPr>
      <w:t>Poslovni broj : 6 St-144/2013-79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21C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B9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3DF7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2FC6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111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153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4E1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35C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DE9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91E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BD"/>
    <w:rsid w:val="008524C8"/>
    <w:rsid w:val="0085632B"/>
    <w:rsid w:val="00857533"/>
    <w:rsid w:val="00857688"/>
    <w:rsid w:val="00857BD1"/>
    <w:rsid w:val="0086021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817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F2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244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5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0C7"/>
    <w:rsid w:val="00B33BC0"/>
    <w:rsid w:val="00B340BB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8CD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E65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3AF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977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DB3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995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9BD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7EB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71E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597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F597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597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F597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23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0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St-144/2013-79</izvorni_sadrzaj>
    <derivirana_varijabla naziv="DomainObject.Oznaka_1">St-144/2013-79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St-144/2013-79</izvorni_sadrzaj>
    <derivirana_varijabla naziv="DomainObject.PoslovniBrojDokumenta_1">St-144/2013-79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99CE3-34AF-44A2-AD15-0917AC44E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4867</properties:Characters>
  <properties:Lines>134</properties:Lines>
  <properties:Paragraphs>36</properties:Paragraphs>
  <properties:TotalTime>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2018-05-02T10:57:00Z</cp:lastPrinted>
  <dcterms:modified xmlns:xsi="http://www.w3.org/2001/XMLSchema-instance" xsi:type="dcterms:W3CDTF">2018-05-02T10:57:00Z</dcterms:modified>
  <cp:revision>34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St-144/2013-79 / Odluka - Rješenje - dosuda (odluka_St-144_2013-79.docx)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