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dbd2" w14:paraId="0eadbd2" w:rsidRDefault="00CD6D7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D14A2A">
        <w:rPr>
          <w:lang w:val="hr-HR"/>
        </w:rPr>
        <w:t>St-201/15-5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D60D1">
        <w:t>PORTO d.o.o., OIB: 40698298362 sa sjedištem u Ivana Trnskog 3, 48000 Koprivnica, dana 1</w:t>
      </w:r>
      <w:r w:rsidR="00920620">
        <w:t xml:space="preserve">. </w:t>
      </w:r>
      <w:r w:rsidR="00DD60D1">
        <w:t>veljače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D60D1">
        <w:t>PORTO d.o.o., OIB: 40698298362 sa sjedištem u Ivana Trnskog 3, 48000 Koprivnica</w:t>
      </w:r>
      <w:r w:rsidR="00830E49">
        <w:t xml:space="preserve">, iznosi </w:t>
      </w:r>
      <w:r w:rsidR="00DD60D1">
        <w:t>142.422,67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 </w:t>
      </w:r>
      <w:r w:rsidR="00DD60D1">
        <w:t>Vedran Kuhar iz Koprivnice, Ivana Trnskog 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D60D1">
        <w:rPr>
          <w:lang w:val="hr-HR"/>
        </w:rPr>
        <w:t>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DD60D1">
        <w:rPr>
          <w:lang w:val="hr-HR"/>
        </w:rPr>
        <w:t>veljače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67AD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067ADB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C69" w:rsidP="007F64E0" w:rsidR="00555C69">
      <w:r>
        <w:separator/>
      </w:r>
    </w:p>
  </w:endnote>
  <w:endnote w:id="0" w:type="continuationSeparator">
    <w:p w:rsidRDefault="00555C69" w:rsidP="007F64E0" w:rsidR="00555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C69" w:rsidP="007F64E0" w:rsidR="00555C69">
      <w:r>
        <w:separator/>
      </w:r>
    </w:p>
  </w:footnote>
  <w:footnote w:id="0" w:type="continuationSeparator">
    <w:p w:rsidRDefault="00555C69" w:rsidP="007F64E0" w:rsidR="00555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6D70" w:rsidRPr="00CD6D70">
      <w:rPr>
        <w:noProof/>
        <w:lang w:val="hr-HR"/>
      </w:rPr>
      <w:t>2</w:t>
    </w:r>
    <w:r>
      <w:fldChar w:fldCharType="end"/>
    </w:r>
  </w:p>
  <w:p w:rsidRDefault="00CD6D70" w:rsidP="00DD60D1" w:rsidR="00DD60D1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="00DD60D1" w:rsidRPr="00F20BF1">
      <w:rPr>
        <w:lang w:val="hr-HR"/>
      </w:rPr>
      <w:t xml:space="preserve"> </w:t>
    </w:r>
    <w:r w:rsidR="00DD60D1">
      <w:rPr>
        <w:lang w:val="hr-HR"/>
      </w:rPr>
      <w:t>St-201/15-5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ADB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5C69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D6D70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St-201/2015-5</izvorni_sadrzaj>
    <derivirana_varijabla naziv="DomainObject.Oznaka_1">St-201/2015-5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podnesen prijedlog od strane Porezne uprave pod br. 5 St-132/15.</izvorni_sadrzaj>
    <derivirana_varijabla naziv="DomainObject.Predmet.PrimjedbaSuca_1">već podnesen prijedlog od strane Porezne uprave pod br. 5 St-132/15.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PORTO-proizvodnja, trgovina, montaža prozora i usluge, d.o.o.</izvorni_sadrzaj>
    <derivirana_varijabla naziv="DomainObject.Predmet.ProtustrankaFormated_1">  PORTO-proizvodnja, trgovina, montaža prozora i usluge, d.o.o.</derivirana_varijabla>
  </DomainObject.Predmet.ProtustrankaFormated>
  <DomainObject.Predmet.ProtustrankaFormatedOIB>
    <izvorni_sadrzaj>  PORTO-proizvodnja, trgovina, montaža prozora i usluge, d.o.o., OIB 40698298362</izvorni_sadrzaj>
    <derivirana_varijabla naziv="DomainObject.Predmet.ProtustrankaFormatedOIB_1">  PORTO-proizvodnja, trgovina, montaža prozora i usluge, d.o.o., OIB 40698298362</derivirana_varijabla>
  </DomainObject.Predmet.ProtustrankaFormatedOIB>
  <DomainObject.Predmet.ProtustrankaFormatedWithAdress>
    <izvorni_sadrzaj> PORTO-proizvodnja, trgovina, montaža prozora i usluge, d.o.o., Ivana Trnskog 3, 48000 Koprivnica</izvorni_sadrzaj>
    <derivirana_varijabla naziv="DomainObject.Predmet.ProtustrankaFormatedWithAdress_1"> PORTO-proizvodnja, trgovina, montaža prozora i usluge, d.o.o., Ivana Trnskog 3, 48000 Koprivnica</derivirana_varijabla>
  </DomainObject.Predmet.ProtustrankaFormatedWithAdress>
  <DomainObject.Predmet.ProtustrankaFormatedWithAdressOIB>
    <izvorni_sadrzaj> PORTO-proizvodnja, trgovina, montaža prozora i usluge, d.o.o., OIB 40698298362, Ivana Trnskog 3, 48000 Koprivnica</izvorni_sadrzaj>
    <derivirana_varijabla naziv="DomainObject.Predmet.ProtustrankaFormatedWithAdressOIB_1"> PORTO-proizvodnja, trgovina, montaža prozora i usluge, d.o.o., OIB 40698298362, Ivana Trnskog 3, 48000 Koprivnica</derivirana_varijabla>
  </DomainObject.Predmet.ProtustrankaFormatedWithAdressOIB>
  <DomainObject.Predmet.ProtustrankaWithAdress>
    <izvorni_sadrzaj>PORTO-proizvodnja, trgovina, montaža prozora i usluge, d.o.o. Ivana Trnskog 3, 48000 Koprivnica</izvorni_sadrzaj>
    <derivirana_varijabla naziv="DomainObject.Predmet.ProtustrankaWithAdress_1">PORTO-proizvodnja, trgovina, montaža prozora i usluge, d.o.o. Ivana Trnskog 3, 48000 Koprivnica</derivirana_varijabla>
  </DomainObject.Predmet.ProtustrankaWithAdress>
  <DomainObject.Predmet.ProtustrankaWithAdressOIB>
    <izvorni_sadrzaj>PORTO-proizvodnja, trgovina, montaža prozora i usluge, d.o.o., OIB 40698298362, Ivana Trnskog 3, 48000 Koprivnica</izvorni_sadrzaj>
    <derivirana_varijabla naziv="DomainObject.Predmet.ProtustrankaWithAdressOIB_1">PORTO-proizvodnja, trgovina, montaža prozora i usluge, d.o.o., OIB 40698298362, Ivana Trnskog 3, 48000 Koprivnica</derivirana_varijabla>
  </DomainObject.Predmet.ProtustrankaWithAdressOIB>
  <DomainObject.Predmet.ProtustrankaNazivFormated>
    <izvorni_sadrzaj>PORTO-proizvodnja, trgovina, montaža prozora i usluge, d.o.o.</izvorni_sadrzaj>
    <derivirana_varijabla naziv="DomainObject.Predmet.ProtustrankaNazivFormated_1">PORTO-proizvodnja, trgovina, montaža prozora i usluge, d.o.o.</derivirana_varijabla>
  </DomainObject.Predmet.ProtustrankaNazivFormated>
  <DomainObject.Predmet.ProtustrankaNazivFormatedOIB>
    <izvorni_sadrzaj>PORTO-proizvodnja, trgovina, montaža prozora i usluge, d.o.o., OIB 40698298362</izvorni_sadrzaj>
    <derivirana_varijabla naziv="DomainObject.Predmet.ProtustrankaNazivFormatedOIB_1">PORTO-proizvodnja, trgovina, montaža prozora i usluge, d.o.o., OIB 40698298362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96604.54</izvorni_sadrzaj>
    <derivirana_varijabla naziv="DomainObject.Predmet.TrenutnaVrijednost_1">96604.54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PORTO-proizvodnja, trgovina, montaža prozora i usluge, d.o.o.</item>
    </izvorni_sadrzaj>
    <derivirana_varijabla naziv="DomainObject.Predmet.ProtuStrankaListFormated_1">
      <item>PORTO-proizvodnja, trgovina, montaža prozora i usluge, d.o.o.</item>
    </derivirana_varijabla>
  </DomainObject.Predmet.ProtuStrankaListFormated>
  <DomainObject.Predmet.ProtuStrankaListFormatedOIB>
    <izvorni_sadrzaj>
      <item>PORTO-proizvodnja, trgovina, montaža prozora i usluge, d.o.o., OIB 40698298362</item>
    </izvorni_sadrzaj>
    <derivirana_varijabla naziv="DomainObject.Predmet.ProtuStrankaListFormatedOIB_1">
      <item>PORTO-proizvodnja, trgovina, montaža prozora i usluge, d.o.o., OIB 40698298362</item>
    </derivirana_varijabla>
  </DomainObject.Predmet.ProtuStrankaListFormatedOIB>
  <DomainObject.Predmet.ProtuStrankaListFormatedWithAdress>
    <izvorni_sadrzaj>
      <item>PORTO-proizvodnja, trgovina, montaža prozora i usluge, d.o.o., Ivana Trnskog 3, 48000 Koprivnica</item>
    </izvorni_sadrzaj>
    <derivirana_varijabla naziv="DomainObject.Predmet.ProtuStrankaListFormatedWithAdress_1">
      <item>PORTO-proizvodnja, trgovina, montaža prozora i usluge, d.o.o., Ivana Trnskog 3, 48000 Koprivnica</item>
    </derivirana_varijabla>
  </DomainObject.Predmet.ProtuStrankaListFormatedWithAdress>
  <DomainObject.Predmet.ProtuStrankaListFormatedWithAdressOIB>
    <izvorni_sadrzaj>
      <item>PORTO-proizvodnja, trgovina, montaža prozora i usluge, d.o.o., OIB 40698298362, Ivana Trnskog 3, 48000 Koprivnica</item>
    </izvorni_sadrzaj>
    <derivirana_varijabla naziv="DomainObject.Predmet.ProtuStrankaListFormatedWithAdressOIB_1">
      <item>PORTO-proizvodnja, trgovina, montaža prozora i usluge, d.o.o., OIB 40698298362, Ivana Trnskog 3, 48000 Koprivnica</item>
    </derivirana_varijabla>
  </DomainObject.Predmet.ProtuStrankaListFormatedWithAdressOIB>
  <DomainObject.Predmet.ProtuStrankaListNazivFormated>
    <izvorni_sadrzaj>
      <item>PORTO-proizvodnja, trgovina, montaža prozora i usluge, d.o.o.</item>
    </izvorni_sadrzaj>
    <derivirana_varijabla naziv="DomainObject.Predmet.ProtuStrankaListNazivFormated_1">
      <item>PORTO-proizvodnja, trgovina, montaža prozora i usluge, d.o.o.</item>
    </derivirana_varijabla>
  </DomainObject.Predmet.ProtuStrankaListNazivFormated>
  <DomainObject.Predmet.ProtuStrankaListNazivFormatedOIB>
    <izvorni_sadrzaj>
      <item>PORTO-proizvodnja, trgovina, montaža prozora i usluge, d.o.o., OIB 40698298362</item>
    </izvorni_sadrzaj>
    <derivirana_varijabla naziv="DomainObject.Predmet.ProtuStrankaListNazivFormatedOIB_1">
      <item>PORTO-proizvodnja, trgovina, montaža prozora i usluge, d.o.o., OIB 40698298362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St-201/2015-5</izvorni_sadrzaj>
    <derivirana_varijabla naziv="DomainObject.PoslovniBrojDokumenta_1">St-201/2015-5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PORTO-proizvodnja, trgovina, montaža prozora i usluge, d.o.o.</izvorni_sadrzaj>
    <derivirana_varijabla naziv="DomainObject.Predmet.ProtustrankaIDrugi_1">PORTO-proizvodnja, trgovina, montaža prozora i usluge, d.o.o.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PORTO-proizvodnja, trgovina, montaža prozora i usluge, d.o.o., OIB 40698298362, Ivana Trnskog 3, 48000 Koprivnica</izvorni_sadrzaj>
    <derivirana_varijabla naziv="DomainObject.Predmet.ProtustrankaIDrugiAdressOIB_1">PORTO-proizvodnja, trgovina, montaža prozora i usluge, d.o.o., OIB 40698298362, Ivana Trnskog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PORTO-proizvodnja, trgovina, montaža prozora i usluge, d.o.o.</item>
      <item>Sudski registar</item>
    </izvorni_sadrzaj>
    <derivirana_varijabla naziv="DomainObject.Predmet.SudioniciListNaziv_1">
      <item>Financijska agencija Regionalni centar Zagreb</item>
      <item>PORTO-proizvodnja, trgovina, montaža prozora i usluge, d.o.o.</item>
      <item>Sudski registar</item>
    </derivirana_varijabla>
  </DomainObject.Predmet.SudioniciListNaziv>
  <DomainObject.Predmet.SudioniciListAdressOIB>
    <izvorni_sadrzaj>
      <item>Financijska agencija Regionalni centar Zagreb, Ulica grada Vukovara 70,10000 Zagreb</item>
      <item>PORTO-proizvodnja, trgovina, montaža prozora i usluge, d.o.o., OIB 40698298362, Ivana Trnskog 3,48000 Koprivnica</item>
      <item>Sudski registar</item>
    </izvorni_sadrzaj>
    <derivirana_varijabla naziv="DomainObject.Predmet.SudioniciListAdressOIB_1">
      <item>Financijska agencija Regionalni centar Zagreb, Ulica grada Vukovara 70,10000 Zagreb</item>
      <item>PORTO-proizvodnja, trgovina, montaža prozora i usluge, d.o.o., OIB 40698298362, Ivana Trnskog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40698298362</item>
      <item>, OIB null</item>
    </izvorni_sadrzaj>
    <derivirana_varijabla naziv="DomainObject.Predmet.SudioniciListNazivOIB_1">
      <item>, OIB null</item>
      <item>, OIB 40698298362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2065</properties:Characters>
  <properties:Lines>58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2016-02-01T10:49:00Z</dcterms:created>
  <dc:creator>user</dc:creator>
  <cp:lastModifiedBy>Marko Makaj</cp:lastModifiedBy>
  <cp:lastPrinted>2016-02-01T10:54:00Z</cp:lastPrinted>
  <dcterms:modified xmlns:xsi="http://www.w3.org/2001/XMLSchema-instance" xsi:type="dcterms:W3CDTF">2016-02-01T10:54:00Z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