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71049aa" w14:paraId="71049aa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2252BF">
        <w:rPr>
          <w:sz w:val="24"/>
          <w:szCs w:val="24"/>
        </w:rPr>
        <w:t>822</w:t>
      </w:r>
      <w:r w:rsidR="008600EF" w:rsidRPr="00AF5397">
        <w:rPr>
          <w:sz w:val="24"/>
          <w:szCs w:val="24"/>
        </w:rPr>
        <w:t>/1</w:t>
      </w:r>
      <w:r w:rsidR="002252BF">
        <w:rPr>
          <w:sz w:val="24"/>
          <w:szCs w:val="24"/>
        </w:rPr>
        <w:t>8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2252BF" w:rsidR="005878C4" w:rsidRPr="002252BF">
      <w:pPr>
        <w:jc w:val="both"/>
        <w:rPr>
          <w:sz w:val="24"/>
          <w:szCs w:val="24"/>
        </w:rPr>
      </w:pPr>
      <w:r w:rsidRPr="002252BF">
        <w:rPr>
          <w:sz w:val="24"/>
          <w:szCs w:val="24"/>
        </w:rPr>
        <w:t xml:space="preserve">Trgovački sud u Zagrebu po sucu tog suda </w:t>
      </w:r>
      <w:r w:rsidR="00A454CC" w:rsidRPr="002252BF">
        <w:rPr>
          <w:sz w:val="24"/>
          <w:szCs w:val="24"/>
        </w:rPr>
        <w:t>Romina Markovinović</w:t>
      </w:r>
      <w:r w:rsidRPr="002252BF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2252BF" w:rsidRPr="002252BF">
        <w:rPr>
          <w:sz w:val="24"/>
          <w:szCs w:val="24"/>
        </w:rPr>
        <w:t>DARIO GRACIN j.d.o.o. za ugostiteljstvo, trgovinu i usluge, Ježdovec, Prkanj 12, OIB:46830904626</w:t>
      </w:r>
      <w:r w:rsidR="00AB7AC6" w:rsidRPr="002252BF">
        <w:rPr>
          <w:sz w:val="24"/>
          <w:szCs w:val="24"/>
        </w:rPr>
        <w:t xml:space="preserve">, </w:t>
      </w:r>
      <w:r w:rsidRPr="002252BF">
        <w:rPr>
          <w:sz w:val="24"/>
          <w:szCs w:val="24"/>
        </w:rPr>
        <w:t xml:space="preserve">dana </w:t>
      </w:r>
      <w:r w:rsidR="00541793" w:rsidRPr="002252BF">
        <w:rPr>
          <w:sz w:val="24"/>
          <w:szCs w:val="24"/>
        </w:rPr>
        <w:t>1</w:t>
      </w:r>
      <w:r w:rsidR="002252BF">
        <w:rPr>
          <w:sz w:val="24"/>
          <w:szCs w:val="24"/>
        </w:rPr>
        <w:t>8.svibnj</w:t>
      </w:r>
      <w:r w:rsidRPr="002252BF">
        <w:rPr>
          <w:sz w:val="24"/>
          <w:szCs w:val="24"/>
        </w:rPr>
        <w:t>a 201</w:t>
      </w:r>
      <w:r w:rsidR="002252BF">
        <w:rPr>
          <w:sz w:val="24"/>
          <w:szCs w:val="24"/>
        </w:rPr>
        <w:t>8</w:t>
      </w:r>
      <w:r w:rsidRPr="002252BF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2252BF">
        <w:rPr>
          <w:sz w:val="24"/>
          <w:szCs w:val="24"/>
        </w:rPr>
        <w:t>18.svibnj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2252BF">
        <w:rPr>
          <w:sz w:val="24"/>
          <w:szCs w:val="24"/>
        </w:rPr>
        <w:t>8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Marina </w:t>
      </w:r>
      <w:r w:rsidR="002252BF">
        <w:rPr>
          <w:sz w:val="24"/>
          <w:szCs w:val="24"/>
        </w:rPr>
        <w:t>Ulamec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2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2BF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2B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5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2B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St-822/2018</izvorni_sadrzaj>
    <derivirana_varijabla naziv="DomainObject.Predmet.OznakaBroj_1">St-822/2018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Gracin j.d.o.o. za ugostiteljstvo, trgovinu i usluge</izvorni_sadrzaj>
    <derivirana_varijabla naziv="DomainObject.Predmet.ProtustrankaFormated_1">  Dario Gracin j.d.o.o. za ugostiteljstvo, trgovinu i usluge</derivirana_varijabla>
  </DomainObject.Predmet.ProtustrankaFormated>
  <DomainObject.Predmet.ProtustrankaFormatedOIB>
    <izvorni_sadrzaj>  Dario Gracin j.d.o.o. za ugostiteljstvo, trgovinu i usluge, OIB 46830904626</izvorni_sadrzaj>
    <derivirana_varijabla naziv="DomainObject.Predmet.ProtustrankaFormatedOIB_1">  Dario Gracin j.d.o.o. za ugostiteljstvo, trgovinu i usluge, OIB 46830904626</derivirana_varijabla>
  </DomainObject.Predmet.ProtustrankaFormatedOIB>
  <DomainObject.Predmet.ProtustrankaFormatedWithAdress>
    <izvorni_sadrzaj> Dario Gracin j.d.o.o. za ugostiteljstvo, trgovinu i usluge, Prkanj 12, 10250 Ježdovec</izvorni_sadrzaj>
    <derivirana_varijabla naziv="DomainObject.Predmet.ProtustrankaFormatedWithAdress_1"> Dario Gracin j.d.o.o. za ugostiteljstvo, trgovinu i usluge, Prkanj 12, 10250 Ježdovec</derivirana_varijabla>
  </DomainObject.Predmet.ProtustrankaFormatedWithAdress>
  <DomainObject.Predmet.ProtustrankaFormatedWithAdressOIB>
    <izvorni_sadrzaj> Dario Gracin j.d.o.o. za ugostiteljstvo, trgovinu i usluge, OIB 46830904626, Prkanj 12, 10250 Ježdovec</izvorni_sadrzaj>
    <derivirana_varijabla naziv="DomainObject.Predmet.ProtustrankaFormatedWithAdressOIB_1"> Dario Gracin j.d.o.o. za ugostiteljstvo, trgovinu i usluge, OIB 46830904626, Prkanj 12, 10250 Ježdovec</derivirana_varijabla>
  </DomainObject.Predmet.ProtustrankaFormatedWithAdressOIB>
  <DomainObject.Predmet.ProtustrankaWithAdress>
    <izvorni_sadrzaj>Dario Gracin j.d.o.o. za ugostiteljstvo, trgovinu i usluge Prkanj 12, 10250 Ježdovec</izvorni_sadrzaj>
    <derivirana_varijabla naziv="DomainObject.Predmet.ProtustrankaWithAdress_1">Dario Gracin j.d.o.o. za ugostiteljstvo, trgovinu i usluge Prkanj 12, 10250 Ježdovec</derivirana_varijabla>
  </DomainObject.Predmet.ProtustrankaWithAdress>
  <DomainObject.Predmet.ProtustrankaWithAdressOIB>
    <izvorni_sadrzaj>Dario Gracin j.d.o.o. za ugostiteljstvo, trgovinu i usluge, OIB 46830904626, Prkanj 12, 10250 Ježdovec</izvorni_sadrzaj>
    <derivirana_varijabla naziv="DomainObject.Predmet.ProtustrankaWithAdressOIB_1">Dario Gracin j.d.o.o. za ugostiteljstvo, trgovinu i usluge, OIB 46830904626, Prkanj 12, 10250 Ježdovec</derivirana_varijabla>
  </DomainObject.Predmet.ProtustrankaWithAdressOIB>
  <DomainObject.Predmet.ProtustrankaNazivFormated>
    <izvorni_sadrzaj>Dario Gracin j.d.o.o. za ugostiteljstvo, trgovinu i usluge</izvorni_sadrzaj>
    <derivirana_varijabla naziv="DomainObject.Predmet.ProtustrankaNazivFormated_1">Dario Gracin j.d.o.o. za ugostiteljstvo, trgovinu i usluge</derivirana_varijabla>
  </DomainObject.Predmet.ProtustrankaNazivFormated>
  <DomainObject.Predmet.ProtustrankaNazivFormatedOIB>
    <izvorni_sadrzaj>Dario Gracin j.d.o.o. za ugostiteljstvo, trgovinu i usluge, OIB 46830904626</izvorni_sadrzaj>
    <derivirana_varijabla naziv="DomainObject.Predmet.ProtustrankaNazivFormatedOIB_1">Dario Gracin j.d.o.o. za ugostiteljstvo, trgovinu i usluge, OIB 46830904626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Dario Gracin j.d.o.o. za ugostiteljstvo, trgovinu i usluge</item>
    </izvorni_sadrzaj>
    <derivirana_varijabla naziv="DomainObject.Predmet.ProtuStrankaListFormated_1">
      <item>Dario Gracin j.d.o.o. za ugostiteljstvo, trgovinu i usluge</item>
    </derivirana_varijabla>
  </DomainObject.Predmet.ProtuStrankaListFormated>
  <DomainObject.Predmet.ProtuStrankaListFormatedOIB>
    <izvorni_sadrzaj>
      <item>Dario Gracin j.d.o.o. za ugostiteljstvo, trgovinu i usluge, OIB 46830904626</item>
    </izvorni_sadrzaj>
    <derivirana_varijabla naziv="DomainObject.Predmet.ProtuStrankaListFormatedOIB_1">
      <item>Dario Gracin j.d.o.o. za ugostiteljstvo, trgovinu i usluge, OIB 46830904626</item>
    </derivirana_varijabla>
  </DomainObject.Predmet.ProtuStrankaListFormatedOIB>
  <DomainObject.Predmet.ProtuStrankaListFormatedWithAdress>
    <izvorni_sadrzaj>
      <item>Dario Gracin j.d.o.o. za ugostiteljstvo, trgovinu i usluge, Prkanj 12, 10250 Ježdovec</item>
    </izvorni_sadrzaj>
    <derivirana_varijabla naziv="DomainObject.Predmet.ProtuStrankaListFormatedWithAdress_1">
      <item>Dario Gracin j.d.o.o. za ugostiteljstvo, trgovinu i usluge, Prkanj 12, 10250 Ježdovec</item>
    </derivirana_varijabla>
  </DomainObject.Predmet.ProtuStrankaListFormatedWithAdress>
  <DomainObject.Predmet.ProtuStrankaListFormatedWithAdressOIB>
    <izvorni_sadrzaj>
      <item>Dario Gracin j.d.o.o. za ugostiteljstvo, trgovinu i usluge, OIB 46830904626, Prkanj 12, 10250 Ježdovec</item>
    </izvorni_sadrzaj>
    <derivirana_varijabla naziv="DomainObject.Predmet.ProtuStrankaListFormatedWithAdressOIB_1">
      <item>Dario Gracin j.d.o.o. za ugostiteljstvo, trgovinu i usluge, OIB 46830904626, Prkanj 12, 10250 Ježdovec</item>
    </derivirana_varijabla>
  </DomainObject.Predmet.ProtuStrankaListFormatedWithAdressOIB>
  <DomainObject.Predmet.ProtuStrankaListNazivFormated>
    <izvorni_sadrzaj>
      <item>Dario Gracin j.d.o.o. za ugostiteljstvo, trgovinu i usluge</item>
    </izvorni_sadrzaj>
    <derivirana_varijabla naziv="DomainObject.Predmet.ProtuStrankaListNazivFormated_1">
      <item>Dario Gracin j.d.o.o. za ugostiteljstvo, trgovinu i usluge</item>
    </derivirana_varijabla>
  </DomainObject.Predmet.ProtuStrankaListNazivFormated>
  <DomainObject.Predmet.ProtuStrankaListNazivFormatedOIB>
    <izvorni_sadrzaj>
      <item>Dario Gracin j.d.o.o. za ugostiteljstvo, trgovinu i usluge, OIB 46830904626</item>
    </izvorni_sadrzaj>
    <derivirana_varijabla naziv="DomainObject.Predmet.ProtuStrankaListNazivFormatedOIB_1">
      <item>Dario Gracin j.d.o.o. za ugostiteljstvo, trgovinu i usluge, OIB 46830904626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Dario Gracin j.d.o.o. za ugostiteljstvo, trgovinu i usluge</izvorni_sadrzaj>
    <derivirana_varijabla naziv="DomainObject.Predmet.ProtustrankaIDrugi_1">Dario Gracin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Dario Gracin j.d.o.o. za ugostiteljstvo, trgovinu i usluge, OIB 46830904626, Prkanj 12, 10250 Ježdovec</izvorni_sadrzaj>
    <derivirana_varijabla naziv="DomainObject.Predmet.ProtustrankaIDrugiAdressOIB_1">Dario Gracin j.d.o.o. za ugostiteljstvo, trgovinu i usluge, OIB 46830904626, Prkanj 12,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Dario Gracin j.d.o.o. za ugostiteljstvo, trgovinu i usluge</item>
    </izvorni_sadrzaj>
    <derivirana_varijabla naziv="DomainObject.Predmet.SudioniciListNaziv_1">
      <item>FINA Regionalni centar Zagreb</item>
      <item>Dario Gracin j.d.o.o. za ugostiteljstvo,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Dario Gracin j.d.o.o. za ugostiteljstvo, trgovinu i usluge, OIB 46830904626, Prkanj 12,10250 Ježdovec</item>
    </izvorni_sadrzaj>
    <derivirana_varijabla naziv="DomainObject.Predmet.SudioniciListAdressOIB_1">
      <item>FINA Regionalni centar Zagreb, OIB 85821130368, Trg svibanjskih žrtava 1995. 1,10000 Zagreb</item>
      <item>Dario Gracin j.d.o.o. za ugostiteljstvo, trgovinu i usluge, OIB 46830904626, Prkanj 12,10250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46830904626</item>
    </izvorni_sadrzaj>
    <derivirana_varijabla naziv="DomainObject.Predmet.SudioniciListNazivOIB_1">
      <item>, OIB 85821130368</item>
      <item>, OIB 46830904626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2007</properties:Characters>
  <properties:Lines>57</properties:Lines>
  <properties:Paragraphs>26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Ulamec</cp:lastModifiedBy>
  <cp:lastPrinted>2018-05-18T07:16:00Z</cp:lastPrinted>
  <dcterms:modified xmlns:xsi="http://www.w3.org/2001/XMLSchema-instance" xsi:type="dcterms:W3CDTF">2018-05-18T07:16:00Z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(prokazni - zz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