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d743" w14:paraId="c3ed743" w:rsidRDefault="00165C58" w:rsidP="00165C58" w:rsidR="00165C58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65C58" w:rsidP="00165C58" w:rsidR="00165C58">
      <w:pPr>
        <w:pStyle w:val="NormaleSPIS"/>
      </w:pP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165C58" w:rsidP="00165C58" w:rsidR="00165C58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rPr>
          <w:rFonts w:cs="Times New Roman" w:eastAsia="Calibri"/>
          <w:color w:val="000000"/>
        </w:rPr>
      </w:pPr>
    </w:p>
    <w:p w:rsidRDefault="00165C58" w:rsidP="00165C58" w:rsidR="00165C58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165C58" w:rsidP="00165C58" w:rsidR="00165C58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165C58" w:rsidP="00165C58" w:rsidR="00165C58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65C58" w:rsidP="00165C58" w:rsidR="00165C58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65C58" w:rsidR="00165C58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165C58" w:rsidR="00165C58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165C58" w:rsidR="00165C58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165C58" w:rsidR="00165C58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165C58" w:rsidP="00165C58" w:rsidR="00165C58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65C58" w:rsidP="00165C58" w:rsidR="00165C58">
      <w:pPr>
        <w:pStyle w:val="NormaleSPIS"/>
      </w:pPr>
    </w:p>
    <w:p w:rsidRDefault="00165C58" w:rsidP="00165C58" w:rsidR="00165C58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65C58" w:rsidP="00165C58" w:rsidR="00165C58">
      <w:pPr>
        <w:pStyle w:val="NormaleSPIS"/>
      </w:pPr>
    </w:p>
    <w:p w:rsidRDefault="00165C58" w:rsidP="00165C58" w:rsidR="00165C58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65C58" w:rsidP="00165C58" w:rsidR="00165C58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165C58" w:rsidP="00165C58" w:rsidR="00165C58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165C58" w:rsidP="00165C58" w:rsidR="00165C58">
      <w:pPr>
        <w:pStyle w:val="NormaleSPIS"/>
        <w:spacing w:after="0"/>
        <w:ind w:firstLine="0"/>
      </w:pPr>
      <w:r>
        <w:t>1. e-Oglasna ploča</w:t>
      </w:r>
    </w:p>
    <w:p w:rsidRDefault="00165C58" w:rsidP="00165C58" w:rsidR="00165C58">
      <w:pPr>
        <w:pStyle w:val="NormaleSPIS"/>
        <w:spacing w:after="0"/>
        <w:ind w:firstLine="0"/>
      </w:pPr>
      <w:r>
        <w:t>2. Spisi navedeni u tabeli iz točke 2.</w:t>
      </w:r>
    </w:p>
    <w:p w:rsidRDefault="00165C58" w:rsidP="00165C58" w:rsidR="00165C58">
      <w:pPr>
        <w:pStyle w:val="NormaleSPIS"/>
        <w:spacing w:after="0"/>
        <w:ind w:firstLine="0"/>
      </w:pPr>
      <w:r>
        <w:t>3. Trgovački sud u Bjelovaru</w:t>
      </w:r>
    </w:p>
    <w:p w:rsidRDefault="00165C58" w:rsidP="00165C58" w:rsidR="00165C58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5C58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8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St-360/2017-3</izvorni_sadrzaj>
    <derivirana_varijabla naziv="DomainObject.Oznaka_1">St-360/2017-3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ELBE jednostavno društvo s ograničenom odgovornošću za ugostiteljstvo i trgovinu</izvorni_sadrzaj>
    <derivirana_varijabla naziv="DomainObject.Predmet.ProtustrankaFormated_1">  ELBE jednostavno društvo s ograničenom odgovornošću za ugostiteljstvo i trgovinu</derivirana_varijabla>
  </DomainObject.Predmet.ProtustrankaFormated>
  <DomainObject.Predmet.ProtustrankaFormatedOIB>
    <izvorni_sadrzaj>  ELBE jednostavno društvo s ograničenom odgovornošću za ugostiteljstvo i trgovinu, OIB 67980815921</izvorni_sadrzaj>
    <derivirana_varijabla naziv="DomainObject.Predmet.ProtustrankaFormatedOIB_1">  ELBE jednostavno društvo s ograničenom odgovornošću za ugostiteljstvo i trgovinu, OIB 67980815921</derivirana_varijabla>
  </DomainObject.Predmet.ProtustrankaFormatedOIB>
  <DomainObject.Predmet.ProtustrankaFormatedWithAdress>
    <izvorni_sadrzaj> ELBE jednostavno društvo s ograničenom odgovornošću za ugostiteljstvo i trgovinu, Kamengradska 7, 48000 Starigrad</izvorni_sadrzaj>
    <derivirana_varijabla naziv="DomainObject.Predmet.ProtustrankaFormatedWithAdress_1"> ELBE jednostavno društvo s ograničenom odgovornošću za ugostiteljstvo i trgovinu, Kamengradska 7, 48000 Starigrad</derivirana_varijabla>
  </DomainObject.Predmet.ProtustrankaFormatedWithAdress>
  <DomainObject.Predmet.ProtustrankaFormatedWithAdressOIB>
    <izvorni_sadrzaj> ELBE jednostavno društvo s ograničenom odgovornošću za ugostiteljstvo i trgovinu, OIB 67980815921, Kamengradska 7, 48000 Starigrad</izvorni_sadrzaj>
    <derivirana_varijabla naziv="DomainObject.Predmet.ProtustrankaFormatedWithAdressOIB_1"> ELBE jednostavno društvo s ograničenom odgovornošću za ugostiteljstvo i trgovinu, OIB 67980815921, Kamengradska 7, 48000 Starigrad</derivirana_varijabla>
  </DomainObject.Predmet.ProtustrankaFormatedWithAdressOIB>
  <DomainObject.Predmet.ProtustrankaWithAdress>
    <izvorni_sadrzaj>ELBE jednostavno društvo s ograničenom odgovornošću za ugostiteljstvo i trgovinu Kamengradska 7, 48000 Starigrad</izvorni_sadrzaj>
    <derivirana_varijabla naziv="DomainObject.Predmet.ProtustrankaWithAdress_1">ELBE jednostavno društvo s ograničenom odgovornošću za ugostiteljstvo i trgovinu Kamengradska 7, 48000 Starigrad</derivirana_varijabla>
  </DomainObject.Predmet.ProtustrankaWithAdress>
  <DomainObject.Predmet.ProtustrankaWithAdressOIB>
    <izvorni_sadrzaj>ELBE jednostavno društvo s ograničenom odgovornošću za ugostiteljstvo i trgovinu, OIB 67980815921, Kamengradska 7, 48000 Starigrad</izvorni_sadrzaj>
    <derivirana_varijabla naziv="DomainObject.Predmet.ProtustrankaWithAdressOIB_1">ELBE jednostavno društvo s ograničenom odgovornošću za ugostiteljstvo i trgovinu, OIB 67980815921, Kamengradska 7, 48000 Starigrad</derivirana_varijabla>
  </DomainObject.Predmet.ProtustrankaWithAdressOIB>
  <DomainObject.Predmet.ProtustrankaNazivFormated>
    <izvorni_sadrzaj>ELBE jednostavno društvo s ograničenom odgovornošću za ugostiteljstvo i trgovinu</izvorni_sadrzaj>
    <derivirana_varijabla naziv="DomainObject.Predmet.ProtustrankaNazivFormated_1">ELBE jednostavno društvo s ograničenom odgovornošću za ugostiteljstvo i trgovinu</derivirana_varijabla>
  </DomainObject.Predmet.ProtustrankaNazivFormated>
  <DomainObject.Predmet.ProtustrankaNazivFormatedOIB>
    <izvorni_sadrzaj>ELBE jednostavno društvo s ograničenom odgovornošću za ugostiteljstvo i trgovinu, OIB 67980815921</izvorni_sadrzaj>
    <derivirana_varijabla naziv="DomainObject.Predmet.ProtustrankaNazivFormatedOIB_1">ELBE jednostavno društvo s ograničenom odgovornošću za ugostiteljstvo i trgovinu, OIB 67980815921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54389.29</izvorni_sadrzaj>
    <derivirana_varijabla naziv="DomainObject.Predmet.TrenutnaVrijednost_1">54389.29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ELBE jednostavno društvo s ograničenom odgovornošću za ugostiteljstvo i trgovinu</item>
    </izvorni_sadrzaj>
    <derivirana_varijabla naziv="DomainObject.Predmet.ProtuStrankaListFormated_1">
      <item>ELBE jednostavno društvo s ograničenom odgovornošću za ugostiteljstvo i trgovinu</item>
    </derivirana_varijabla>
  </DomainObject.Predmet.ProtuStrankaListFormated>
  <DomainObject.Predmet.ProtuStrankaListFormatedOIB>
    <izvorni_sadrzaj>
      <item>ELBE jednostavno društvo s ograničenom odgovornošću za ugostiteljstvo i trgovinu, OIB 67980815921</item>
    </izvorni_sadrzaj>
    <derivirana_varijabla naziv="DomainObject.Predmet.ProtuStrankaListFormatedOIB_1">
      <item>ELBE jednostavno društvo s ograničenom odgovornošću za ugostiteljstvo i trgovinu, OIB 67980815921</item>
    </derivirana_varijabla>
  </DomainObject.Predmet.ProtuStrankaListFormatedOIB>
  <DomainObject.Predmet.ProtuStrankaListFormatedWithAdress>
    <izvorni_sadrzaj>
      <item>ELBE jednostavno društvo s ograničenom odgovornošću za ugostiteljstvo i trgovinu, Kamengradska 7, 48000 Starigrad</item>
    </izvorni_sadrzaj>
    <derivirana_varijabla naziv="DomainObject.Predmet.ProtuStrankaListFormatedWithAdress_1">
      <item>ELBE jednostavno društvo s ograničenom odgovornošću za ugostiteljstvo i trgovinu, Kamengradska 7, 48000 Starigrad</item>
    </derivirana_varijabla>
  </DomainObject.Predmet.ProtuStrankaListFormatedWithAdress>
  <DomainObject.Predmet.ProtuStrankaListFormatedWithAdressOIB>
    <izvorni_sadrzaj>
      <item>ELBE jednostavno društvo s ograničenom odgovornošću za ugostiteljstvo i trgovinu, OIB 67980815921, Kamengradska 7, 48000 Starigrad</item>
    </izvorni_sadrzaj>
    <derivirana_varijabla naziv="DomainObject.Predmet.ProtuStrankaListFormatedWithAdressOIB_1">
      <item>ELBE jednostavno društvo s ograničenom odgovornošću za ugostiteljstvo i trgovinu, OIB 67980815921, Kamengradska 7, 48000 Starigrad</item>
    </derivirana_varijabla>
  </DomainObject.Predmet.ProtuStrankaListFormatedWithAdressOIB>
  <DomainObject.Predmet.ProtuStrankaListNazivFormated>
    <izvorni_sadrzaj>
      <item>ELBE jednostavno društvo s ograničenom odgovornošću za ugostiteljstvo i trgovinu</item>
    </izvorni_sadrzaj>
    <derivirana_varijabla naziv="DomainObject.Predmet.ProtuStrankaListNazivFormated_1">
      <item>ELBE jednostavno društvo s ograničenom odgovornošću za ugostiteljstvo i trgovinu</item>
    </derivirana_varijabla>
  </DomainObject.Predmet.ProtuStrankaListNazivFormated>
  <DomainObject.Predmet.ProtuStrankaListNazivFormatedOIB>
    <izvorni_sadrzaj>
      <item>ELBE jednostavno društvo s ograničenom odgovornošću za ugostiteljstvo i trgovinu, OIB 67980815921</item>
    </izvorni_sadrzaj>
    <derivirana_varijabla naziv="DomainObject.Predmet.ProtuStrankaListNazivFormatedOIB_1">
      <item>ELBE jednostavno društvo s ograničenom odgovornošću za ugostiteljstvo i trgovinu, OIB 67980815921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St-360/2017-3</izvorni_sadrzaj>
    <derivirana_varijabla naziv="DomainObject.PoslovniBrojDokumenta_1">St-360/2017-3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ELBE jednostavno društvo s ograničenom odgovornošću za ugostiteljstvo i trgovinu</izvorni_sadrzaj>
    <derivirana_varijabla naziv="DomainObject.Predmet.ProtustrankaIDrugi_1">ELBE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ELBE jednostavno društvo s ograničenom odgovornošću za ugostiteljstvo i trgovinu, OIB 67980815921, Kamengradska 7, 48000 Starigrad</izvorni_sadrzaj>
    <derivirana_varijabla naziv="DomainObject.Predmet.ProtustrankaIDrugiAdressOIB_1">ELBE jednostavno društvo s ograničenom odgovornošću za ugostiteljstvo i trgovinu, OIB 67980815921, Kamengradska 7,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ELBE jednostavno društvo s ograničenom odgovornošću za ugostiteljstvo i trgovinu</item>
      <item>Sudski registar</item>
      <item>e-oglasna ploča</item>
    </izvorni_sadrzaj>
    <derivirana_varijabla naziv="DomainObject.Predmet.SudioniciListNaziv_1">
      <item>Financijska agencija</item>
      <item>ELBE jednostavno društvo s ograničenom odgovornošću za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ELBE jednostavno društvo s ograničenom odgovornošću za ugostiteljstvo i trgovinu, OIB 67980815921, Kamengradska 7,48000 Starigrad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ELBE jednostavno društvo s ograničenom odgovornošću za ugostiteljstvo i trgovinu, OIB 67980815921, Kamengradska 7,48000 Starigrad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FC4A1-A2CC-4A2C-9904-CAEB72319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St-360/2017-3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