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2241" w14:paraId="9102241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2529CA" w:rsidR="002529CA" w:rsidRPr="00806B83">
      <w:pPr>
        <w:ind w:firstLine="708"/>
        <w:jc w:val="both"/>
        <w:rPr>
          <w:rFonts w:eastAsia="MS Mincho"/>
        </w:rPr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proofErr w:type="spellStart"/>
      <w:r w:rsidRPr="00FD10DE">
        <w:t>predstečajnom</w:t>
      </w:r>
      <w:proofErr w:type="spellEnd"/>
      <w:r w:rsidRPr="00FD10DE">
        <w:t xml:space="preserve"> postupku </w:t>
      </w:r>
      <w:r w:rsidR="002529CA">
        <w:t xml:space="preserve">nad </w:t>
      </w:r>
      <w:r w:rsidRPr="00FD10DE">
        <w:t>dužnik</w:t>
      </w:r>
      <w:r w:rsidR="002529CA">
        <w:t xml:space="preserve">om </w:t>
      </w:r>
      <w:r w:rsidR="0064065E" w:rsidRPr="0064065E">
        <w:t>GREEN MAR, međunarodno otpremništvo, društvo s ograničenom odgovornošću Rijeka, Žrtava Fašizma 1 ( MBS 040060797 – OIB 19945190541 )</w:t>
      </w:r>
      <w:r w:rsidR="0064065E">
        <w:t xml:space="preserve"> </w:t>
      </w:r>
      <w:r w:rsidRPr="00FD10DE">
        <w:t xml:space="preserve"> </w:t>
      </w:r>
      <w:r w:rsidR="002529CA">
        <w:t>na ročištu radi ispitivanja tražbina održanom dana 1</w:t>
      </w:r>
      <w:r w:rsidR="000809C6">
        <w:t>4</w:t>
      </w:r>
      <w:r w:rsidRPr="00FD10DE">
        <w:t xml:space="preserve">. </w:t>
      </w:r>
      <w:r w:rsidR="0064065E">
        <w:t>r</w:t>
      </w:r>
      <w:r w:rsidR="002529CA">
        <w:t xml:space="preserve">ujna </w:t>
      </w:r>
      <w:r w:rsidRPr="00FD10DE">
        <w:t xml:space="preserve">2016. </w:t>
      </w:r>
      <w:r w:rsidR="002529CA" w:rsidRPr="000941DC">
        <w:rPr>
          <w:rFonts w:eastAsia="MS Mincho"/>
        </w:rPr>
        <w:t>u prisutnosti</w:t>
      </w:r>
      <w:r w:rsidR="002529CA" w:rsidRPr="00806B83">
        <w:rPr>
          <w:rFonts w:eastAsia="MS Mincho"/>
        </w:rPr>
        <w:t xml:space="preserve"> </w:t>
      </w:r>
      <w:r w:rsidR="00B67C46">
        <w:rPr>
          <w:rFonts w:eastAsia="MS Mincho"/>
        </w:rPr>
        <w:t>osobe ovlaštene za zastupanje dužnika</w:t>
      </w:r>
      <w:r w:rsidR="002529CA">
        <w:rPr>
          <w:rFonts w:eastAsia="MS Mincho"/>
        </w:rPr>
        <w:t xml:space="preserve">, povjerenika i vjerovnika </w:t>
      </w:r>
    </w:p>
    <w:p w:rsidRDefault="0009063B" w:rsidP="0009063B" w:rsidR="0009063B">
      <w:pPr>
        <w:jc w:val="both"/>
      </w:pP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Utvrđene su tražbine vjerovnika kako slijedi:</w:t>
      </w:r>
    </w:p>
    <w:p w:rsidRDefault="002529CA" w:rsidP="002529CA" w:rsidR="002529CA">
      <w:pPr>
        <w:jc w:val="both"/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564"/>
        <w:gridCol w:w="6524"/>
        <w:gridCol w:w="1984"/>
      </w:tblGrid>
      <w:tr w:rsidTr="009C46D1" w:rsidR="002529CA" w:rsidRPr="00D13695">
        <w:trPr>
          <w:trHeight w:val="512"/>
        </w:trPr>
        <w:tc>
          <w:tcPr>
            <w:tcW w:type="dxa" w:w="564"/>
            <w:noWrap/>
            <w:hideMark/>
          </w:tcPr>
          <w:p w:rsidRDefault="002529CA" w:rsidP="009C46D1" w:rsidR="002529CA" w:rsidRPr="00D13695">
            <w:pPr>
              <w:jc w:val="left"/>
            </w:pPr>
            <w:proofErr w:type="spellStart"/>
            <w:r w:rsidRPr="00D13695">
              <w:t>rb</w:t>
            </w:r>
            <w:proofErr w:type="spellEnd"/>
            <w:r w:rsidRPr="00D13695">
              <w:t>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naziv vjerovnika</w:t>
            </w:r>
          </w:p>
        </w:tc>
        <w:tc>
          <w:tcPr>
            <w:tcW w:type="dxa" w:w="1984"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iznos tražbine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LUKA RIJEKA d.d. Rijeka, Riva 1</w:t>
            </w:r>
            <w:r>
              <w:t xml:space="preserve">, OIB </w:t>
            </w:r>
            <w:r w:rsidRPr="00D13695">
              <w:t>92590920313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 xml:space="preserve">  1.080.792,18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TEB POSLOVNO SAVJETOVANJE 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Trg žrtava fašizma 15/I</w:t>
            </w:r>
            <w:r>
              <w:t xml:space="preserve">,  OIB </w:t>
            </w:r>
            <w:r w:rsidRPr="00D13695">
              <w:t>99944170669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1.400,00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DHL INTERNATIONAL d.o.o.</w:t>
            </w:r>
          </w:p>
          <w:p w:rsidRDefault="002529CA" w:rsidP="009C46D1" w:rsidR="002529CA" w:rsidRPr="00D13695">
            <w:pPr>
              <w:jc w:val="left"/>
            </w:pPr>
            <w:r w:rsidRPr="00D13695">
              <w:t xml:space="preserve">Zagreb, </w:t>
            </w:r>
            <w:proofErr w:type="spellStart"/>
            <w:r w:rsidRPr="00D13695">
              <w:t>Utinjska</w:t>
            </w:r>
            <w:proofErr w:type="spellEnd"/>
            <w:r w:rsidRPr="00D13695">
              <w:t xml:space="preserve"> 40</w:t>
            </w:r>
            <w:r>
              <w:t xml:space="preserve">, OIB </w:t>
            </w:r>
            <w:r w:rsidRPr="00D13695">
              <w:t>79069474349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3.075,85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4.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MILJENKO BUNČIĆ</w:t>
            </w:r>
            <w:r>
              <w:t>,</w:t>
            </w:r>
            <w:r w:rsidRPr="00D13695">
              <w:t xml:space="preserve"> </w:t>
            </w:r>
            <w:r>
              <w:t>OIB</w:t>
            </w:r>
            <w:r w:rsidRPr="00D13695">
              <w:t xml:space="preserve"> 14787896072</w:t>
            </w:r>
            <w:r>
              <w:t xml:space="preserve">, </w:t>
            </w:r>
            <w:proofErr w:type="spellStart"/>
            <w:r>
              <w:t>vl</w:t>
            </w:r>
            <w:proofErr w:type="spellEnd"/>
            <w:r>
              <w:t xml:space="preserve">. </w:t>
            </w:r>
            <w:r w:rsidRPr="00D13695">
              <w:t xml:space="preserve">Papirna </w:t>
            </w:r>
            <w:r>
              <w:t>k</w:t>
            </w:r>
            <w:r w:rsidRPr="00D13695">
              <w:t>onfekcija "</w:t>
            </w:r>
            <w:proofErr w:type="spellStart"/>
            <w:r w:rsidRPr="00D13695">
              <w:t>Studiograf</w:t>
            </w:r>
            <w:proofErr w:type="spellEnd"/>
            <w:r w:rsidRPr="00D13695">
              <w:t xml:space="preserve">" Rijeka, </w:t>
            </w:r>
            <w:proofErr w:type="spellStart"/>
            <w:r w:rsidRPr="00D13695">
              <w:t>Podhumskih</w:t>
            </w:r>
            <w:proofErr w:type="spellEnd"/>
            <w:r w:rsidRPr="00D13695">
              <w:t xml:space="preserve"> žrtava 6a</w:t>
            </w:r>
            <w:r>
              <w:t xml:space="preserve">, 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4.498,75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5.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EUROMAR d.o.o. Rijeka, Ribarska 2</w:t>
            </w:r>
            <w:r>
              <w:t>, OIB</w:t>
            </w:r>
            <w:r w:rsidRPr="00D13695">
              <w:t xml:space="preserve"> 13709125638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577,50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6.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REPUBLIKA HRVATSKA </w:t>
            </w:r>
          </w:p>
          <w:p w:rsidRDefault="002529CA" w:rsidP="009C46D1" w:rsidR="002529CA" w:rsidRPr="00D13695">
            <w:pPr>
              <w:jc w:val="left"/>
            </w:pPr>
            <w:r w:rsidRPr="00D13695">
              <w:t>MINISTARSTVO POLJOPRIVREDE</w:t>
            </w:r>
            <w:r>
              <w:t xml:space="preserve">, OIB </w:t>
            </w:r>
            <w:r w:rsidRPr="00450586">
              <w:rPr>
                <w:shd w:fill="FFFFFF" w:color="auto" w:val="clear"/>
              </w:rPr>
              <w:t>76767369197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3.391,00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7.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PBZ CARD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Radnička cesta 44</w:t>
            </w:r>
            <w:r>
              <w:t xml:space="preserve">, OIB </w:t>
            </w:r>
            <w:r w:rsidRPr="00D13695">
              <w:t>28495895537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12.571,73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8.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ZAGREBAČKA BANKA d.d.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Trg bana Josipa Jelačića 10</w:t>
            </w:r>
            <w:r>
              <w:t xml:space="preserve">, OIB </w:t>
            </w:r>
            <w:r w:rsidRPr="00D13695">
              <w:t>92963223473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105,60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9.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RRIF PLUS d.o.o. Zagreb</w:t>
            </w:r>
            <w:r>
              <w:t xml:space="preserve">, OIB </w:t>
            </w:r>
            <w:r w:rsidRPr="00D13695">
              <w:t>18376805890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700,00 kn</w:t>
            </w:r>
          </w:p>
        </w:tc>
      </w:tr>
      <w:tr w:rsidTr="009C46D1" w:rsidR="002529CA" w:rsidRPr="00D13695">
        <w:trPr>
          <w:trHeight w:val="454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10.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CENTAR ZA KOMBINIRANI</w:t>
            </w:r>
            <w:r>
              <w:t xml:space="preserve"> </w:t>
            </w:r>
            <w:r w:rsidRPr="00D13695">
              <w:t>TRANSPORT ZAGREB,</w:t>
            </w:r>
          </w:p>
          <w:p w:rsidRDefault="002529CA" w:rsidP="009C46D1" w:rsidR="002529CA" w:rsidRPr="00D13695">
            <w:pPr>
              <w:jc w:val="left"/>
            </w:pPr>
            <w:r w:rsidRPr="00D13695">
              <w:t>d.d. Zagreb, Trg senjskih uskoka 7-8</w:t>
            </w:r>
            <w:r>
              <w:t>, OIB</w:t>
            </w:r>
            <w:r w:rsidRPr="00D13695">
              <w:t xml:space="preserve">  49800593791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350,00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11.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  <w:rPr>
                <w:rStyle w:val="Naglaeno"/>
                <w:b w:val="false"/>
              </w:rPr>
            </w:pPr>
            <w:r w:rsidRPr="00D13695">
              <w:rPr>
                <w:rStyle w:val="Naglaeno"/>
                <w:b w:val="false"/>
              </w:rPr>
              <w:t>HRVATSKA UDRUGA POSLODAVCA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Radnička cesta 52/1</w:t>
            </w:r>
            <w:r>
              <w:t>, OIB</w:t>
            </w:r>
            <w:r w:rsidRPr="00D13695">
              <w:t xml:space="preserve"> 80978339255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9.250,00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12.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K D ČISTOĆA d.o.o. Rijeka, Dolac 14</w:t>
            </w:r>
            <w:r>
              <w:t>, OIB</w:t>
            </w:r>
            <w:r w:rsidRPr="00D13695">
              <w:t xml:space="preserve"> 06531901714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1.023,80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lastRenderedPageBreak/>
              <w:t>13.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HEP - Operator distribucijskog sustava d.o.o. </w:t>
            </w:r>
            <w:bookmarkStart w:name="_GoBack" w:id="0"/>
            <w:bookmarkEnd w:id="0"/>
            <w:r w:rsidRPr="00D13695">
              <w:t>ELEKTROPRIMORJE, Rijeka</w:t>
            </w:r>
            <w:r>
              <w:t>, OIB</w:t>
            </w:r>
            <w:r w:rsidRPr="00D13695">
              <w:t xml:space="preserve"> 46830600751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820,73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14.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FLUMEN SHIPPING &amp; CHARTERING d.o.o.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Matije Gupca 6</w:t>
            </w:r>
            <w:r>
              <w:t>, OIB</w:t>
            </w:r>
            <w:r w:rsidRPr="00D13695">
              <w:t xml:space="preserve"> 37651671393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3.394,75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15.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GRAD RIJEKA, Korzo 16, Rijeka</w:t>
            </w:r>
            <w:r>
              <w:t xml:space="preserve">, OIB </w:t>
            </w:r>
            <w:r w:rsidRPr="00D13695">
              <w:t>54382731928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9.790,34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16.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RI STAN d.o.o.</w:t>
            </w:r>
          </w:p>
          <w:p w:rsidRDefault="002529CA" w:rsidP="009C46D1" w:rsidR="002529CA" w:rsidRPr="00D13695">
            <w:pPr>
              <w:jc w:val="left"/>
            </w:pPr>
            <w:r w:rsidRPr="00D13695">
              <w:t xml:space="preserve">Rijeka, </w:t>
            </w:r>
            <w:proofErr w:type="spellStart"/>
            <w:r w:rsidRPr="00D13695">
              <w:t>Šet</w:t>
            </w:r>
            <w:proofErr w:type="spellEnd"/>
            <w:r w:rsidRPr="00D13695">
              <w:t>. A.</w:t>
            </w:r>
            <w:r>
              <w:t xml:space="preserve"> </w:t>
            </w:r>
            <w:r w:rsidRPr="00D13695">
              <w:t>K. Miošića 2</w:t>
            </w:r>
            <w:r>
              <w:t xml:space="preserve">, OIB </w:t>
            </w:r>
            <w:r w:rsidRPr="00D13695">
              <w:t>31135242311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835,42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17.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FINA </w:t>
            </w:r>
            <w:r>
              <w:t>–</w:t>
            </w:r>
            <w:r w:rsidRPr="00D13695">
              <w:t xml:space="preserve"> Rijeka</w:t>
            </w:r>
            <w:r>
              <w:t xml:space="preserve">, OIB </w:t>
            </w:r>
            <w:r w:rsidRPr="00D13695">
              <w:t>85821130368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675,87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18.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HRVATSKI TELEKOM d.d.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Roberta Frangeša Mihanovića 9</w:t>
            </w:r>
            <w:r>
              <w:t xml:space="preserve">, OIB </w:t>
            </w:r>
            <w:r w:rsidRPr="00D13695">
              <w:t>81793146560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20.989,68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19.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K D VODOVOD I KANALIZACIJA</w:t>
            </w:r>
            <w:r>
              <w:t xml:space="preserve"> </w:t>
            </w:r>
            <w:r w:rsidRPr="00D13695">
              <w:t xml:space="preserve">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Dolac 16</w:t>
            </w:r>
            <w:r>
              <w:t xml:space="preserve">, OIB </w:t>
            </w:r>
            <w:r w:rsidRPr="00D13695">
              <w:t>80805858278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543,96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20.</w:t>
            </w:r>
          </w:p>
        </w:tc>
        <w:tc>
          <w:tcPr>
            <w:tcW w:type="dxa" w:w="6524"/>
            <w:noWrap/>
            <w:hideMark/>
          </w:tcPr>
          <w:p w:rsidRDefault="002529CA" w:rsidP="00685AED" w:rsidR="002529CA" w:rsidRPr="00D13695">
            <w:pPr>
              <w:jc w:val="left"/>
            </w:pPr>
            <w:r w:rsidRPr="00D13695">
              <w:t>RATKO ŠTIGLIĆ</w:t>
            </w:r>
            <w:r>
              <w:t>,</w:t>
            </w:r>
            <w:r w:rsidRPr="00D13695">
              <w:t xml:space="preserve"> </w:t>
            </w:r>
            <w:r>
              <w:t>OIB</w:t>
            </w:r>
            <w:r w:rsidRPr="00D13695">
              <w:t xml:space="preserve"> </w:t>
            </w:r>
            <w:r>
              <w:t xml:space="preserve"> </w:t>
            </w:r>
            <w:r w:rsidRPr="00D13695">
              <w:t>61920634524</w:t>
            </w:r>
            <w:r>
              <w:t xml:space="preserve">, </w:t>
            </w:r>
            <w:proofErr w:type="spellStart"/>
            <w:r>
              <w:t>vl</w:t>
            </w:r>
            <w:proofErr w:type="spellEnd"/>
            <w:r>
              <w:t xml:space="preserve">. </w:t>
            </w:r>
            <w:r w:rsidRPr="00D13695">
              <w:t>Autoprijevozničk</w:t>
            </w:r>
            <w:r w:rsidR="00685AED">
              <w:t>og</w:t>
            </w:r>
            <w:r w:rsidRPr="00D13695">
              <w:t xml:space="preserve"> obrt</w:t>
            </w:r>
            <w:r w:rsidR="00685AED">
              <w:t>a</w:t>
            </w:r>
            <w:r w:rsidRPr="00D13695">
              <w:t xml:space="preserve"> "MADORA", </w:t>
            </w:r>
            <w:proofErr w:type="spellStart"/>
            <w:r w:rsidRPr="00D13695">
              <w:t>Kukuljanovo</w:t>
            </w:r>
            <w:proofErr w:type="spellEnd"/>
            <w:r w:rsidRPr="00D13695">
              <w:t xml:space="preserve">, </w:t>
            </w:r>
            <w:proofErr w:type="spellStart"/>
            <w:r w:rsidRPr="00D13695">
              <w:t>Kukuljanovo</w:t>
            </w:r>
            <w:proofErr w:type="spellEnd"/>
            <w:r w:rsidRPr="00D13695">
              <w:t xml:space="preserve"> 217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5.500,00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21.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CARGO PARTNER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Jankomir 25 J</w:t>
            </w:r>
            <w:r>
              <w:t xml:space="preserve">, OIB </w:t>
            </w:r>
            <w:r w:rsidRPr="00D13695">
              <w:t>84596041174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484,90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22.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ALBONA ŠPED d.o.o. Labin, Rudarska 1</w:t>
            </w:r>
            <w:r>
              <w:t xml:space="preserve">, OIB </w:t>
            </w:r>
            <w:r w:rsidRPr="00D13695">
              <w:t>35908035341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4.102,43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23.</w:t>
            </w:r>
          </w:p>
        </w:tc>
        <w:tc>
          <w:tcPr>
            <w:tcW w:type="dxa" w:w="6524"/>
            <w:noWrap/>
            <w:hideMark/>
          </w:tcPr>
          <w:p w:rsidRDefault="002529CA" w:rsidP="00685AED" w:rsidR="002529CA" w:rsidRPr="00D13695">
            <w:pPr>
              <w:jc w:val="left"/>
              <w:rPr>
                <w:color w:val="000000"/>
              </w:rPr>
            </w:pPr>
            <w:r w:rsidRPr="00730E77">
              <w:t>VEDRAN KLOBAS</w:t>
            </w:r>
            <w:r>
              <w:t>,</w:t>
            </w:r>
            <w:r w:rsidRPr="00730E77">
              <w:t xml:space="preserve"> </w:t>
            </w:r>
            <w:r>
              <w:t xml:space="preserve">OIB </w:t>
            </w:r>
            <w:r w:rsidRPr="00D13695">
              <w:t>62494584221</w:t>
            </w:r>
            <w:r>
              <w:t xml:space="preserve">, </w:t>
            </w:r>
            <w:proofErr w:type="spellStart"/>
            <w:r>
              <w:t>vl</w:t>
            </w:r>
            <w:proofErr w:type="spellEnd"/>
            <w:r>
              <w:t xml:space="preserve">. </w:t>
            </w:r>
            <w:hyperlink r:id="rId10" w:history="true">
              <w:r>
                <w:rPr>
                  <w:rStyle w:val="Hiperveza"/>
                  <w:color w:val="000000"/>
                  <w:u w:val="none"/>
                </w:rPr>
                <w:t>C</w:t>
              </w:r>
              <w:r w:rsidRPr="00D13695">
                <w:rPr>
                  <w:rStyle w:val="Hiperveza"/>
                  <w:color w:val="000000"/>
                  <w:u w:val="none"/>
                </w:rPr>
                <w:t>estovn</w:t>
              </w:r>
              <w:r w:rsidR="00685AED">
                <w:rPr>
                  <w:rStyle w:val="Hiperveza"/>
                  <w:color w:val="000000"/>
                  <w:u w:val="none"/>
                </w:rPr>
                <w:t>og</w:t>
              </w:r>
              <w:r w:rsidRPr="00D13695">
                <w:rPr>
                  <w:rStyle w:val="Hiperveza"/>
                  <w:color w:val="000000"/>
                  <w:u w:val="none"/>
                </w:rPr>
                <w:t xml:space="preserve"> prijevoz</w:t>
              </w:r>
              <w:r w:rsidR="00685AED">
                <w:rPr>
                  <w:rStyle w:val="Hiperveza"/>
                  <w:color w:val="000000"/>
                  <w:u w:val="none"/>
                </w:rPr>
                <w:t>a</w:t>
              </w:r>
              <w:r w:rsidRPr="00D13695">
                <w:rPr>
                  <w:rStyle w:val="Hiperveza"/>
                  <w:color w:val="000000"/>
                  <w:u w:val="none"/>
                </w:rPr>
                <w:t xml:space="preserve"> robe "KLOBAS", </w:t>
              </w:r>
              <w:proofErr w:type="spellStart"/>
              <w:r w:rsidRPr="00D13695">
                <w:rPr>
                  <w:rStyle w:val="Hiperveza"/>
                  <w:color w:val="000000"/>
                  <w:u w:val="none"/>
                </w:rPr>
                <w:t>Brgudac</w:t>
              </w:r>
              <w:proofErr w:type="spellEnd"/>
              <w:r w:rsidRPr="00D13695">
                <w:rPr>
                  <w:rStyle w:val="Hiperveza"/>
                  <w:color w:val="000000"/>
                  <w:u w:val="none"/>
                </w:rPr>
                <w:t xml:space="preserve"> 61, </w:t>
              </w:r>
              <w:proofErr w:type="spellStart"/>
              <w:r w:rsidRPr="00D13695">
                <w:rPr>
                  <w:rStyle w:val="Hiperveza"/>
                  <w:color w:val="000000"/>
                  <w:u w:val="none"/>
                </w:rPr>
                <w:t>Lanišće</w:t>
              </w:r>
              <w:proofErr w:type="spellEnd"/>
            </w:hyperlink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8.812,50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24.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BELVEDER d.o.o. Rijeka, </w:t>
            </w:r>
            <w:proofErr w:type="spellStart"/>
            <w:r w:rsidRPr="00D13695">
              <w:t>Kozala</w:t>
            </w:r>
            <w:proofErr w:type="spellEnd"/>
            <w:r w:rsidRPr="00D13695">
              <w:t xml:space="preserve"> 77/C</w:t>
            </w:r>
            <w:r>
              <w:t xml:space="preserve">, OIB </w:t>
            </w:r>
            <w:r w:rsidRPr="00D13695">
              <w:t>06779162480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6.486,36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25.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PRO-STAR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Andrije Peruča 2/A</w:t>
            </w:r>
            <w:r>
              <w:t xml:space="preserve">, OIB </w:t>
            </w:r>
            <w:r w:rsidRPr="00D13695">
              <w:t>48170491626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2.062,50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26.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COPY SHOP SERVIS d.o.o. </w:t>
            </w:r>
          </w:p>
          <w:p w:rsidRDefault="002529CA" w:rsidP="009C46D1" w:rsidR="002529CA" w:rsidRPr="00D13695">
            <w:pPr>
              <w:jc w:val="left"/>
            </w:pPr>
            <w:proofErr w:type="spellStart"/>
            <w:r w:rsidRPr="00D13695">
              <w:t>Hreljin</w:t>
            </w:r>
            <w:proofErr w:type="spellEnd"/>
            <w:r w:rsidRPr="00D13695">
              <w:t xml:space="preserve">, </w:t>
            </w:r>
            <w:proofErr w:type="spellStart"/>
            <w:r w:rsidRPr="00D13695">
              <w:t>Hreljin</w:t>
            </w:r>
            <w:proofErr w:type="spellEnd"/>
            <w:r w:rsidRPr="00D13695">
              <w:t xml:space="preserve"> 159/a</w:t>
            </w:r>
            <w:r>
              <w:t xml:space="preserve">, OIB </w:t>
            </w:r>
            <w:r w:rsidRPr="00D13695">
              <w:t>16715517659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1.151,25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27.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ANADA d.o.o.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Avenija V. Holjevca 14</w:t>
            </w:r>
            <w:r>
              <w:t xml:space="preserve">, OIB </w:t>
            </w:r>
            <w:r w:rsidRPr="00D13695">
              <w:t>61280491641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4.653,01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28.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MABIS RIJEKA  j.d.o.o.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Andrije Medulića 2</w:t>
            </w:r>
            <w:r>
              <w:t xml:space="preserve">, OIB </w:t>
            </w:r>
            <w:r w:rsidRPr="00D13695">
              <w:t>60031746237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429,50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29.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KURBLA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Dugo selo, Augusta Šenoe 15</w:t>
            </w:r>
            <w:r>
              <w:t>, OIB</w:t>
            </w:r>
            <w:r w:rsidRPr="00D13695">
              <w:t xml:space="preserve"> 46223632969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2.000,00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30.</w:t>
            </w:r>
          </w:p>
        </w:tc>
        <w:tc>
          <w:tcPr>
            <w:tcW w:type="dxa" w:w="6524"/>
            <w:noWrap/>
            <w:hideMark/>
          </w:tcPr>
          <w:p w:rsidRDefault="002529CA" w:rsidP="00685AED" w:rsidR="00685AED">
            <w:pPr>
              <w:jc w:val="left"/>
            </w:pPr>
            <w:r w:rsidRPr="00D13695">
              <w:t xml:space="preserve">Odvjetnik ROBERT KOPAJTIĆ, </w:t>
            </w:r>
            <w:r>
              <w:t xml:space="preserve">OIB </w:t>
            </w:r>
            <w:r w:rsidRPr="00D13695">
              <w:t>56671265188</w:t>
            </w:r>
            <w:r w:rsidR="00685AED">
              <w:t>,</w:t>
            </w:r>
          </w:p>
          <w:p w:rsidRDefault="00685AED" w:rsidP="00685AED" w:rsidR="002529CA" w:rsidRPr="00D13695">
            <w:pPr>
              <w:jc w:val="left"/>
            </w:pPr>
            <w:r>
              <w:t xml:space="preserve">Nikole Cara 8, Rijeka 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13.437,50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31.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KVARNER SHIPPING AGENCY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Zagrebačka 15</w:t>
            </w:r>
            <w:r>
              <w:t xml:space="preserve">, OIB </w:t>
            </w:r>
            <w:r w:rsidRPr="00D13695">
              <w:t>83575758091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3.019,67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32.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CROATIAŠPED d.d. </w:t>
            </w:r>
          </w:p>
          <w:p w:rsidRDefault="002529CA" w:rsidP="009C46D1" w:rsidR="002529CA" w:rsidRPr="000C51CB">
            <w:pPr>
              <w:jc w:val="left"/>
              <w:rPr>
                <w:b/>
              </w:rPr>
            </w:pPr>
            <w:r w:rsidRPr="00D13695">
              <w:t>Zagreb, Strojarska Cesta 19</w:t>
            </w:r>
            <w:r>
              <w:t xml:space="preserve"> OIB </w:t>
            </w:r>
            <w:r w:rsidRPr="00D13695">
              <w:t>90910530135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800,00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33.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LUNI COPY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 xml:space="preserve">Rijeka, </w:t>
            </w:r>
            <w:proofErr w:type="spellStart"/>
            <w:r w:rsidRPr="00D13695">
              <w:t>Ursinjski</w:t>
            </w:r>
            <w:proofErr w:type="spellEnd"/>
            <w:r w:rsidRPr="00D13695">
              <w:t xml:space="preserve"> uspon 1</w:t>
            </w:r>
            <w:r>
              <w:t xml:space="preserve">, OIB </w:t>
            </w:r>
            <w:r w:rsidRPr="00D13695">
              <w:t>43434169985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325,00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34.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NEOPROM d.o.o. </w:t>
            </w:r>
            <w:proofErr w:type="spellStart"/>
            <w:r w:rsidRPr="00D13695">
              <w:t>Ičići</w:t>
            </w:r>
            <w:proofErr w:type="spellEnd"/>
            <w:r>
              <w:t xml:space="preserve">, </w:t>
            </w:r>
            <w:proofErr w:type="spellStart"/>
            <w:r>
              <w:t>Zagrad</w:t>
            </w:r>
            <w:proofErr w:type="spellEnd"/>
            <w:r>
              <w:t xml:space="preserve"> 71, OIB </w:t>
            </w:r>
            <w:r w:rsidRPr="00D13695">
              <w:t>37564892312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15.875,00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35.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JADRANSKA VRATA d.d. </w:t>
            </w:r>
          </w:p>
          <w:p w:rsidRDefault="002529CA" w:rsidP="009C46D1" w:rsidR="002529CA" w:rsidRPr="00D13695">
            <w:pPr>
              <w:jc w:val="left"/>
              <w:rPr>
                <w:b/>
              </w:rPr>
            </w:pPr>
            <w:r w:rsidRPr="00D13695">
              <w:t xml:space="preserve">Rijeka, Šetalište A. Kačića Miošića </w:t>
            </w:r>
            <w:proofErr w:type="spellStart"/>
            <w:r w:rsidRPr="00D13695">
              <w:t>bb</w:t>
            </w:r>
            <w:proofErr w:type="spellEnd"/>
            <w:r>
              <w:t xml:space="preserve">, OIB </w:t>
            </w:r>
            <w:r w:rsidRPr="00D13695">
              <w:t>80300395055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19.347,23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36.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VATROMAR d.o.o.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Rijeka, Bosiljke Rakić 19</w:t>
            </w:r>
            <w:r>
              <w:t xml:space="preserve">, OIB </w:t>
            </w:r>
            <w:r w:rsidRPr="00D13695">
              <w:t>44515463536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425,00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37.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>Obrt za izradu rek</w:t>
            </w:r>
            <w:r>
              <w:t xml:space="preserve">lama "PRUŠA" </w:t>
            </w:r>
          </w:p>
          <w:p w:rsidRDefault="002529CA" w:rsidP="009C46D1" w:rsidR="002529CA" w:rsidRPr="00D13695">
            <w:pPr>
              <w:jc w:val="left"/>
            </w:pPr>
            <w:r>
              <w:t xml:space="preserve">Rijeka, Školjić 13, OIB </w:t>
            </w:r>
            <w:r w:rsidRPr="00D13695">
              <w:t>70017145237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175,00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38.</w:t>
            </w:r>
          </w:p>
        </w:tc>
        <w:tc>
          <w:tcPr>
            <w:tcW w:type="dxa" w:w="6524"/>
            <w:noWrap/>
          </w:tcPr>
          <w:p w:rsidRDefault="002529CA" w:rsidP="00827EB0" w:rsidR="002529CA">
            <w:pPr>
              <w:jc w:val="left"/>
            </w:pPr>
            <w:r w:rsidRPr="00D13695">
              <w:t>RODIN ANDREJ</w:t>
            </w:r>
            <w:r>
              <w:t xml:space="preserve">, OIB </w:t>
            </w:r>
            <w:r w:rsidRPr="00D13695">
              <w:t>47336274473</w:t>
            </w:r>
          </w:p>
          <w:p w:rsidRDefault="00827EB0" w:rsidP="00827EB0" w:rsidR="00827EB0" w:rsidRPr="00D13695">
            <w:pPr>
              <w:jc w:val="left"/>
            </w:pPr>
            <w:r>
              <w:t xml:space="preserve">Martina </w:t>
            </w:r>
            <w:proofErr w:type="spellStart"/>
            <w:r>
              <w:t>Kontuša</w:t>
            </w:r>
            <w:proofErr w:type="spellEnd"/>
            <w:r>
              <w:t xml:space="preserve"> 12, Rijeka</w:t>
            </w:r>
          </w:p>
        </w:tc>
        <w:tc>
          <w:tcPr>
            <w:tcW w:type="dxa" w:w="1984"/>
            <w:noWrap/>
          </w:tcPr>
          <w:p w:rsidRDefault="002529CA" w:rsidP="009C46D1" w:rsidR="002529CA" w:rsidRPr="00D13695">
            <w:pPr>
              <w:jc w:val="right"/>
            </w:pPr>
            <w:r w:rsidRPr="00D13695">
              <w:t>5.287,00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39.</w:t>
            </w:r>
          </w:p>
        </w:tc>
        <w:tc>
          <w:tcPr>
            <w:tcW w:type="dxa" w:w="6524"/>
            <w:noWrap/>
          </w:tcPr>
          <w:p w:rsidRDefault="002529CA" w:rsidP="009C46D1" w:rsidR="002529CA">
            <w:pPr>
              <w:jc w:val="left"/>
            </w:pPr>
            <w:r w:rsidRPr="00D13695">
              <w:t>MIKIĆ ZVONKO</w:t>
            </w:r>
            <w:r>
              <w:t xml:space="preserve">, OIB </w:t>
            </w:r>
            <w:r w:rsidRPr="00D13695">
              <w:t>51316732650</w:t>
            </w:r>
          </w:p>
          <w:p w:rsidRDefault="00827EB0" w:rsidP="009C46D1" w:rsidR="00827EB0" w:rsidRPr="00D13695">
            <w:pPr>
              <w:jc w:val="left"/>
            </w:pPr>
            <w:r>
              <w:lastRenderedPageBreak/>
              <w:t xml:space="preserve">Frana Kurelca 4, Rijeka </w:t>
            </w:r>
          </w:p>
        </w:tc>
        <w:tc>
          <w:tcPr>
            <w:tcW w:type="dxa" w:w="1984"/>
            <w:noWrap/>
          </w:tcPr>
          <w:p w:rsidRDefault="002529CA" w:rsidP="009C46D1" w:rsidR="002529CA" w:rsidRPr="00D13695">
            <w:pPr>
              <w:jc w:val="right"/>
            </w:pPr>
            <w:r w:rsidRPr="00D13695">
              <w:lastRenderedPageBreak/>
              <w:t>5.350,88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lastRenderedPageBreak/>
              <w:t>40.</w:t>
            </w:r>
          </w:p>
        </w:tc>
        <w:tc>
          <w:tcPr>
            <w:tcW w:type="dxa" w:w="6524"/>
            <w:noWrap/>
          </w:tcPr>
          <w:p w:rsidRDefault="002529CA" w:rsidP="009C46D1" w:rsidR="002529CA">
            <w:pPr>
              <w:jc w:val="left"/>
            </w:pPr>
            <w:r w:rsidRPr="00D13695">
              <w:t>RUŽIČANIN IVICA</w:t>
            </w:r>
            <w:r>
              <w:t xml:space="preserve">, OIB </w:t>
            </w:r>
            <w:r w:rsidRPr="00D13695">
              <w:t>31510806017</w:t>
            </w:r>
          </w:p>
          <w:p w:rsidRDefault="00827EB0" w:rsidP="009C46D1" w:rsidR="00827EB0" w:rsidRPr="00D13695">
            <w:pPr>
              <w:jc w:val="left"/>
            </w:pPr>
            <w:proofErr w:type="spellStart"/>
            <w:r>
              <w:t>Pomerio</w:t>
            </w:r>
            <w:proofErr w:type="spellEnd"/>
            <w:r>
              <w:t xml:space="preserve"> 1, Rijeka </w:t>
            </w:r>
          </w:p>
        </w:tc>
        <w:tc>
          <w:tcPr>
            <w:tcW w:type="dxa" w:w="1984"/>
            <w:noWrap/>
          </w:tcPr>
          <w:p w:rsidRDefault="002529CA" w:rsidP="009C46D1" w:rsidR="002529CA" w:rsidRPr="00D13695">
            <w:pPr>
              <w:jc w:val="right"/>
            </w:pPr>
            <w:r w:rsidRPr="00D13695">
              <w:t>5.212,52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41.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>REPUBLIKA HRVATSKA</w:t>
            </w:r>
            <w:r>
              <w:t xml:space="preserve"> </w:t>
            </w:r>
            <w:r w:rsidRPr="00D13695">
              <w:t>MINISTARSTVO FINANCIJA</w:t>
            </w:r>
          </w:p>
          <w:p w:rsidRDefault="002529CA" w:rsidP="009C46D1" w:rsidR="002529CA" w:rsidRPr="00D13695">
            <w:pPr>
              <w:jc w:val="left"/>
            </w:pPr>
            <w:r w:rsidRPr="00D13695">
              <w:t>POREZNA UPRAVA</w:t>
            </w:r>
            <w:r>
              <w:t>, OIB</w:t>
            </w:r>
            <w:r w:rsidRPr="00D13695">
              <w:t xml:space="preserve"> </w:t>
            </w:r>
            <w:r>
              <w:t>18683136487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400.292,60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42.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 w:rsidRPr="00D13695">
            <w:pPr>
              <w:jc w:val="left"/>
            </w:pPr>
            <w:r w:rsidRPr="00D13695">
              <w:t xml:space="preserve">REPUBLIKA HRVATSKA </w:t>
            </w:r>
          </w:p>
          <w:p w:rsidRDefault="002529CA" w:rsidP="009C46D1" w:rsidR="002529CA" w:rsidRPr="00D13695">
            <w:pPr>
              <w:jc w:val="left"/>
            </w:pPr>
            <w:r w:rsidRPr="00D13695">
              <w:t>MINISTARSTVO POLJOPRIVREDE</w:t>
            </w:r>
            <w:r>
              <w:t xml:space="preserve">, OIB </w:t>
            </w:r>
            <w:r w:rsidRPr="00450586">
              <w:rPr>
                <w:shd w:fill="FFFFFF" w:color="auto" w:val="clear"/>
              </w:rPr>
              <w:t>76767369197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3.472,58 kn</w:t>
            </w:r>
          </w:p>
        </w:tc>
      </w:tr>
      <w:tr w:rsidTr="009C46D1" w:rsidR="002529CA" w:rsidRPr="00D13695">
        <w:trPr>
          <w:trHeight w:val="315"/>
        </w:trPr>
        <w:tc>
          <w:tcPr>
            <w:tcW w:type="dxa" w:w="564"/>
            <w:hideMark/>
          </w:tcPr>
          <w:p w:rsidRDefault="002529CA" w:rsidP="009C46D1" w:rsidR="002529CA" w:rsidRPr="00D13695">
            <w:pPr>
              <w:jc w:val="left"/>
              <w:rPr>
                <w:bCs w:val="false"/>
              </w:rPr>
            </w:pPr>
            <w:r w:rsidRPr="00D13695">
              <w:t>43.</w:t>
            </w:r>
          </w:p>
        </w:tc>
        <w:tc>
          <w:tcPr>
            <w:tcW w:type="dxa" w:w="6524"/>
            <w:noWrap/>
            <w:hideMark/>
          </w:tcPr>
          <w:p w:rsidRDefault="002529CA" w:rsidP="009C46D1" w:rsidR="002529CA">
            <w:pPr>
              <w:jc w:val="left"/>
            </w:pPr>
            <w:r w:rsidRPr="00D13695">
              <w:t xml:space="preserve">CROATIA BANKA d.d. </w:t>
            </w:r>
          </w:p>
          <w:p w:rsidRDefault="002529CA" w:rsidP="009C46D1" w:rsidR="002529CA" w:rsidRPr="00D13695">
            <w:pPr>
              <w:jc w:val="left"/>
            </w:pPr>
            <w:r w:rsidRPr="00D13695">
              <w:t>Zagreb, Roberta Frangeša Mihanovića 9</w:t>
            </w:r>
            <w:r>
              <w:t>, OIB 32247795989</w:t>
            </w:r>
          </w:p>
        </w:tc>
        <w:tc>
          <w:tcPr>
            <w:tcW w:type="dxa" w:w="1984"/>
            <w:noWrap/>
            <w:hideMark/>
          </w:tcPr>
          <w:p w:rsidRDefault="002529CA" w:rsidP="009C46D1" w:rsidR="002529CA" w:rsidRPr="00D13695">
            <w:pPr>
              <w:jc w:val="right"/>
            </w:pPr>
            <w:r w:rsidRPr="00D13695">
              <w:t>313.753,63 kn</w:t>
            </w:r>
          </w:p>
        </w:tc>
      </w:tr>
    </w:tbl>
    <w:p w:rsidRDefault="002529CA" w:rsidP="002529CA" w:rsidR="002529CA"/>
    <w:p w:rsidRDefault="002529CA" w:rsidP="002529CA" w:rsidR="002529CA">
      <w:r>
        <w:t>II</w:t>
      </w:r>
      <w:r>
        <w:tab/>
      </w:r>
      <w:r>
        <w:rPr>
          <w:bCs w:val="false"/>
        </w:rPr>
        <w:t>Osporene tražbine vjerovnika</w:t>
      </w:r>
    </w:p>
    <w:p w:rsidRDefault="002529CA" w:rsidP="002529CA" w:rsidR="002529CA">
      <w:pPr>
        <w:jc w:val="both"/>
      </w:pPr>
    </w:p>
    <w:p w:rsidRDefault="002529CA" w:rsidP="002529CA" w:rsidR="002529CA">
      <w:pPr>
        <w:jc w:val="both"/>
        <w:rPr>
          <w:bCs w:val="false"/>
        </w:rPr>
      </w:pPr>
      <w:r>
        <w:t>1.</w:t>
      </w:r>
      <w:r>
        <w:tab/>
      </w:r>
      <w:r>
        <w:rPr>
          <w:bCs w:val="false"/>
        </w:rPr>
        <w:t xml:space="preserve">Dužnik i povjerenik osporili su tražbinu vjerovnika </w:t>
      </w:r>
      <w:r w:rsidRPr="00EF7E55">
        <w:t>REPUBLIK</w:t>
      </w:r>
      <w:r w:rsidR="008B6EEB">
        <w:t>E</w:t>
      </w:r>
      <w:r w:rsidRPr="00EF7E55">
        <w:t xml:space="preserve"> </w:t>
      </w:r>
      <w:r>
        <w:t>H</w:t>
      </w:r>
      <w:r w:rsidRPr="00EF7E55">
        <w:t>RVATSK</w:t>
      </w:r>
      <w:r w:rsidR="008B6EEB">
        <w:t>E</w:t>
      </w:r>
      <w:r>
        <w:t>,</w:t>
      </w:r>
      <w:r w:rsidR="008B6EEB">
        <w:t xml:space="preserve"> </w:t>
      </w:r>
      <w:r w:rsidRPr="00EF7E55">
        <w:t>MINISTARSTV</w:t>
      </w:r>
      <w:r w:rsidR="008B6EEB">
        <w:t>A</w:t>
      </w:r>
      <w:r w:rsidRPr="00EF7E55">
        <w:t xml:space="preserve"> FINANCIJA</w:t>
      </w:r>
      <w:r>
        <w:t xml:space="preserve"> </w:t>
      </w:r>
      <w:r w:rsidRPr="00EF7E55">
        <w:t>POREZN</w:t>
      </w:r>
      <w:r w:rsidR="008B6EEB">
        <w:t>E</w:t>
      </w:r>
      <w:r w:rsidRPr="00EF7E55">
        <w:t xml:space="preserve"> UPRAV</w:t>
      </w:r>
      <w:r w:rsidR="008B6EEB">
        <w:t>E</w:t>
      </w:r>
      <w:r>
        <w:t>, OIB 18683136487 u iznosu do 54.300,00 kn.</w:t>
      </w:r>
    </w:p>
    <w:p w:rsidRDefault="002529CA" w:rsidP="002529CA" w:rsidR="002529CA">
      <w:pPr>
        <w:ind w:firstLine="708"/>
      </w:pPr>
    </w:p>
    <w:p w:rsidRDefault="008B6EEB" w:rsidP="008B6EEB" w:rsidR="008B6EEB" w:rsidRPr="002D4198">
      <w:pPr>
        <w:ind w:firstLine="708"/>
        <w:jc w:val="both"/>
        <w:rPr>
          <w:rFonts w:eastAsia="MS Mincho"/>
        </w:rPr>
      </w:pPr>
      <w:r>
        <w:t>V</w:t>
      </w:r>
      <w:r w:rsidR="0042106B">
        <w:t>jerovnik</w:t>
      </w:r>
      <w:r w:rsidRPr="008B6EEB">
        <w:t xml:space="preserve"> </w:t>
      </w:r>
      <w:r w:rsidRPr="00EF7E55">
        <w:t>REPUBLIK</w:t>
      </w:r>
      <w:r w:rsidR="0042106B">
        <w:t>A</w:t>
      </w:r>
      <w:r w:rsidRPr="00EF7E55">
        <w:t xml:space="preserve"> </w:t>
      </w:r>
      <w:r>
        <w:t>H</w:t>
      </w:r>
      <w:r w:rsidRPr="00EF7E55">
        <w:t>RVATSK</w:t>
      </w:r>
      <w:r w:rsidR="0042106B">
        <w:t>A</w:t>
      </w:r>
      <w:r>
        <w:t xml:space="preserve">, </w:t>
      </w:r>
      <w:r w:rsidRPr="00EF7E55">
        <w:t>MINISTARSTV</w:t>
      </w:r>
      <w:r w:rsidR="0042106B">
        <w:t>O</w:t>
      </w:r>
      <w:r w:rsidRPr="00EF7E55">
        <w:t xml:space="preserve"> FINANCIJA</w:t>
      </w:r>
      <w:r>
        <w:t xml:space="preserve"> </w:t>
      </w:r>
      <w:r w:rsidRPr="00EF7E55">
        <w:t>POREZN</w:t>
      </w:r>
      <w:r w:rsidR="0042106B">
        <w:t>A</w:t>
      </w:r>
      <w:r w:rsidRPr="00EF7E55">
        <w:t xml:space="preserve"> UPRAV</w:t>
      </w:r>
      <w:r>
        <w:t xml:space="preserve">E, OIB 18683136487 </w:t>
      </w:r>
      <w:r w:rsidRPr="008B6EEB">
        <w:t>upu</w:t>
      </w:r>
      <w:r>
        <w:t xml:space="preserve">ćuje se </w:t>
      </w:r>
      <w:r w:rsidRPr="008B6EEB">
        <w:t>protiv dužnika</w:t>
      </w:r>
      <w:r w:rsidR="0042106B">
        <w:t>,</w:t>
      </w:r>
      <w:r w:rsidRPr="008B6EEB">
        <w:t xml:space="preserve"> radi utvrđivanja osporene tražbine</w:t>
      </w:r>
      <w:r w:rsidRPr="008B6EEB">
        <w:rPr>
          <w:rFonts w:eastAsia="MS Mincho"/>
        </w:rPr>
        <w:t xml:space="preserve"> </w:t>
      </w:r>
      <w:r>
        <w:rPr>
          <w:rFonts w:eastAsia="MS Mincho"/>
        </w:rPr>
        <w:t xml:space="preserve">u iznosu od </w:t>
      </w:r>
      <w:r>
        <w:t>54.300,00 kn</w:t>
      </w:r>
      <w:r w:rsidR="0042106B">
        <w:t>,</w:t>
      </w:r>
      <w:r w:rsidRPr="002D4198">
        <w:rPr>
          <w:rFonts w:eastAsia="MS Mincho"/>
        </w:rPr>
        <w:t xml:space="preserve"> pokren</w:t>
      </w:r>
      <w:r w:rsidR="00283DF8">
        <w:rPr>
          <w:rFonts w:eastAsia="MS Mincho"/>
        </w:rPr>
        <w:t xml:space="preserve">uti </w:t>
      </w:r>
      <w:r w:rsidRPr="002D4198">
        <w:rPr>
          <w:rFonts w:eastAsia="MS Mincho"/>
        </w:rPr>
        <w:t>parnicu u roku od 8 dana od dana dostave izvatka ovog rješenja, inače će se smatrati da je odustao od prava na vođenje parnice.</w:t>
      </w:r>
    </w:p>
    <w:p w:rsidRDefault="002529CA" w:rsidP="002529CA" w:rsidR="002529CA">
      <w:pPr>
        <w:ind w:firstLine="708"/>
        <w:rPr>
          <w:bCs w:val="false"/>
          <w:lang w:eastAsia="en-US"/>
        </w:rPr>
      </w:pPr>
    </w:p>
    <w:p w:rsidRDefault="002529CA" w:rsidP="0042106B" w:rsidR="002529CA">
      <w:pPr>
        <w:jc w:val="both"/>
        <w:rPr>
          <w:bCs w:val="false"/>
        </w:rPr>
      </w:pPr>
      <w:r>
        <w:rPr>
          <w:bCs w:val="false"/>
        </w:rPr>
        <w:t>2.</w:t>
      </w:r>
      <w:r>
        <w:rPr>
          <w:bCs w:val="false"/>
        </w:rPr>
        <w:tab/>
        <w:t xml:space="preserve">Vjerovnik </w:t>
      </w:r>
      <w:r w:rsidR="0042106B">
        <w:rPr>
          <w:bCs w:val="false"/>
        </w:rPr>
        <w:t xml:space="preserve">REPUBLIKA HRVATSKA </w:t>
      </w:r>
      <w:r>
        <w:rPr>
          <w:bCs w:val="false"/>
        </w:rPr>
        <w:t>ospori</w:t>
      </w:r>
      <w:r w:rsidR="00514642">
        <w:rPr>
          <w:bCs w:val="false"/>
        </w:rPr>
        <w:t>o</w:t>
      </w:r>
      <w:r w:rsidR="00CA58D0">
        <w:rPr>
          <w:bCs w:val="false"/>
        </w:rPr>
        <w:t xml:space="preserve"> </w:t>
      </w:r>
      <w:r>
        <w:rPr>
          <w:bCs w:val="false"/>
        </w:rPr>
        <w:t xml:space="preserve">je tražbinu vjerovnika </w:t>
      </w:r>
      <w:r w:rsidRPr="00D13695">
        <w:t>CROATIA BANKA d.d. Zagreb, Roberta Frangeša Mihanovića 9</w:t>
      </w:r>
      <w:r>
        <w:t>, OIB 32247795989 u iznosu do 602.000,00 kn.</w:t>
      </w:r>
    </w:p>
    <w:p w:rsidRDefault="00283DF8" w:rsidP="00283DF8" w:rsidR="00283DF8">
      <w:pPr>
        <w:jc w:val="both"/>
        <w:rPr>
          <w:rFonts w:eastAsia="MS Mincho"/>
        </w:rPr>
      </w:pPr>
    </w:p>
    <w:p w:rsidRDefault="00283DF8" w:rsidP="00283DF8" w:rsidR="00283DF8">
      <w:pPr>
        <w:ind w:firstLine="708"/>
        <w:jc w:val="both"/>
        <w:rPr>
          <w:rFonts w:eastAsia="MS Mincho"/>
        </w:rPr>
      </w:pPr>
      <w:r w:rsidRPr="00FD7A96">
        <w:rPr>
          <w:rFonts w:eastAsia="MS Mincho"/>
        </w:rPr>
        <w:t>Upućuje se osporavatelj</w:t>
      </w:r>
      <w:r>
        <w:rPr>
          <w:rFonts w:eastAsia="MS Mincho"/>
        </w:rPr>
        <w:t xml:space="preserve"> </w:t>
      </w:r>
      <w:r w:rsidRPr="00FD7A96">
        <w:rPr>
          <w:rFonts w:eastAsia="MS Mincho"/>
        </w:rPr>
        <w:t>radi dokazivanja osnovanosti osporavanja pokren</w:t>
      </w:r>
      <w:r>
        <w:rPr>
          <w:rFonts w:eastAsia="MS Mincho"/>
        </w:rPr>
        <w:t xml:space="preserve">uti </w:t>
      </w:r>
      <w:r w:rsidRPr="00FD7A96">
        <w:rPr>
          <w:rFonts w:eastAsia="MS Mincho"/>
        </w:rPr>
        <w:t>parnicu u roku od 8 dana od dana dostave izvatka iz ovog rješenja, inače će se smatrati da je odustao od prava na vođenje parnice i smatrat će se da je osporavanje otklonjeno.</w:t>
      </w:r>
    </w:p>
    <w:p w:rsidRDefault="005557CA" w:rsidP="005557CA" w:rsidR="005557CA">
      <w:pPr>
        <w:jc w:val="both"/>
      </w:pPr>
    </w:p>
    <w:p w:rsidRDefault="00144A39" w:rsidP="005557CA" w:rsidR="00144A39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>
      <w:pPr>
        <w:pStyle w:val="Tijeloteksta"/>
        <w:spacing w:after="0"/>
        <w:jc w:val="center"/>
      </w:pP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2529CA" w:rsidRPr="002D4198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ročištu </w:t>
      </w:r>
      <w:r>
        <w:rPr>
          <w:rFonts w:eastAsia="MS Mincho"/>
        </w:rPr>
        <w:t xml:space="preserve">radi ispitivanja tražbina dužnika </w:t>
      </w:r>
      <w:r w:rsidRPr="0064065E">
        <w:t>GREEN MAR</w:t>
      </w:r>
      <w:r>
        <w:t xml:space="preserve"> d.o.o. </w:t>
      </w:r>
      <w:r w:rsidRPr="000941DC">
        <w:rPr>
          <w:rFonts w:eastAsia="MS Mincho"/>
        </w:rPr>
        <w:t>u prisutnosti</w:t>
      </w:r>
      <w:r w:rsidRPr="00806B83">
        <w:rPr>
          <w:rFonts w:eastAsia="MS Mincho"/>
        </w:rPr>
        <w:t xml:space="preserve"> </w:t>
      </w:r>
      <w:r w:rsidR="00B67C46">
        <w:rPr>
          <w:rFonts w:eastAsia="MS Mincho"/>
        </w:rPr>
        <w:t>osobe ovlaštene za zastupanje dužnika</w:t>
      </w:r>
      <w:r>
        <w:rPr>
          <w:rFonts w:eastAsia="MS Mincho"/>
        </w:rPr>
        <w:t>, povjerenika i vjerovnika</w:t>
      </w:r>
      <w:r w:rsidRPr="002D4198">
        <w:rPr>
          <w:rFonts w:eastAsia="MS Mincho"/>
        </w:rPr>
        <w:t xml:space="preserve"> održanom dana </w:t>
      </w:r>
      <w:r w:rsidRPr="000941DC">
        <w:rPr>
          <w:rFonts w:eastAsia="MS Mincho"/>
        </w:rPr>
        <w:t>1</w:t>
      </w:r>
      <w:r w:rsidR="000809C6">
        <w:rPr>
          <w:rFonts w:eastAsia="MS Mincho"/>
        </w:rPr>
        <w:t>4. rujna 2016.</w:t>
      </w:r>
      <w:r w:rsidRPr="002D4198">
        <w:rPr>
          <w:rFonts w:eastAsia="MS Mincho"/>
        </w:rPr>
        <w:t xml:space="preserve">. ispitane su sve prijave tražbina </w:t>
      </w:r>
      <w:r w:rsidR="00B67C46">
        <w:rPr>
          <w:rFonts w:eastAsia="MS Mincho"/>
        </w:rPr>
        <w:t xml:space="preserve">vjerovnika </w:t>
      </w:r>
      <w:r w:rsidRPr="002D4198">
        <w:rPr>
          <w:rFonts w:eastAsia="MS Mincho"/>
        </w:rPr>
        <w:t xml:space="preserve">prema svojim iznosima  i redu. </w:t>
      </w:r>
    </w:p>
    <w:p w:rsidRDefault="002529CA" w:rsidP="002529CA" w:rsidR="002529CA" w:rsidRPr="002D4198">
      <w:pPr>
        <w:jc w:val="both"/>
      </w:pPr>
      <w:r w:rsidRPr="002D4198">
        <w:rPr>
          <w:rFonts w:eastAsia="MS Mincho"/>
        </w:rPr>
        <w:t xml:space="preserve"> </w:t>
      </w:r>
      <w:r w:rsidRPr="002D4198">
        <w:t xml:space="preserve">  </w:t>
      </w:r>
      <w:r w:rsidRPr="002D4198">
        <w:tab/>
      </w:r>
      <w:r>
        <w:t xml:space="preserve">Sud je </w:t>
      </w:r>
      <w:r w:rsidRPr="002D4198">
        <w:t xml:space="preserve">sukladno odredbi članka </w:t>
      </w:r>
      <w:r>
        <w:t>49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 sastavio tablicu  ispitanih  tražbina u koju su za svaku </w:t>
      </w:r>
      <w:r w:rsidR="008B6EEB">
        <w:t>pojedinu tražbinu unio u kojem je iznosu utvrđe</w:t>
      </w:r>
      <w:r w:rsidR="004B5866">
        <w:t>na, odnosno osporena, uz obveznu</w:t>
      </w:r>
      <w:r w:rsidR="008B6EEB">
        <w:t xml:space="preserve"> naznaku osporavanja. </w:t>
      </w:r>
    </w:p>
    <w:p w:rsidRDefault="002529CA" w:rsidP="007B3012" w:rsidR="002529CA">
      <w:pPr>
        <w:jc w:val="both"/>
      </w:pPr>
      <w:r w:rsidRPr="002D4198">
        <w:rPr>
          <w:rFonts w:eastAsia="MS Mincho"/>
        </w:rPr>
        <w:t xml:space="preserve"> </w:t>
      </w:r>
      <w:r w:rsidR="007B3012">
        <w:rPr>
          <w:rFonts w:eastAsia="MS Mincho"/>
        </w:rPr>
        <w:tab/>
      </w:r>
      <w:r>
        <w:t>T</w:t>
      </w:r>
      <w:r w:rsidRPr="002D4198">
        <w:t xml:space="preserve">ražbine </w:t>
      </w:r>
      <w:r>
        <w:t xml:space="preserve">koje nije osporio </w:t>
      </w:r>
      <w:r w:rsidRPr="004A4D8B">
        <w:rPr>
          <w:color w:val="000000"/>
        </w:rPr>
        <w:t>dužnik, povjerenik ili vjerovnik</w:t>
      </w:r>
      <w:r>
        <w:rPr>
          <w:color w:val="000000"/>
        </w:rPr>
        <w:t xml:space="preserve">, </w:t>
      </w:r>
      <w:r w:rsidRPr="002D4198">
        <w:t xml:space="preserve">sukladno odredbi članka </w:t>
      </w:r>
      <w:r>
        <w:t>47</w:t>
      </w:r>
      <w:r w:rsidRPr="002D4198">
        <w:t>. SZ</w:t>
      </w:r>
      <w:r>
        <w:t xml:space="preserve">, </w:t>
      </w:r>
      <w:r>
        <w:rPr>
          <w:color w:val="000000"/>
        </w:rPr>
        <w:t>s</w:t>
      </w:r>
      <w:r w:rsidRPr="002D4198">
        <w:t>matraju se utvrđenim</w:t>
      </w:r>
      <w:r>
        <w:t>,</w:t>
      </w:r>
      <w:r w:rsidRPr="002D4198">
        <w:t xml:space="preserve"> </w:t>
      </w:r>
      <w:r>
        <w:t xml:space="preserve">pa je sud na osnovu tablice ispitanih tražbina temeljem odredbe članka 50. stavak 1. SZ </w:t>
      </w:r>
      <w:r w:rsidR="008B6EEB">
        <w:t xml:space="preserve"> </w:t>
      </w:r>
      <w:r>
        <w:t>odluč</w:t>
      </w:r>
      <w:r w:rsidR="004B5866">
        <w:t>io</w:t>
      </w:r>
      <w:r w:rsidR="008B6EEB">
        <w:t xml:space="preserve"> </w:t>
      </w:r>
      <w:r>
        <w:t>kao pod točkom I izreke ovog rješenja.</w:t>
      </w:r>
    </w:p>
    <w:p w:rsidRDefault="00EF7E9E" w:rsidP="002529CA" w:rsidR="008B6EEB">
      <w:pPr>
        <w:ind w:firstLine="708"/>
        <w:jc w:val="both"/>
      </w:pPr>
      <w:r w:rsidRPr="00EF7E9E">
        <w:t>Kako su na ispitnom ročištu neke od tražbina osporene, sud je na osnovu navedene tablice ispitanih tražbina temeljem odredbe članka 50. stavak 1. SZ o tim tražbinama odlučio kao pod točkom II izreke ovog rješenja, kako slijedi:</w:t>
      </w:r>
    </w:p>
    <w:p w:rsidRDefault="007B3012" w:rsidP="002529CA" w:rsidR="007B3012">
      <w:pPr>
        <w:ind w:firstLine="708"/>
        <w:jc w:val="both"/>
      </w:pPr>
    </w:p>
    <w:p w:rsidRDefault="002529CA" w:rsidP="002529CA" w:rsidR="002529CA" w:rsidRPr="007C4093">
      <w:pPr>
        <w:jc w:val="both"/>
      </w:pPr>
      <w:r>
        <w:t>1</w:t>
      </w:r>
      <w:r w:rsidRPr="002D4198">
        <w:t>.</w:t>
      </w:r>
      <w:r w:rsidRPr="002D4198">
        <w:tab/>
      </w:r>
      <w:r w:rsidR="0042106B">
        <w:rPr>
          <w:bCs w:val="false"/>
        </w:rPr>
        <w:t xml:space="preserve">Dužnik </w:t>
      </w:r>
      <w:r w:rsidR="00B67C46">
        <w:rPr>
          <w:bCs w:val="false"/>
        </w:rPr>
        <w:t xml:space="preserve">je </w:t>
      </w:r>
      <w:r w:rsidR="0042106B">
        <w:rPr>
          <w:bCs w:val="false"/>
        </w:rPr>
        <w:t>ospori</w:t>
      </w:r>
      <w:r w:rsidR="00B67C46">
        <w:rPr>
          <w:bCs w:val="false"/>
        </w:rPr>
        <w:t>o</w:t>
      </w:r>
      <w:r w:rsidR="0042106B">
        <w:rPr>
          <w:bCs w:val="false"/>
        </w:rPr>
        <w:t xml:space="preserve"> tražbinu vjerovnika </w:t>
      </w:r>
      <w:r w:rsidR="0042106B" w:rsidRPr="00EF7E55">
        <w:t>REPUBLIK</w:t>
      </w:r>
      <w:r w:rsidR="0042106B">
        <w:t>E</w:t>
      </w:r>
      <w:r w:rsidR="0042106B" w:rsidRPr="00EF7E55">
        <w:t xml:space="preserve"> </w:t>
      </w:r>
      <w:r w:rsidR="0042106B">
        <w:t>H</w:t>
      </w:r>
      <w:r w:rsidR="0042106B" w:rsidRPr="00EF7E55">
        <w:t>RVATSK</w:t>
      </w:r>
      <w:r w:rsidR="0042106B">
        <w:t xml:space="preserve">E, </w:t>
      </w:r>
      <w:r w:rsidR="0042106B" w:rsidRPr="00EF7E55">
        <w:t>MINISTARSTV</w:t>
      </w:r>
      <w:r w:rsidR="0042106B">
        <w:t>A</w:t>
      </w:r>
      <w:r w:rsidR="0042106B" w:rsidRPr="00EF7E55">
        <w:t xml:space="preserve"> FINANCIJA</w:t>
      </w:r>
      <w:r w:rsidR="0042106B">
        <w:t xml:space="preserve"> </w:t>
      </w:r>
      <w:r w:rsidR="0042106B" w:rsidRPr="00EF7E55">
        <w:t>POREZN</w:t>
      </w:r>
      <w:r w:rsidR="0042106B">
        <w:t>E</w:t>
      </w:r>
      <w:r w:rsidR="0042106B" w:rsidRPr="00EF7E55">
        <w:t xml:space="preserve"> UPRAV</w:t>
      </w:r>
      <w:r w:rsidR="0042106B">
        <w:t>E, OIB 18683136487 u iznosu do 54.300,00 kn</w:t>
      </w:r>
      <w:r w:rsidR="0042106B" w:rsidRPr="007C4093">
        <w:t xml:space="preserve"> </w:t>
      </w:r>
      <w:r w:rsidR="0042106B">
        <w:rPr>
          <w:bCs w:val="false"/>
        </w:rPr>
        <w:t xml:space="preserve">uz </w:t>
      </w:r>
      <w:r w:rsidR="0042106B">
        <w:rPr>
          <w:bCs w:val="false"/>
        </w:rPr>
        <w:lastRenderedPageBreak/>
        <w:t xml:space="preserve">obrazloženje da je za navedeni iznos dužnik izjavio prigovor na prekršajni nalog  </w:t>
      </w:r>
      <w:proofErr w:type="spellStart"/>
      <w:r w:rsidR="0042106B">
        <w:rPr>
          <w:bCs w:val="false"/>
        </w:rPr>
        <w:t>Ur</w:t>
      </w:r>
      <w:proofErr w:type="spellEnd"/>
      <w:r w:rsidR="0042106B">
        <w:rPr>
          <w:bCs w:val="false"/>
        </w:rPr>
        <w:t xml:space="preserve">. br. 513-07-28-1/15-5 od 19. kolovoza 2015., </w:t>
      </w:r>
      <w:r w:rsidR="00B67C46">
        <w:rPr>
          <w:bCs w:val="false"/>
        </w:rPr>
        <w:t xml:space="preserve">te </w:t>
      </w:r>
      <w:r w:rsidR="0042106B">
        <w:rPr>
          <w:bCs w:val="false"/>
        </w:rPr>
        <w:t>da je postupak po prigovoru još u  tijeku</w:t>
      </w:r>
      <w:r w:rsidRPr="007C4093">
        <w:t>.</w:t>
      </w:r>
    </w:p>
    <w:p w:rsidRDefault="00F04F68" w:rsidP="00F04F68" w:rsidR="00F04F68" w:rsidRPr="002D4198">
      <w:pPr>
        <w:ind w:firstLine="708"/>
        <w:jc w:val="both"/>
      </w:pPr>
      <w:proofErr w:type="spellStart"/>
      <w:r w:rsidRPr="002D4198">
        <w:rPr>
          <w:lang w:val="de-DE"/>
        </w:rPr>
        <w:t>Valjalo</w:t>
      </w:r>
      <w:proofErr w:type="spellEnd"/>
      <w:r w:rsidRPr="002D4198">
        <w:rPr>
          <w:lang w:val="de-DE"/>
        </w:rPr>
        <w:t xml:space="preserve">  je  </w:t>
      </w:r>
      <w:proofErr w:type="spellStart"/>
      <w:r w:rsidRPr="002D4198">
        <w:rPr>
          <w:lang w:val="de-DE"/>
        </w:rPr>
        <w:t>stoga</w:t>
      </w:r>
      <w:proofErr w:type="spellEnd"/>
      <w:r w:rsidRPr="002D4198">
        <w:rPr>
          <w:lang w:val="de-DE"/>
        </w:rPr>
        <w:t xml:space="preserve">  </w:t>
      </w:r>
      <w:proofErr w:type="spellStart"/>
      <w:r w:rsidRPr="002D4198">
        <w:rPr>
          <w:lang w:val="de-DE"/>
        </w:rPr>
        <w:t>vjerovnika</w:t>
      </w:r>
      <w:proofErr w:type="spellEnd"/>
      <w:r w:rsidRPr="002D4198">
        <w:rPr>
          <w:lang w:val="de-DE"/>
        </w:rPr>
        <w:t xml:space="preserve">  </w:t>
      </w:r>
      <w:proofErr w:type="spellStart"/>
      <w:r w:rsidRPr="002D4198">
        <w:rPr>
          <w:lang w:val="de-DE"/>
        </w:rPr>
        <w:t>temeljem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odredbe</w:t>
      </w:r>
      <w:proofErr w:type="spellEnd"/>
      <w:r>
        <w:rPr>
          <w:lang w:val="de-DE"/>
        </w:rPr>
        <w:t xml:space="preserve"> </w:t>
      </w:r>
      <w:proofErr w:type="spellStart"/>
      <w:r w:rsidRPr="002D4198">
        <w:rPr>
          <w:lang w:val="de-DE"/>
        </w:rPr>
        <w:t>članka</w:t>
      </w:r>
      <w:proofErr w:type="spellEnd"/>
      <w:r w:rsidRPr="002D4198">
        <w:rPr>
          <w:lang w:val="de-DE"/>
        </w:rPr>
        <w:t xml:space="preserve">  </w:t>
      </w:r>
      <w:r>
        <w:rPr>
          <w:lang w:val="de-DE"/>
        </w:rPr>
        <w:t>48</w:t>
      </w:r>
      <w:r w:rsidRPr="002D4198">
        <w:rPr>
          <w:lang w:val="de-DE"/>
        </w:rPr>
        <w:t xml:space="preserve">. </w:t>
      </w:r>
      <w:r w:rsidRPr="002D4198">
        <w:t xml:space="preserve">stavak </w:t>
      </w:r>
      <w:r>
        <w:t>1. i 5., te članka 50. stavak 3. SZ</w:t>
      </w:r>
      <w:r w:rsidRPr="002D4198">
        <w:t xml:space="preserve"> uputiti na parnicu radi utvrđivanja osporene tražbine.</w:t>
      </w:r>
    </w:p>
    <w:p w:rsidRDefault="002529CA" w:rsidP="002529CA" w:rsidR="002529CA" w:rsidRPr="002D4198">
      <w:pPr>
        <w:jc w:val="both"/>
      </w:pPr>
    </w:p>
    <w:p w:rsidRDefault="002529CA" w:rsidP="00CA58D0" w:rsidR="00A9705A">
      <w:pPr>
        <w:jc w:val="both"/>
        <w:rPr>
          <w:bCs w:val="false"/>
        </w:rPr>
      </w:pPr>
      <w:r>
        <w:t>2</w:t>
      </w:r>
      <w:r w:rsidRPr="002D4198">
        <w:t>.</w:t>
      </w:r>
      <w:r w:rsidRPr="002D4198">
        <w:tab/>
      </w:r>
      <w:r w:rsidR="00CA58D0" w:rsidRPr="00CA58D0">
        <w:rPr>
          <w:bCs w:val="false"/>
        </w:rPr>
        <w:t>Vjerovnik REPUBLIKA HRVATSKA osporila je tražbinu vjerovnika CROATIA BANKA d.d. Zagreb, Roberta Frangeša Mihanovića 9, OIB 32247795989 u iznosu do 602.000,00 kn</w:t>
      </w:r>
      <w:r w:rsidR="00B67C46">
        <w:rPr>
          <w:bCs w:val="false"/>
        </w:rPr>
        <w:t>,</w:t>
      </w:r>
      <w:r w:rsidR="00CA58D0" w:rsidRPr="00CA58D0">
        <w:rPr>
          <w:bCs w:val="false"/>
        </w:rPr>
        <w:t xml:space="preserve"> uz obrazloženje da se radi o potencijalnoj obvezi.</w:t>
      </w:r>
    </w:p>
    <w:p w:rsidRDefault="00CA58D0" w:rsidP="00A9705A" w:rsidR="00CA58D0">
      <w:pPr>
        <w:ind w:firstLine="708"/>
        <w:jc w:val="both"/>
        <w:rPr>
          <w:bCs w:val="false"/>
        </w:rPr>
      </w:pPr>
    </w:p>
    <w:p w:rsidRDefault="00A9705A" w:rsidP="00A9705A" w:rsidR="00A9705A">
      <w:pPr>
        <w:ind w:firstLine="708"/>
        <w:jc w:val="both"/>
        <w:rPr>
          <w:bCs w:val="false"/>
        </w:rPr>
      </w:pPr>
      <w:r>
        <w:rPr>
          <w:bCs w:val="false"/>
        </w:rPr>
        <w:t xml:space="preserve">Na istom ročištu osoba ovlaštena za zastupanje dužnika </w:t>
      </w:r>
      <w:r w:rsidR="004616F7">
        <w:rPr>
          <w:bCs w:val="false"/>
        </w:rPr>
        <w:t xml:space="preserve">predložila </w:t>
      </w:r>
      <w:r w:rsidR="004B5866">
        <w:rPr>
          <w:bCs w:val="false"/>
        </w:rPr>
        <w:t xml:space="preserve">je </w:t>
      </w:r>
      <w:r w:rsidR="004616F7">
        <w:rPr>
          <w:bCs w:val="false"/>
        </w:rPr>
        <w:t xml:space="preserve">da se osporavanje otkloni, budući se radi </w:t>
      </w:r>
      <w:r>
        <w:rPr>
          <w:bCs w:val="false"/>
        </w:rPr>
        <w:t>o jamstvu</w:t>
      </w:r>
      <w:r w:rsidR="00B67C46">
        <w:rPr>
          <w:bCs w:val="false"/>
        </w:rPr>
        <w:t xml:space="preserve"> za dobro izvršenje posla </w:t>
      </w:r>
      <w:r w:rsidR="004616F7">
        <w:rPr>
          <w:bCs w:val="false"/>
        </w:rPr>
        <w:t xml:space="preserve">prema </w:t>
      </w:r>
      <w:r>
        <w:rPr>
          <w:bCs w:val="false"/>
        </w:rPr>
        <w:t>Carinskoj upravi</w:t>
      </w:r>
      <w:r w:rsidR="00663809">
        <w:rPr>
          <w:bCs w:val="false"/>
        </w:rPr>
        <w:t>, n</w:t>
      </w:r>
      <w:r w:rsidR="004616F7">
        <w:rPr>
          <w:bCs w:val="false"/>
        </w:rPr>
        <w:t xml:space="preserve">a način da </w:t>
      </w:r>
      <w:r w:rsidR="00663809" w:rsidRPr="00D13695">
        <w:t xml:space="preserve">Croatia </w:t>
      </w:r>
      <w:r w:rsidR="00663809">
        <w:t>b</w:t>
      </w:r>
      <w:r w:rsidR="00663809" w:rsidRPr="00D13695">
        <w:t>ank</w:t>
      </w:r>
      <w:r w:rsidR="00663809">
        <w:t>a</w:t>
      </w:r>
      <w:r w:rsidR="00663809" w:rsidRPr="00D13695">
        <w:t xml:space="preserve"> d.d.</w:t>
      </w:r>
      <w:r w:rsidR="00663809">
        <w:t xml:space="preserve"> </w:t>
      </w:r>
      <w:r w:rsidR="004616F7">
        <w:rPr>
          <w:bCs w:val="false"/>
        </w:rPr>
        <w:t>povuče svoje odricanje od prava odvojenog namirenja</w:t>
      </w:r>
      <w:r w:rsidR="00B67C46">
        <w:rPr>
          <w:bCs w:val="false"/>
        </w:rPr>
        <w:t xml:space="preserve">, pa </w:t>
      </w:r>
      <w:r w:rsidR="004616F7">
        <w:rPr>
          <w:bCs w:val="false"/>
        </w:rPr>
        <w:t xml:space="preserve">bi navedena tražbina na ovom ročištu bila označena kao tražbina </w:t>
      </w:r>
      <w:proofErr w:type="spellStart"/>
      <w:r w:rsidR="004616F7">
        <w:rPr>
          <w:bCs w:val="false"/>
        </w:rPr>
        <w:t>razlučnog</w:t>
      </w:r>
      <w:proofErr w:type="spellEnd"/>
      <w:r w:rsidR="004616F7">
        <w:rPr>
          <w:bCs w:val="false"/>
        </w:rPr>
        <w:t xml:space="preserve"> vjerovnika.</w:t>
      </w:r>
    </w:p>
    <w:p w:rsidRDefault="00A9705A" w:rsidP="004616F7" w:rsidR="00A9705A">
      <w:pPr>
        <w:ind w:firstLine="708"/>
        <w:jc w:val="both"/>
        <w:rPr>
          <w:bCs w:val="false"/>
        </w:rPr>
      </w:pPr>
      <w:r>
        <w:rPr>
          <w:bCs w:val="false"/>
        </w:rPr>
        <w:t xml:space="preserve">Punomoćnica Croatia banke </w:t>
      </w:r>
      <w:r w:rsidR="004616F7">
        <w:rPr>
          <w:bCs w:val="false"/>
        </w:rPr>
        <w:t xml:space="preserve">d.d. je ostala kod </w:t>
      </w:r>
      <w:r w:rsidR="00B67C46">
        <w:rPr>
          <w:bCs w:val="false"/>
        </w:rPr>
        <w:t>p</w:t>
      </w:r>
      <w:r w:rsidR="004616F7">
        <w:rPr>
          <w:bCs w:val="false"/>
        </w:rPr>
        <w:t xml:space="preserve">rijavljene tražbine, a osporavatelj je  </w:t>
      </w:r>
      <w:r>
        <w:rPr>
          <w:bCs w:val="false"/>
        </w:rPr>
        <w:t xml:space="preserve"> ustraj</w:t>
      </w:r>
      <w:r w:rsidR="004616F7">
        <w:rPr>
          <w:bCs w:val="false"/>
        </w:rPr>
        <w:t xml:space="preserve">ao </w:t>
      </w:r>
      <w:r>
        <w:rPr>
          <w:bCs w:val="false"/>
        </w:rPr>
        <w:t>kod osporavanja</w:t>
      </w:r>
      <w:r w:rsidR="004616F7">
        <w:rPr>
          <w:bCs w:val="false"/>
        </w:rPr>
        <w:t>,</w:t>
      </w:r>
      <w:r>
        <w:rPr>
          <w:bCs w:val="false"/>
        </w:rPr>
        <w:t xml:space="preserve"> </w:t>
      </w:r>
      <w:r w:rsidR="004616F7">
        <w:rPr>
          <w:bCs w:val="false"/>
        </w:rPr>
        <w:t xml:space="preserve">uz obrazloženje da </w:t>
      </w:r>
      <w:r>
        <w:rPr>
          <w:bCs w:val="false"/>
        </w:rPr>
        <w:t>ne želi prihvatiti bilo kakav prijedlog da se postupak okonča bez parničnog postupka.</w:t>
      </w:r>
    </w:p>
    <w:p w:rsidRDefault="002529CA" w:rsidP="002529CA" w:rsidR="002529CA" w:rsidRPr="002D4198">
      <w:pPr>
        <w:ind w:firstLine="708"/>
        <w:jc w:val="both"/>
        <w:rPr>
          <w:lang w:val="de-DE"/>
        </w:rPr>
      </w:pPr>
    </w:p>
    <w:p w:rsidRDefault="00F04F68" w:rsidP="00F04F68" w:rsidR="00F04F68">
      <w:pPr>
        <w:ind w:firstLine="708"/>
        <w:jc w:val="both"/>
      </w:pPr>
      <w:proofErr w:type="spellStart"/>
      <w:r>
        <w:rPr>
          <w:lang w:val="de-DE"/>
        </w:rPr>
        <w:t>Stoga</w:t>
      </w:r>
      <w:proofErr w:type="spellEnd"/>
      <w:r>
        <w:rPr>
          <w:lang w:val="de-DE"/>
        </w:rPr>
        <w:t xml:space="preserve"> je, </w:t>
      </w: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osporavanje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otklonjeno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v</w:t>
      </w:r>
      <w:r w:rsidRPr="002D4198">
        <w:rPr>
          <w:lang w:val="de-DE"/>
        </w:rPr>
        <w:t>aljalo</w:t>
      </w:r>
      <w:proofErr w:type="spellEnd"/>
      <w:r w:rsidRPr="002D4198">
        <w:rPr>
          <w:lang w:val="de-DE"/>
        </w:rPr>
        <w:t xml:space="preserve"> </w:t>
      </w:r>
      <w:proofErr w:type="spellStart"/>
      <w:r>
        <w:rPr>
          <w:lang w:val="de-DE"/>
        </w:rPr>
        <w:t>osporavatelja</w:t>
      </w:r>
      <w:proofErr w:type="spellEnd"/>
      <w:r>
        <w:rPr>
          <w:lang w:val="de-DE"/>
        </w:rPr>
        <w:t xml:space="preserve"> </w:t>
      </w:r>
      <w:r w:rsidRPr="002D4198">
        <w:t>uputiti na parnicu</w:t>
      </w:r>
      <w:r>
        <w:t xml:space="preserve"> radi utvrđenja osporene tražbine, time da će osporavatelj u tom postupku nastupiti u ime i za račun dužnika </w:t>
      </w:r>
      <w:proofErr w:type="spellStart"/>
      <w:r w:rsidRPr="002D4198">
        <w:rPr>
          <w:lang w:val="de-DE"/>
        </w:rPr>
        <w:t>temeljem</w:t>
      </w:r>
      <w:proofErr w:type="spellEnd"/>
      <w:r w:rsidRPr="002D4198">
        <w:rPr>
          <w:lang w:val="de-DE"/>
        </w:rPr>
        <w:t xml:space="preserve"> </w:t>
      </w:r>
      <w:proofErr w:type="spellStart"/>
      <w:r>
        <w:rPr>
          <w:lang w:val="de-DE"/>
        </w:rPr>
        <w:t>odredbe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članka</w:t>
      </w:r>
      <w:proofErr w:type="spellEnd"/>
      <w:r>
        <w:rPr>
          <w:lang w:val="de-DE"/>
        </w:rPr>
        <w:t xml:space="preserve"> 48. </w:t>
      </w:r>
      <w:r w:rsidRPr="002D4198">
        <w:t>stavak 3.</w:t>
      </w:r>
      <w:r>
        <w:t xml:space="preserve"> i stavka 5., te članka 50. stavak 3. SZ.</w:t>
      </w:r>
    </w:p>
    <w:p w:rsidRDefault="002529CA" w:rsidP="002529CA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Pr="000941DC">
        <w:rPr>
          <w:rFonts w:eastAsia="MS Mincho"/>
        </w:rPr>
        <w:t>1</w:t>
      </w:r>
      <w:r w:rsidR="004616F7">
        <w:rPr>
          <w:rFonts w:eastAsia="MS Mincho"/>
        </w:rPr>
        <w:t>4</w:t>
      </w:r>
      <w:r w:rsidRPr="000941DC">
        <w:rPr>
          <w:rFonts w:eastAsia="MS Mincho"/>
        </w:rPr>
        <w:t xml:space="preserve">. </w:t>
      </w:r>
      <w:r w:rsidR="004616F7">
        <w:rPr>
          <w:rFonts w:eastAsia="MS Mincho"/>
        </w:rPr>
        <w:t xml:space="preserve">rujna </w:t>
      </w:r>
      <w:r w:rsidRPr="000941DC">
        <w:rPr>
          <w:rFonts w:eastAsia="MS Mincho"/>
        </w:rPr>
        <w:t>201</w:t>
      </w:r>
      <w:r w:rsidR="004616F7">
        <w:rPr>
          <w:rFonts w:eastAsia="MS Mincho"/>
        </w:rPr>
        <w:t>6</w:t>
      </w:r>
      <w:r w:rsidRPr="002D4198">
        <w:t>.</w:t>
      </w:r>
    </w:p>
    <w:p w:rsidRDefault="00CA58D0" w:rsidP="00CA58D0" w:rsidR="007B3012">
      <w:pPr>
        <w:jc w:val="both"/>
      </w:pPr>
      <w:r>
        <w:t xml:space="preserve">                                                                                                </w:t>
      </w:r>
      <w:r w:rsidR="007B3012">
        <w:t xml:space="preserve">                     </w:t>
      </w:r>
    </w:p>
    <w:p w:rsidRDefault="00CA58D0" w:rsidP="007B3012" w:rsidR="002529CA" w:rsidRPr="002D4198">
      <w:pPr>
        <w:ind w:left="7080"/>
        <w:jc w:val="both"/>
      </w:pPr>
      <w:r>
        <w:t xml:space="preserve">       S</w:t>
      </w:r>
      <w:r w:rsidR="002529CA" w:rsidRPr="002D4198">
        <w:t xml:space="preserve">udac  </w:t>
      </w:r>
    </w:p>
    <w:p w:rsidRDefault="002529CA" w:rsidP="007B3012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CA58D0" w:rsidP="00CA58D0" w:rsidR="00CA58D0">
      <w:pPr>
        <w:jc w:val="both"/>
      </w:pPr>
      <w:r>
        <w:t xml:space="preserve">          Pravo na žalbu  protiv rješenja o utvrđenim i osporenim tražbinama ima dužnik i svaki vjerovnik u dijelu koji se odnosi na njegovu prijavljenu tražb</w:t>
      </w:r>
      <w:r w:rsidR="00827EB0">
        <w:t>i</w:t>
      </w:r>
      <w:r>
        <w:t xml:space="preserve">nu i tražbinu koju je osporio ( članak 51. SZ ). Žalba se podnosi ovom sudu </w:t>
      </w:r>
      <w:r w:rsidR="000D0A15" w:rsidRPr="000D0A15">
        <w:t xml:space="preserve">u roku od osam dana od dana </w:t>
      </w:r>
      <w:r>
        <w:t xml:space="preserve">primitka rješenja, </w:t>
      </w:r>
      <w:r w:rsidR="00827EB0">
        <w:t>u 3 primjerka</w:t>
      </w:r>
      <w:r>
        <w:t xml:space="preserve">, a o žalbi odlučuje  Visoki  trgovački sud Republike Hrvatske ( članak  19. SZ ).  </w:t>
      </w:r>
    </w:p>
    <w:p w:rsidRDefault="00CA58D0" w:rsidP="00CA58D0" w:rsidR="00CA58D0">
      <w:pPr>
        <w:jc w:val="both"/>
      </w:pPr>
    </w:p>
    <w:p w:rsidRDefault="00CA58D0" w:rsidP="00CA58D0" w:rsidR="00CA58D0">
      <w:pPr>
        <w:ind w:firstLine="708"/>
        <w:jc w:val="both"/>
      </w:pPr>
      <w:r>
        <w:t xml:space="preserve">Ako osoba koja je upućena na parnicu ne pokrene parnicu </w:t>
      </w:r>
      <w:r w:rsidR="000D0A15" w:rsidRPr="000D0A15">
        <w:t>u roku od osam dana od dana</w:t>
      </w:r>
      <w:r>
        <w:t xml:space="preserve"> pravomoćnosti rješenja o upućivanju na parnicu odnosno primitka drugostupanjske odluke, smatrat će se da je odustala od prava na vođenje parnice ( članak 50. stavak 1. u vezi s člankom 267</w:t>
      </w:r>
      <w:r w:rsidR="000D0A15">
        <w:t>.</w:t>
      </w:r>
      <w:r>
        <w:t xml:space="preserve"> stavak 1. SZ).</w:t>
      </w:r>
    </w:p>
    <w:p w:rsidRDefault="00CA58D0" w:rsidP="00CA58D0" w:rsidR="00CA58D0"/>
    <w:p w:rsidRDefault="00EF7E9E" w:rsidP="002529CA" w:rsidR="00EF7E9E">
      <w:pPr>
        <w:jc w:val="both"/>
      </w:pPr>
    </w:p>
    <w:p w:rsidRDefault="00EF7E9E" w:rsidP="002529CA" w:rsidR="00EF7E9E">
      <w:pPr>
        <w:jc w:val="both"/>
      </w:pPr>
    </w:p>
    <w:p w:rsidRDefault="002529CA" w:rsidP="002529CA" w:rsidR="002529CA" w:rsidRPr="00BD1D9D">
      <w:pPr>
        <w:jc w:val="both"/>
      </w:pPr>
      <w:r w:rsidRPr="00BD1D9D">
        <w:t>DNA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>ješenje dostaviti</w:t>
      </w:r>
      <w:r w:rsidR="007B3012">
        <w:t xml:space="preserve">: </w:t>
      </w:r>
      <w:r w:rsidR="002529CA" w:rsidRPr="00BD1D9D">
        <w:t xml:space="preserve"> stečajnom upravitelju 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>ješenje objaviti na mrežnoj stranici e- oglasne ploče suda</w:t>
      </w:r>
    </w:p>
    <w:p w:rsidRDefault="004616F7" w:rsidP="002529CA" w:rsidR="002529CA" w:rsidRPr="00BD1D9D">
      <w:pPr>
        <w:jc w:val="both"/>
      </w:pPr>
      <w:r>
        <w:t>Izvadak iz rješenja o osporenim tražbinama dostaviti vjerovnicima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CA58D0">
        <w:rPr>
          <w:rFonts w:eastAsia="MS Mincho"/>
        </w:rPr>
        <w:t xml:space="preserve">3. listopada </w:t>
      </w:r>
      <w:r w:rsidR="004616F7" w:rsidRPr="000941DC">
        <w:rPr>
          <w:rFonts w:eastAsia="MS Mincho"/>
        </w:rPr>
        <w:t>201</w:t>
      </w:r>
      <w:r w:rsidR="004616F7">
        <w:rPr>
          <w:rFonts w:eastAsia="MS Mincho"/>
        </w:rPr>
        <w:t>6.</w:t>
      </w:r>
    </w:p>
    <w:sectPr w:rsidSect="00C40FD5" w:rsidR="002529CA" w:rsidRPr="00BD1D9D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908" w:rsidP="0009063B" w:rsidR="00C26908">
      <w:r>
        <w:separator/>
      </w:r>
    </w:p>
  </w:endnote>
  <w:endnote w:id="0" w:type="continuationSeparator">
    <w:p w:rsidRDefault="00C26908" w:rsidP="0009063B" w:rsidR="00C26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138349"/>
      <w:docPartObj>
        <w:docPartGallery w:val="Page Numbers (Bottom of Page)"/>
        <w:docPartUnique/>
      </w:docPartObj>
    </w:sdtPr>
    <w:sdtContent>
      <w:p w:rsidRDefault="00704EED" w:rsidR="00704EE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908" w:rsidP="0009063B" w:rsidR="00C26908">
      <w:r>
        <w:separator/>
      </w:r>
    </w:p>
  </w:footnote>
  <w:footnote w:id="0" w:type="continuationSeparator">
    <w:p w:rsidRDefault="00C26908" w:rsidP="0009063B" w:rsidR="00C26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EED" w:rsidR="00704EED">
    <w:pPr>
      <w:pStyle w:val="Zaglavlje"/>
    </w:pPr>
    <w:r>
      <w:tab/>
    </w:r>
    <w:r>
      <w:tab/>
    </w:r>
    <w:r w:rsidRPr="00704EED">
      <w:t>Poslovni broj: 7 St-1119/16-32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7B3012">
      <w:t>7 St-</w:t>
    </w:r>
    <w:r>
      <w:t>1119/16-3</w:t>
    </w:r>
    <w:r w:rsidR="000809C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AA8"/>
    <w:rsid w:val="00044B3C"/>
    <w:rsid w:val="000809C6"/>
    <w:rsid w:val="0009063B"/>
    <w:rsid w:val="000D0A15"/>
    <w:rsid w:val="00125C43"/>
    <w:rsid w:val="00144A39"/>
    <w:rsid w:val="00153935"/>
    <w:rsid w:val="002243F8"/>
    <w:rsid w:val="002365C1"/>
    <w:rsid w:val="002529CA"/>
    <w:rsid w:val="00283DF8"/>
    <w:rsid w:val="002B2864"/>
    <w:rsid w:val="002D353D"/>
    <w:rsid w:val="003037C3"/>
    <w:rsid w:val="0042106B"/>
    <w:rsid w:val="004616F7"/>
    <w:rsid w:val="004736D2"/>
    <w:rsid w:val="00490D8F"/>
    <w:rsid w:val="004A28EF"/>
    <w:rsid w:val="004A6DEE"/>
    <w:rsid w:val="004B5866"/>
    <w:rsid w:val="004C2ED7"/>
    <w:rsid w:val="004C75B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85AED"/>
    <w:rsid w:val="00702229"/>
    <w:rsid w:val="00704EED"/>
    <w:rsid w:val="007643BC"/>
    <w:rsid w:val="0076484A"/>
    <w:rsid w:val="0079633A"/>
    <w:rsid w:val="007B3012"/>
    <w:rsid w:val="00810325"/>
    <w:rsid w:val="00827C7E"/>
    <w:rsid w:val="00827EB0"/>
    <w:rsid w:val="00840748"/>
    <w:rsid w:val="0088502C"/>
    <w:rsid w:val="008B6EEB"/>
    <w:rsid w:val="008E4CE8"/>
    <w:rsid w:val="00970EB7"/>
    <w:rsid w:val="00977C3B"/>
    <w:rsid w:val="00985388"/>
    <w:rsid w:val="009A56AD"/>
    <w:rsid w:val="00A00233"/>
    <w:rsid w:val="00A42896"/>
    <w:rsid w:val="00A6142B"/>
    <w:rsid w:val="00A72FF8"/>
    <w:rsid w:val="00A9705A"/>
    <w:rsid w:val="00B67C46"/>
    <w:rsid w:val="00BC1CE9"/>
    <w:rsid w:val="00BC6974"/>
    <w:rsid w:val="00BF0DCE"/>
    <w:rsid w:val="00C26908"/>
    <w:rsid w:val="00C565DA"/>
    <w:rsid w:val="00C84090"/>
    <w:rsid w:val="00C96A2F"/>
    <w:rsid w:val="00CA58D0"/>
    <w:rsid w:val="00CD7D20"/>
    <w:rsid w:val="00D92054"/>
    <w:rsid w:val="00DD6E24"/>
    <w:rsid w:val="00E10932"/>
    <w:rsid w:val="00EA2081"/>
    <w:rsid w:val="00EC6F43"/>
    <w:rsid w:val="00ED64D7"/>
    <w:rsid w:val="00EF5D5E"/>
    <w:rsid w:val="00EF7E9E"/>
    <w:rsid w:val="00F04F68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or.minpo.hr/detalji.htm?id=88896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St-1119/2016-32</izvorni_sadrzaj>
    <derivirana_varijabla naziv="DomainObject.Oznaka_1">St-1119/2016-32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St-1119/2016-32</izvorni_sadrzaj>
    <derivirana_varijabla naziv="DomainObject.PoslovniBrojDokumenta_1">St-1119/2016-32</derivirana_varijabla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1293</properties:Words>
  <properties:Characters>7114</properties:Characters>
  <properties:Lines>277</properties:Lines>
  <properties:Paragraphs>197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2016-10-04T09:18:00Z</dcterms:created>
  <dc:creator>Jasmina Matika</dc:creator>
  <cp:lastModifiedBy>Tanja Fidel</cp:lastModifiedBy>
  <cp:lastPrinted>2016-10-04T09:36:00Z</cp:lastPrinted>
  <dcterms:modified xmlns:xsi="http://www.w3.org/2001/XMLSchema-instance" xsi:type="dcterms:W3CDTF">2016-10-04T09:37:00Z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St-1119/2016-32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